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5000" w:type="pct"/>
        <w:tblCellMar>
          <w:left w:w="144" w:type="dxa"/>
          <w:right w:w="144" w:type="dxa"/>
        </w:tblCellMar>
        <w:tblLook w:val="04A0" w:firstRow="1" w:lastRow="0" w:firstColumn="1" w:lastColumn="0" w:noHBand="0" w:noVBand="1"/>
        <w:tblDescription w:val="Holiday gift coupons"/>
      </w:tblPr>
      <w:tblGrid>
        <w:gridCol w:w="2880"/>
        <w:gridCol w:w="2880"/>
        <w:gridCol w:w="2880"/>
        <w:gridCol w:w="2880"/>
        <w:gridCol w:w="2880"/>
      </w:tblGrid>
      <w:tr w:rsidR="00796F80" w:rsidRPr="00592B3E" w14:paraId="5750B1CF" w14:textId="77777777" w:rsidTr="00465CA3">
        <w:trPr>
          <w:trHeight w:hRule="exact" w:val="1872"/>
        </w:trPr>
        <w:tc>
          <w:tcPr>
            <w:tcW w:w="2880" w:type="dxa"/>
            <w:tcMar>
              <w:top w:w="144" w:type="dxa"/>
            </w:tcMar>
          </w:tcPr>
          <w:bookmarkStart w:id="0" w:name="_GoBack"/>
          <w:bookmarkEnd w:id="0"/>
          <w:p w14:paraId="7624855C" w14:textId="77777777" w:rsidR="007119D7" w:rsidRPr="00592B3E" w:rsidRDefault="00A876F8" w:rsidP="007119D7">
            <w:sdt>
              <w:sdtPr>
                <w:alias w:val="Special coupon:"/>
                <w:tag w:val="Special coupon:"/>
                <w:id w:val="465941246"/>
                <w:placeholder>
                  <w:docPart w:val="AC4E9A1ED33F4679AFB080281EE337EA"/>
                </w:placeholder>
                <w:temporary/>
                <w:showingPlcHdr/>
                <w15:appearance w15:val="hidden"/>
              </w:sdtPr>
              <w:sdtEndPr/>
              <w:sdtContent>
                <w:r w:rsidR="007119D7" w:rsidRPr="00592B3E">
                  <w:t>Special Coupon</w:t>
                </w:r>
              </w:sdtContent>
            </w:sdt>
          </w:p>
          <w:p w14:paraId="721D111B" w14:textId="77777777" w:rsidR="007119D7" w:rsidRPr="00592B3E" w:rsidRDefault="00A876F8" w:rsidP="007119D7">
            <w:pPr>
              <w:pStyle w:val="Heading2"/>
            </w:pPr>
            <w:sdt>
              <w:sdtPr>
                <w:alias w:val="For:"/>
                <w:tag w:val="For:"/>
                <w:id w:val="379064491"/>
                <w:placeholder>
                  <w:docPart w:val="B84942225E7A459C8E5A50CEB880967D"/>
                </w:placeholder>
                <w:temporary/>
                <w:showingPlcHdr/>
                <w15:appearance w15:val="hidden"/>
              </w:sdtPr>
              <w:sdtEndPr/>
              <w:sdtContent>
                <w:r w:rsidR="007119D7" w:rsidRPr="00592B3E">
                  <w:t>For</w:t>
                </w:r>
              </w:sdtContent>
            </w:sdt>
            <w:r w:rsidR="007119D7" w:rsidRPr="00592B3E">
              <w:t xml:space="preserve"> </w:t>
            </w:r>
            <w:sdt>
              <w:sdtPr>
                <w:alias w:val="Enter recipient:"/>
                <w:tag w:val="Enter recipient:"/>
                <w:id w:val="-941765783"/>
                <w:placeholder>
                  <w:docPart w:val="B2E67EFB186240C68201134DC700CD20"/>
                </w:placeholder>
                <w:temporary/>
                <w:showingPlcHdr/>
                <w:dataBinding w:prefixMappings="xmlns:ns0='http://schemas.openxmlformats.org/officeDocument/2006/extended-properties' " w:xpath="/ns0:Properties[1]/ns0:Manager[1]" w:storeItemID="{6668398D-A668-4E3E-A5EB-62B293D839F1}"/>
                <w15:appearance w15:val="hidden"/>
                <w:text w:multiLine="1"/>
              </w:sdtPr>
              <w:sdtEndPr/>
              <w:sdtContent>
                <w:r w:rsidR="007119D7" w:rsidRPr="00592B3E">
                  <w:t>Recipient</w:t>
                </w:r>
              </w:sdtContent>
            </w:sdt>
          </w:p>
          <w:sdt>
            <w:sdtPr>
              <w:alias w:val="With love:"/>
              <w:tag w:val="With love:"/>
              <w:id w:val="2100669857"/>
              <w:placeholder>
                <w:docPart w:val="F0B40623B1D24F5686C3FBE162E19FF8"/>
              </w:placeholder>
              <w:showingPlcHdr/>
              <w:dataBinding w:prefixMappings="xmlns:ns0='http://schemas.microsoft.com/office/2006/coverPageProps' " w:xpath="/ns0:CoverPageProperties[1]/ns0:Abstract[1]" w:storeItemID="{55AF091B-3C7A-41E3-B477-F2FDAA23CFDA}"/>
              <w15:appearance w15:val="hidden"/>
              <w:text w:multiLine="1"/>
            </w:sdtPr>
            <w:sdtEndPr/>
            <w:sdtContent>
              <w:p w14:paraId="60262E38" w14:textId="77777777" w:rsidR="007119D7" w:rsidRPr="00592B3E" w:rsidRDefault="007119D7" w:rsidP="007119D7">
                <w:pPr>
                  <w:pStyle w:val="Heading3"/>
                </w:pPr>
                <w:r w:rsidRPr="00592B3E">
                  <w:t>with love,</w:t>
                </w:r>
              </w:p>
            </w:sdtContent>
          </w:sdt>
          <w:sdt>
            <w:sdtPr>
              <w:alias w:val="Enter sender name:"/>
              <w:tag w:val="Enter sender name:"/>
              <w:id w:val="1486752832"/>
              <w:placeholder>
                <w:docPart w:val="B34881FE1170465D971655A41A7AC506"/>
              </w:placeholder>
              <w:showingPlcHdr/>
    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    <w15:appearance w15:val="hidden"/>
              <w:text w:multiLine="1"/>
            </w:sdtPr>
            <w:sdtEndPr/>
            <w:sdtContent>
              <w:p w14:paraId="33C80C76" w14:textId="77777777" w:rsidR="00465CA3" w:rsidRPr="00592B3E" w:rsidRDefault="007119D7" w:rsidP="00465CA3">
                <w:pPr>
                  <w:pStyle w:val="Heading3"/>
                </w:pPr>
                <w:r w:rsidRPr="00592B3E">
                  <w:t>Name</w:t>
                </w:r>
              </w:p>
            </w:sdtContent>
          </w:sdt>
        </w:tc>
        <w:tc>
          <w:tcPr>
            <w:tcW w:w="2880" w:type="dxa"/>
            <w:tcMar>
              <w:top w:w="144" w:type="dxa"/>
            </w:tcMar>
          </w:tcPr>
          <w:p w14:paraId="1C92D6D9" w14:textId="77777777" w:rsidR="00037489" w:rsidRPr="00592B3E" w:rsidRDefault="00A876F8" w:rsidP="00037489">
            <w:sdt>
              <w:sdtPr>
                <w:alias w:val="Special coupon:"/>
                <w:tag w:val="Special coupon:"/>
                <w:id w:val="1849829321"/>
                <w:placeholder>
                  <w:docPart w:val="08C05B54D0314BD18B03BE540AA49A87"/>
                </w:placeholder>
                <w:temporary/>
                <w:showingPlcHdr/>
                <w15:appearance w15:val="hidden"/>
              </w:sdtPr>
              <w:sdtEndPr/>
              <w:sdtContent>
                <w:r w:rsidR="00037489" w:rsidRPr="00592B3E">
                  <w:t>Special Coupon</w:t>
                </w:r>
              </w:sdtContent>
            </w:sdt>
          </w:p>
          <w:p w14:paraId="4848FD5A" w14:textId="77777777" w:rsidR="00037489" w:rsidRPr="00592B3E" w:rsidRDefault="00A876F8" w:rsidP="00037489">
            <w:pPr>
              <w:pStyle w:val="Heading2"/>
            </w:pPr>
            <w:sdt>
              <w:sdtPr>
                <w:alias w:val="For:"/>
                <w:tag w:val="For:"/>
                <w:id w:val="-1984683102"/>
                <w:placeholder>
                  <w:docPart w:val="585AD4F9FAAD42DCA453FCA7FD781DC8"/>
                </w:placeholder>
                <w:temporary/>
                <w:showingPlcHdr/>
                <w15:appearance w15:val="hidden"/>
              </w:sdtPr>
              <w:sdtEndPr/>
              <w:sdtContent>
                <w:r w:rsidR="00037489" w:rsidRPr="00592B3E">
                  <w:t>For</w:t>
                </w:r>
              </w:sdtContent>
            </w:sdt>
            <w:r w:rsidR="00037489" w:rsidRPr="00592B3E">
              <w:t xml:space="preserve"> </w:t>
            </w:r>
            <w:sdt>
              <w:sdtPr>
                <w:alias w:val="Enter recipient:"/>
                <w:tag w:val="Enter recipient:"/>
                <w:id w:val="1507635555"/>
                <w:placeholder>
                  <w:docPart w:val="BABD485E4707455DBFCED64A8D9278F6"/>
                </w:placeholder>
                <w:temporary/>
                <w:showingPlcHdr/>
                <w:dataBinding w:prefixMappings="xmlns:ns0='http://schemas.openxmlformats.org/officeDocument/2006/extended-properties' " w:xpath="/ns0:Properties[1]/ns0:Manager[1]" w:storeItemID="{6668398D-A668-4E3E-A5EB-62B293D839F1}"/>
                <w15:appearance w15:val="hidden"/>
                <w:text w:multiLine="1"/>
              </w:sdtPr>
              <w:sdtEndPr/>
              <w:sdtContent>
                <w:r w:rsidR="00037489" w:rsidRPr="00592B3E">
                  <w:t>Recipient</w:t>
                </w:r>
              </w:sdtContent>
            </w:sdt>
          </w:p>
          <w:sdt>
            <w:sdtPr>
              <w:alias w:val="With love:"/>
              <w:tag w:val="With love:"/>
              <w:id w:val="-1943987528"/>
              <w:placeholder>
                <w:docPart w:val="02CD7B4DE3FD4BAFA14A95007975D05E"/>
              </w:placeholder>
              <w:showingPlcHdr/>
              <w:dataBinding w:prefixMappings="xmlns:ns0='http://schemas.microsoft.com/office/2006/coverPageProps' " w:xpath="/ns0:CoverPageProperties[1]/ns0:Abstract[1]" w:storeItemID="{55AF091B-3C7A-41E3-B477-F2FDAA23CFDA}"/>
              <w15:appearance w15:val="hidden"/>
              <w:text w:multiLine="1"/>
            </w:sdtPr>
            <w:sdtEndPr/>
            <w:sdtContent>
              <w:p w14:paraId="332C3A37" w14:textId="77777777" w:rsidR="00037489" w:rsidRPr="00592B3E" w:rsidRDefault="00037489" w:rsidP="00037489">
                <w:pPr>
                  <w:pStyle w:val="Heading3"/>
                </w:pPr>
                <w:r w:rsidRPr="00592B3E">
                  <w:t>with love,</w:t>
                </w:r>
              </w:p>
            </w:sdtContent>
          </w:sdt>
          <w:sdt>
            <w:sdtPr>
              <w:alias w:val="Enter sender name:"/>
              <w:tag w:val="Enter sender name:"/>
              <w:id w:val="1469555136"/>
              <w:placeholder>
                <w:docPart w:val="D925E86D55CF4D29A860FDA6D8FBDB42"/>
              </w:placeholder>
              <w:showingPlcHdr/>
    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    <w15:appearance w15:val="hidden"/>
              <w:text w:multiLine="1"/>
            </w:sdtPr>
            <w:sdtEndPr/>
            <w:sdtContent>
              <w:p w14:paraId="42C225A0" w14:textId="77777777" w:rsidR="00796F80" w:rsidRPr="00592B3E" w:rsidRDefault="00037489" w:rsidP="00037489">
                <w:pPr>
                  <w:pStyle w:val="Heading3"/>
                </w:pPr>
                <w:r w:rsidRPr="00592B3E">
                  <w:t>Name</w:t>
                </w:r>
              </w:p>
            </w:sdtContent>
          </w:sdt>
        </w:tc>
        <w:tc>
          <w:tcPr>
            <w:tcW w:w="2880" w:type="dxa"/>
            <w:tcMar>
              <w:top w:w="144" w:type="dxa"/>
            </w:tcMar>
          </w:tcPr>
          <w:p w14:paraId="2D2A3634" w14:textId="77777777" w:rsidR="00037489" w:rsidRPr="00592B3E" w:rsidRDefault="00A876F8" w:rsidP="00037489">
            <w:sdt>
              <w:sdtPr>
                <w:alias w:val="Special coupon:"/>
                <w:tag w:val="Special coupon:"/>
                <w:id w:val="1200125561"/>
                <w:placeholder>
                  <w:docPart w:val="0620E0E46E274DE78E70EDE60763CDE8"/>
                </w:placeholder>
                <w:temporary/>
                <w:showingPlcHdr/>
                <w15:appearance w15:val="hidden"/>
              </w:sdtPr>
              <w:sdtEndPr/>
              <w:sdtContent>
                <w:r w:rsidR="00037489" w:rsidRPr="00592B3E">
                  <w:t>Special Coupon</w:t>
                </w:r>
              </w:sdtContent>
            </w:sdt>
          </w:p>
          <w:p w14:paraId="476E42E1" w14:textId="77777777" w:rsidR="00037489" w:rsidRPr="00592B3E" w:rsidRDefault="00A876F8" w:rsidP="00037489">
            <w:pPr>
              <w:pStyle w:val="Heading2"/>
            </w:pPr>
            <w:sdt>
              <w:sdtPr>
                <w:alias w:val="For:"/>
                <w:tag w:val="For:"/>
                <w:id w:val="1345669643"/>
                <w:placeholder>
                  <w:docPart w:val="E9DCC7EF38794A02A5FA19C075B7FBE4"/>
                </w:placeholder>
                <w:temporary/>
                <w:showingPlcHdr/>
                <w15:appearance w15:val="hidden"/>
              </w:sdtPr>
              <w:sdtEndPr/>
              <w:sdtContent>
                <w:r w:rsidR="00037489" w:rsidRPr="00592B3E">
                  <w:t>For</w:t>
                </w:r>
              </w:sdtContent>
            </w:sdt>
            <w:r w:rsidR="00037489" w:rsidRPr="00592B3E">
              <w:t xml:space="preserve"> </w:t>
            </w:r>
            <w:sdt>
              <w:sdtPr>
                <w:alias w:val="Enter recipient:"/>
                <w:tag w:val="Enter recipient:"/>
                <w:id w:val="-576513986"/>
                <w:placeholder>
                  <w:docPart w:val="14153B41331545509251122E45C18423"/>
                </w:placeholder>
                <w:temporary/>
                <w:showingPlcHdr/>
                <w:dataBinding w:prefixMappings="xmlns:ns0='http://schemas.openxmlformats.org/officeDocument/2006/extended-properties' " w:xpath="/ns0:Properties[1]/ns0:Manager[1]" w:storeItemID="{6668398D-A668-4E3E-A5EB-62B293D839F1}"/>
                <w15:appearance w15:val="hidden"/>
                <w:text w:multiLine="1"/>
              </w:sdtPr>
              <w:sdtEndPr/>
              <w:sdtContent>
                <w:r w:rsidR="00037489" w:rsidRPr="00592B3E">
                  <w:t>Recipient</w:t>
                </w:r>
              </w:sdtContent>
            </w:sdt>
          </w:p>
          <w:sdt>
            <w:sdtPr>
              <w:alias w:val="With love:"/>
              <w:tag w:val="With love:"/>
              <w:id w:val="1151639292"/>
              <w:placeholder>
                <w:docPart w:val="F23E9595840B456C9592E2702CAA367A"/>
              </w:placeholder>
              <w:showingPlcHdr/>
              <w:dataBinding w:prefixMappings="xmlns:ns0='http://schemas.microsoft.com/office/2006/coverPageProps' " w:xpath="/ns0:CoverPageProperties[1]/ns0:Abstract[1]" w:storeItemID="{55AF091B-3C7A-41E3-B477-F2FDAA23CFDA}"/>
              <w15:appearance w15:val="hidden"/>
              <w:text w:multiLine="1"/>
            </w:sdtPr>
            <w:sdtEndPr/>
            <w:sdtContent>
              <w:p w14:paraId="6C089158" w14:textId="77777777" w:rsidR="00037489" w:rsidRPr="00592B3E" w:rsidRDefault="00037489" w:rsidP="00037489">
                <w:pPr>
                  <w:pStyle w:val="Heading3"/>
                </w:pPr>
                <w:r w:rsidRPr="00592B3E">
                  <w:t>with love,</w:t>
                </w:r>
              </w:p>
            </w:sdtContent>
          </w:sdt>
          <w:sdt>
            <w:sdtPr>
              <w:alias w:val="Enter sender name:"/>
              <w:tag w:val="Enter sender name:"/>
              <w:id w:val="-1682660746"/>
              <w:placeholder>
                <w:docPart w:val="6DEAEC4D1AC04466A70B950764F384DD"/>
              </w:placeholder>
              <w:showingPlcHdr/>
    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    <w15:appearance w15:val="hidden"/>
              <w:text w:multiLine="1"/>
            </w:sdtPr>
            <w:sdtEndPr/>
            <w:sdtContent>
              <w:p w14:paraId="1FBCD47B" w14:textId="77777777" w:rsidR="00796F80" w:rsidRPr="00592B3E" w:rsidRDefault="00037489" w:rsidP="00037489">
                <w:pPr>
                  <w:pStyle w:val="Heading3"/>
                </w:pPr>
                <w:r w:rsidRPr="00592B3E">
                  <w:t>Name</w:t>
                </w:r>
              </w:p>
            </w:sdtContent>
          </w:sdt>
        </w:tc>
        <w:tc>
          <w:tcPr>
            <w:tcW w:w="2880" w:type="dxa"/>
            <w:tcMar>
              <w:top w:w="144" w:type="dxa"/>
            </w:tcMar>
          </w:tcPr>
          <w:p w14:paraId="2A3041BC" w14:textId="77777777" w:rsidR="00037489" w:rsidRPr="00592B3E" w:rsidRDefault="00A876F8" w:rsidP="00037489">
            <w:sdt>
              <w:sdtPr>
                <w:alias w:val="Special coupon:"/>
                <w:tag w:val="Special coupon:"/>
                <w:id w:val="1442880863"/>
                <w:placeholder>
                  <w:docPart w:val="7A4322E925F942CDBFDAC218BE1DC743"/>
                </w:placeholder>
                <w:temporary/>
                <w:showingPlcHdr/>
                <w15:appearance w15:val="hidden"/>
              </w:sdtPr>
              <w:sdtEndPr/>
              <w:sdtContent>
                <w:r w:rsidR="00037489" w:rsidRPr="00592B3E">
                  <w:t>Special Coupon</w:t>
                </w:r>
              </w:sdtContent>
            </w:sdt>
          </w:p>
          <w:p w14:paraId="185694FA" w14:textId="77777777" w:rsidR="00037489" w:rsidRPr="00592B3E" w:rsidRDefault="00A876F8" w:rsidP="00037489">
            <w:pPr>
              <w:pStyle w:val="Heading2"/>
            </w:pPr>
            <w:sdt>
              <w:sdtPr>
                <w:alias w:val="For:"/>
                <w:tag w:val="For:"/>
                <w:id w:val="-1421869747"/>
                <w:placeholder>
                  <w:docPart w:val="6CB10CCA433C41358607B9D841DDB2B3"/>
                </w:placeholder>
                <w:temporary/>
                <w:showingPlcHdr/>
                <w15:appearance w15:val="hidden"/>
              </w:sdtPr>
              <w:sdtEndPr/>
              <w:sdtContent>
                <w:r w:rsidR="00037489" w:rsidRPr="00592B3E">
                  <w:t>For</w:t>
                </w:r>
              </w:sdtContent>
            </w:sdt>
            <w:r w:rsidR="00037489" w:rsidRPr="00592B3E">
              <w:t xml:space="preserve"> </w:t>
            </w:r>
            <w:sdt>
              <w:sdtPr>
                <w:alias w:val="Enter recipient:"/>
                <w:tag w:val="Enter recipient:"/>
                <w:id w:val="-364217105"/>
                <w:placeholder>
                  <w:docPart w:val="5C582FFC77354E579C2CB87AFCF35B41"/>
                </w:placeholder>
                <w:temporary/>
                <w:showingPlcHdr/>
                <w:dataBinding w:prefixMappings="xmlns:ns0='http://schemas.openxmlformats.org/officeDocument/2006/extended-properties' " w:xpath="/ns0:Properties[1]/ns0:Manager[1]" w:storeItemID="{6668398D-A668-4E3E-A5EB-62B293D839F1}"/>
                <w15:appearance w15:val="hidden"/>
                <w:text w:multiLine="1"/>
              </w:sdtPr>
              <w:sdtEndPr/>
              <w:sdtContent>
                <w:r w:rsidR="00037489" w:rsidRPr="00592B3E">
                  <w:t>Recipient</w:t>
                </w:r>
              </w:sdtContent>
            </w:sdt>
          </w:p>
          <w:sdt>
            <w:sdtPr>
              <w:alias w:val="With love:"/>
              <w:tag w:val="With love:"/>
              <w:id w:val="908190521"/>
              <w:placeholder>
                <w:docPart w:val="5716D66E81054D83A1E1627E3A4F4984"/>
              </w:placeholder>
              <w:showingPlcHdr/>
              <w:dataBinding w:prefixMappings="xmlns:ns0='http://schemas.microsoft.com/office/2006/coverPageProps' " w:xpath="/ns0:CoverPageProperties[1]/ns0:Abstract[1]" w:storeItemID="{55AF091B-3C7A-41E3-B477-F2FDAA23CFDA}"/>
              <w15:appearance w15:val="hidden"/>
              <w:text w:multiLine="1"/>
            </w:sdtPr>
            <w:sdtEndPr/>
            <w:sdtContent>
              <w:p w14:paraId="4C9DFFD4" w14:textId="77777777" w:rsidR="00037489" w:rsidRPr="00592B3E" w:rsidRDefault="00037489" w:rsidP="00037489">
                <w:pPr>
                  <w:pStyle w:val="Heading3"/>
                </w:pPr>
                <w:r w:rsidRPr="00592B3E">
                  <w:t>with love,</w:t>
                </w:r>
              </w:p>
            </w:sdtContent>
          </w:sdt>
          <w:sdt>
            <w:sdtPr>
              <w:alias w:val="Enter sender name:"/>
              <w:tag w:val="Enter sender name:"/>
              <w:id w:val="1737663203"/>
              <w:placeholder>
                <w:docPart w:val="122E3CBD840B45DF9A44352C77D4EAB6"/>
              </w:placeholder>
              <w:showingPlcHdr/>
    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    <w15:appearance w15:val="hidden"/>
              <w:text w:multiLine="1"/>
            </w:sdtPr>
            <w:sdtEndPr/>
            <w:sdtContent>
              <w:p w14:paraId="646C4D04" w14:textId="77777777" w:rsidR="00796F80" w:rsidRPr="00592B3E" w:rsidRDefault="00037489" w:rsidP="00037489">
                <w:pPr>
                  <w:pStyle w:val="Heading3"/>
                </w:pPr>
                <w:r w:rsidRPr="00592B3E">
                  <w:t>Name</w:t>
                </w:r>
              </w:p>
            </w:sdtContent>
          </w:sdt>
        </w:tc>
        <w:tc>
          <w:tcPr>
            <w:tcW w:w="2880" w:type="dxa"/>
            <w:tcMar>
              <w:top w:w="144" w:type="dxa"/>
            </w:tcMar>
          </w:tcPr>
          <w:p w14:paraId="29D38CF6" w14:textId="77777777" w:rsidR="00037489" w:rsidRPr="00592B3E" w:rsidRDefault="00A876F8" w:rsidP="00037489">
            <w:sdt>
              <w:sdtPr>
                <w:alias w:val="Special coupon:"/>
                <w:tag w:val="Special coupon:"/>
                <w:id w:val="953756278"/>
                <w:placeholder>
                  <w:docPart w:val="022F499B9E96486FAA9791DF785384CD"/>
                </w:placeholder>
                <w:temporary/>
                <w:showingPlcHdr/>
                <w15:appearance w15:val="hidden"/>
              </w:sdtPr>
              <w:sdtEndPr/>
              <w:sdtContent>
                <w:r w:rsidR="00037489" w:rsidRPr="00592B3E">
                  <w:t>Special Coupon</w:t>
                </w:r>
              </w:sdtContent>
            </w:sdt>
          </w:p>
          <w:p w14:paraId="33D39288" w14:textId="77777777" w:rsidR="00037489" w:rsidRPr="00592B3E" w:rsidRDefault="00A876F8" w:rsidP="00037489">
            <w:pPr>
              <w:pStyle w:val="Heading2"/>
            </w:pPr>
            <w:sdt>
              <w:sdtPr>
                <w:alias w:val="For:"/>
                <w:tag w:val="For:"/>
                <w:id w:val="984054697"/>
                <w:placeholder>
                  <w:docPart w:val="6D21AD378CA44B2784A6366026B1A63E"/>
                </w:placeholder>
                <w:temporary/>
                <w:showingPlcHdr/>
                <w15:appearance w15:val="hidden"/>
              </w:sdtPr>
              <w:sdtEndPr/>
              <w:sdtContent>
                <w:r w:rsidR="00037489" w:rsidRPr="00592B3E">
                  <w:t>For</w:t>
                </w:r>
              </w:sdtContent>
            </w:sdt>
            <w:r w:rsidR="00037489" w:rsidRPr="00592B3E">
              <w:t xml:space="preserve"> </w:t>
            </w:r>
            <w:sdt>
              <w:sdtPr>
                <w:alias w:val="Enter recipient:"/>
                <w:tag w:val="Enter recipient:"/>
                <w:id w:val="1376202920"/>
                <w:placeholder>
                  <w:docPart w:val="5508A699299247739594FBF7E3ACB6A7"/>
                </w:placeholder>
                <w:temporary/>
                <w:showingPlcHdr/>
                <w:dataBinding w:prefixMappings="xmlns:ns0='http://schemas.openxmlformats.org/officeDocument/2006/extended-properties' " w:xpath="/ns0:Properties[1]/ns0:Manager[1]" w:storeItemID="{6668398D-A668-4E3E-A5EB-62B293D839F1}"/>
                <w15:appearance w15:val="hidden"/>
                <w:text w:multiLine="1"/>
              </w:sdtPr>
              <w:sdtEndPr/>
              <w:sdtContent>
                <w:r w:rsidR="00037489" w:rsidRPr="00592B3E">
                  <w:t>Recipient</w:t>
                </w:r>
              </w:sdtContent>
            </w:sdt>
          </w:p>
          <w:sdt>
            <w:sdtPr>
              <w:alias w:val="With love:"/>
              <w:tag w:val="With love:"/>
              <w:id w:val="-270016562"/>
              <w:placeholder>
                <w:docPart w:val="FB44359922F14A9998A884FB919AD9AE"/>
              </w:placeholder>
              <w:showingPlcHdr/>
              <w:dataBinding w:prefixMappings="xmlns:ns0='http://schemas.microsoft.com/office/2006/coverPageProps' " w:xpath="/ns0:CoverPageProperties[1]/ns0:Abstract[1]" w:storeItemID="{55AF091B-3C7A-41E3-B477-F2FDAA23CFDA}"/>
              <w15:appearance w15:val="hidden"/>
              <w:text w:multiLine="1"/>
            </w:sdtPr>
            <w:sdtEndPr/>
            <w:sdtContent>
              <w:p w14:paraId="56A94B17" w14:textId="77777777" w:rsidR="00037489" w:rsidRPr="00592B3E" w:rsidRDefault="00037489" w:rsidP="00037489">
                <w:pPr>
                  <w:pStyle w:val="Heading3"/>
                </w:pPr>
                <w:r w:rsidRPr="00592B3E">
                  <w:t>with love,</w:t>
                </w:r>
              </w:p>
            </w:sdtContent>
          </w:sdt>
          <w:sdt>
            <w:sdtPr>
              <w:alias w:val="Enter sender name:"/>
              <w:tag w:val="Enter sender name:"/>
              <w:id w:val="1344664627"/>
              <w:placeholder>
                <w:docPart w:val="A74288D50E774C4A97750A6901FE6736"/>
              </w:placeholder>
              <w:showingPlcHdr/>
    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    <w15:appearance w15:val="hidden"/>
              <w:text w:multiLine="1"/>
            </w:sdtPr>
            <w:sdtEndPr/>
            <w:sdtContent>
              <w:p w14:paraId="37B28979" w14:textId="77777777" w:rsidR="00796F80" w:rsidRPr="00592B3E" w:rsidRDefault="00037489" w:rsidP="00037489">
                <w:pPr>
                  <w:pStyle w:val="Heading3"/>
                </w:pPr>
                <w:r w:rsidRPr="00592B3E">
                  <w:t>Name</w:t>
                </w:r>
              </w:p>
            </w:sdtContent>
          </w:sdt>
        </w:tc>
      </w:tr>
      <w:tr w:rsidR="00796F80" w:rsidRPr="00592B3E" w14:paraId="61217D46" w14:textId="77777777" w:rsidTr="00465CA3">
        <w:trPr>
          <w:trHeight w:hRule="exact" w:val="3024"/>
        </w:trPr>
        <w:tc>
          <w:tcPr>
            <w:tcW w:w="2880" w:type="dxa"/>
            <w:tcMar>
              <w:bottom w:w="144" w:type="dxa"/>
            </w:tcMar>
            <w:vAlign w:val="bottom"/>
          </w:tcPr>
          <w:p w14:paraId="4DC23DA5" w14:textId="77777777" w:rsidR="00796F80" w:rsidRPr="00592B3E" w:rsidRDefault="00A876F8" w:rsidP="00C81CE0">
            <w:pPr>
              <w:pStyle w:val="Heading1"/>
            </w:pPr>
            <w:sdt>
              <w:sdtPr>
                <w:alias w:val="Good for one:"/>
                <w:tag w:val="Good for one:"/>
                <w:id w:val="-1537651861"/>
                <w:placeholder>
                  <w:docPart w:val="B9C83C33137C4DF1BF823F51B7B28535"/>
                </w:placeholder>
                <w:temporary/>
                <w:showingPlcHdr/>
                <w15:appearance w15:val="hidden"/>
              </w:sdtPr>
              <w:sdtEndPr/>
              <w:sdtContent>
                <w:r w:rsidR="00C81CE0" w:rsidRPr="00592B3E">
                  <w:t>Good for one</w:t>
                </w:r>
              </w:sdtContent>
            </w:sdt>
            <w:r w:rsidR="008501ED" w:rsidRPr="00592B3E">
              <w:t xml:space="preserve"> </w:t>
            </w:r>
            <w:sdt>
              <w:sdtPr>
                <w:alias w:val="Enter item:"/>
                <w:tag w:val="Enter item:"/>
                <w:id w:val="1004167808"/>
                <w:placeholder>
                  <w:docPart w:val="DBF24BCB8EF34561A96D66E6110E36F2"/>
                </w:placeholder>
                <w:temporary/>
                <w:showingPlcHdr/>
                <w15:appearance w15:val="hidden"/>
              </w:sdtPr>
              <w:sdtEndPr/>
              <w:sdtContent>
                <w:r w:rsidR="008501ED" w:rsidRPr="00592B3E">
                  <w:t>item</w:t>
                </w:r>
              </w:sdtContent>
            </w:sdt>
          </w:p>
        </w:tc>
        <w:tc>
          <w:tcPr>
            <w:tcW w:w="2880" w:type="dxa"/>
            <w:tcMar>
              <w:bottom w:w="144" w:type="dxa"/>
            </w:tcMar>
            <w:vAlign w:val="bottom"/>
          </w:tcPr>
          <w:p w14:paraId="2FC3CEEA" w14:textId="77777777" w:rsidR="00465CA3" w:rsidRPr="00592B3E" w:rsidRDefault="00A876F8">
            <w:pPr>
              <w:pStyle w:val="Heading1"/>
            </w:pPr>
            <w:sdt>
              <w:sdtPr>
                <w:alias w:val="Good for one:"/>
                <w:tag w:val="Good for one:"/>
                <w:id w:val="11429889"/>
                <w:placeholder>
                  <w:docPart w:val="E9DDB830EEF54DFFA24C30C55B5F2BF2"/>
                </w:placeholder>
                <w:temporary/>
                <w:showingPlcHdr/>
                <w15:appearance w15:val="hidden"/>
              </w:sdtPr>
              <w:sdtEndPr/>
              <w:sdtContent>
                <w:r w:rsidR="00C55314" w:rsidRPr="00592B3E">
                  <w:t>Good for one</w:t>
                </w:r>
              </w:sdtContent>
            </w:sdt>
            <w:r w:rsidR="00C55314" w:rsidRPr="00592B3E">
              <w:t xml:space="preserve"> </w:t>
            </w:r>
            <w:sdt>
              <w:sdtPr>
                <w:alias w:val="Enter item:"/>
                <w:tag w:val="Enter item:"/>
                <w:id w:val="1265502007"/>
                <w:placeholder>
                  <w:docPart w:val="DD7398D00EA2452386AB9EE1B23AF158"/>
                </w:placeholder>
                <w:temporary/>
                <w:showingPlcHdr/>
                <w15:appearance w15:val="hidden"/>
              </w:sdtPr>
              <w:sdtEndPr/>
              <w:sdtContent>
                <w:r w:rsidR="00C55314" w:rsidRPr="00592B3E">
                  <w:t>item</w:t>
                </w:r>
              </w:sdtContent>
            </w:sdt>
          </w:p>
        </w:tc>
        <w:tc>
          <w:tcPr>
            <w:tcW w:w="2880" w:type="dxa"/>
            <w:tcMar>
              <w:bottom w:w="144" w:type="dxa"/>
            </w:tcMar>
            <w:vAlign w:val="bottom"/>
          </w:tcPr>
          <w:p w14:paraId="05E5B709" w14:textId="77777777" w:rsidR="00796F80" w:rsidRPr="00592B3E" w:rsidRDefault="00A876F8">
            <w:pPr>
              <w:pStyle w:val="Heading1"/>
            </w:pPr>
            <w:sdt>
              <w:sdtPr>
                <w:alias w:val="Good for one:"/>
                <w:tag w:val="Good for one:"/>
                <w:id w:val="1000853376"/>
                <w:placeholder>
                  <w:docPart w:val="74E11A4F2698438AA067EDE55507E036"/>
                </w:placeholder>
                <w:temporary/>
                <w:showingPlcHdr/>
                <w15:appearance w15:val="hidden"/>
              </w:sdtPr>
              <w:sdtEndPr/>
              <w:sdtContent>
                <w:r w:rsidR="00C55314" w:rsidRPr="00592B3E">
                  <w:t>Good for one</w:t>
                </w:r>
              </w:sdtContent>
            </w:sdt>
            <w:r w:rsidR="00C55314" w:rsidRPr="00592B3E">
              <w:t xml:space="preserve"> </w:t>
            </w:r>
            <w:sdt>
              <w:sdtPr>
                <w:alias w:val="Enter item:"/>
                <w:tag w:val="Enter item:"/>
                <w:id w:val="-591160430"/>
                <w:placeholder>
                  <w:docPart w:val="232B4B3BE310452CB3027D71EF36DAEE"/>
                </w:placeholder>
                <w:temporary/>
                <w:showingPlcHdr/>
                <w15:appearance w15:val="hidden"/>
              </w:sdtPr>
              <w:sdtEndPr/>
              <w:sdtContent>
                <w:r w:rsidR="00C55314" w:rsidRPr="00592B3E">
                  <w:t>item</w:t>
                </w:r>
              </w:sdtContent>
            </w:sdt>
          </w:p>
        </w:tc>
        <w:tc>
          <w:tcPr>
            <w:tcW w:w="2880" w:type="dxa"/>
            <w:tcMar>
              <w:bottom w:w="144" w:type="dxa"/>
            </w:tcMar>
            <w:vAlign w:val="bottom"/>
          </w:tcPr>
          <w:p w14:paraId="58AB8772" w14:textId="77777777" w:rsidR="00796F80" w:rsidRPr="00592B3E" w:rsidRDefault="00A876F8">
            <w:pPr>
              <w:pStyle w:val="Heading1"/>
            </w:pPr>
            <w:sdt>
              <w:sdtPr>
                <w:alias w:val="Good for one:"/>
                <w:tag w:val="Good for one:"/>
                <w:id w:val="1581799253"/>
                <w:placeholder>
                  <w:docPart w:val="C3479D43349E495CBD5A723202F0BE94"/>
                </w:placeholder>
                <w:temporary/>
                <w:showingPlcHdr/>
                <w15:appearance w15:val="hidden"/>
              </w:sdtPr>
              <w:sdtEndPr/>
              <w:sdtContent>
                <w:r w:rsidR="00C55314" w:rsidRPr="00592B3E">
                  <w:t>Good for one</w:t>
                </w:r>
              </w:sdtContent>
            </w:sdt>
            <w:r w:rsidR="00C55314" w:rsidRPr="00592B3E">
              <w:t xml:space="preserve"> </w:t>
            </w:r>
            <w:sdt>
              <w:sdtPr>
                <w:alias w:val="Enter item:"/>
                <w:tag w:val="Enter item:"/>
                <w:id w:val="-1678799784"/>
                <w:placeholder>
                  <w:docPart w:val="E65126785343469995A7C68A97041288"/>
                </w:placeholder>
                <w:temporary/>
                <w:showingPlcHdr/>
                <w15:appearance w15:val="hidden"/>
              </w:sdtPr>
              <w:sdtEndPr/>
              <w:sdtContent>
                <w:r w:rsidR="00C55314" w:rsidRPr="00592B3E">
                  <w:t>item</w:t>
                </w:r>
              </w:sdtContent>
            </w:sdt>
          </w:p>
        </w:tc>
        <w:tc>
          <w:tcPr>
            <w:tcW w:w="2880" w:type="dxa"/>
            <w:tcMar>
              <w:bottom w:w="144" w:type="dxa"/>
            </w:tcMar>
            <w:vAlign w:val="bottom"/>
          </w:tcPr>
          <w:p w14:paraId="4777FC93" w14:textId="77777777" w:rsidR="00796F80" w:rsidRPr="00592B3E" w:rsidRDefault="00A876F8">
            <w:pPr>
              <w:pStyle w:val="Heading1"/>
            </w:pPr>
            <w:sdt>
              <w:sdtPr>
                <w:alias w:val="Good for one:"/>
                <w:tag w:val="Good for one:"/>
                <w:id w:val="145254789"/>
                <w:placeholder>
                  <w:docPart w:val="2EE3B39839AE47E6BC1C622DBD62A072"/>
                </w:placeholder>
                <w:temporary/>
                <w:showingPlcHdr/>
                <w15:appearance w15:val="hidden"/>
              </w:sdtPr>
              <w:sdtEndPr/>
              <w:sdtContent>
                <w:r w:rsidR="00C55314" w:rsidRPr="00592B3E">
                  <w:t>Good for one</w:t>
                </w:r>
              </w:sdtContent>
            </w:sdt>
            <w:r w:rsidR="00C55314" w:rsidRPr="00592B3E">
              <w:t xml:space="preserve"> </w:t>
            </w:r>
            <w:sdt>
              <w:sdtPr>
                <w:alias w:val="Enter item:"/>
                <w:tag w:val="Enter item:"/>
                <w:id w:val="2130126866"/>
                <w:placeholder>
                  <w:docPart w:val="8EBE6EBD9A514140A6D6A4CE1F1838A7"/>
                </w:placeholder>
                <w:temporary/>
                <w:showingPlcHdr/>
                <w15:appearance w15:val="hidden"/>
              </w:sdtPr>
              <w:sdtEndPr/>
              <w:sdtContent>
                <w:r w:rsidR="00C55314" w:rsidRPr="00592B3E">
                  <w:t>item</w:t>
                </w:r>
              </w:sdtContent>
            </w:sdt>
          </w:p>
        </w:tc>
      </w:tr>
      <w:tr w:rsidR="00796F80" w:rsidRPr="00592B3E" w14:paraId="6A5361DB" w14:textId="77777777" w:rsidTr="00465CA3">
        <w:trPr>
          <w:trHeight w:hRule="exact" w:val="1872"/>
        </w:trPr>
        <w:tc>
          <w:tcPr>
            <w:tcW w:w="2880" w:type="dxa"/>
            <w:tcMar>
              <w:top w:w="144" w:type="dxa"/>
            </w:tcMar>
          </w:tcPr>
          <w:p w14:paraId="5CCFD985" w14:textId="77777777" w:rsidR="00037489" w:rsidRPr="00592B3E" w:rsidRDefault="00A876F8" w:rsidP="00037489">
            <w:sdt>
              <w:sdtPr>
                <w:alias w:val="Special coupon:"/>
                <w:tag w:val="Special coupon:"/>
                <w:id w:val="-1732760198"/>
                <w:placeholder>
                  <w:docPart w:val="B999BC8CFD174CB79EB1B615BD64FCF0"/>
                </w:placeholder>
                <w:temporary/>
                <w:showingPlcHdr/>
                <w15:appearance w15:val="hidden"/>
              </w:sdtPr>
              <w:sdtEndPr/>
              <w:sdtContent>
                <w:r w:rsidR="00037489" w:rsidRPr="00592B3E">
                  <w:t>Special Coupon</w:t>
                </w:r>
              </w:sdtContent>
            </w:sdt>
          </w:p>
          <w:p w14:paraId="2CD89D28" w14:textId="77777777" w:rsidR="00037489" w:rsidRPr="00592B3E" w:rsidRDefault="00A876F8" w:rsidP="00037489">
            <w:pPr>
              <w:pStyle w:val="Heading2"/>
            </w:pPr>
            <w:sdt>
              <w:sdtPr>
                <w:alias w:val="For:"/>
                <w:tag w:val="For:"/>
                <w:id w:val="-353508707"/>
                <w:placeholder>
                  <w:docPart w:val="9DA5C264309B47FA9DF9031EAE5147AF"/>
                </w:placeholder>
                <w:temporary/>
                <w:showingPlcHdr/>
                <w15:appearance w15:val="hidden"/>
              </w:sdtPr>
              <w:sdtEndPr/>
              <w:sdtContent>
                <w:r w:rsidR="00037489" w:rsidRPr="00592B3E">
                  <w:t>For</w:t>
                </w:r>
              </w:sdtContent>
            </w:sdt>
            <w:r w:rsidR="00037489" w:rsidRPr="00592B3E">
              <w:t xml:space="preserve"> </w:t>
            </w:r>
            <w:sdt>
              <w:sdtPr>
                <w:alias w:val="Enter recipient:"/>
                <w:tag w:val="Enter recipient:"/>
                <w:id w:val="506728663"/>
                <w:placeholder>
                  <w:docPart w:val="8556118882E64C0C95617ADEAC00CC59"/>
                </w:placeholder>
                <w:temporary/>
                <w:showingPlcHdr/>
                <w:dataBinding w:prefixMappings="xmlns:ns0='http://schemas.openxmlformats.org/officeDocument/2006/extended-properties' " w:xpath="/ns0:Properties[1]/ns0:Manager[1]" w:storeItemID="{6668398D-A668-4E3E-A5EB-62B293D839F1}"/>
                <w15:appearance w15:val="hidden"/>
                <w:text w:multiLine="1"/>
              </w:sdtPr>
              <w:sdtEndPr/>
              <w:sdtContent>
                <w:r w:rsidR="00037489" w:rsidRPr="00592B3E">
                  <w:t>Recipient</w:t>
                </w:r>
              </w:sdtContent>
            </w:sdt>
          </w:p>
          <w:sdt>
            <w:sdtPr>
              <w:alias w:val="With love:"/>
              <w:tag w:val="With love:"/>
              <w:id w:val="1565445062"/>
              <w:placeholder>
                <w:docPart w:val="3AA0EE3AEB9A4DC6BEB5C3CDC0F9E39B"/>
              </w:placeholder>
              <w:showingPlcHdr/>
              <w:dataBinding w:prefixMappings="xmlns:ns0='http://schemas.microsoft.com/office/2006/coverPageProps' " w:xpath="/ns0:CoverPageProperties[1]/ns0:Abstract[1]" w:storeItemID="{55AF091B-3C7A-41E3-B477-F2FDAA23CFDA}"/>
              <w15:appearance w15:val="hidden"/>
              <w:text w:multiLine="1"/>
            </w:sdtPr>
            <w:sdtEndPr/>
            <w:sdtContent>
              <w:p w14:paraId="0D11D935" w14:textId="77777777" w:rsidR="00037489" w:rsidRPr="00592B3E" w:rsidRDefault="00037489" w:rsidP="00037489">
                <w:pPr>
                  <w:pStyle w:val="Heading3"/>
                </w:pPr>
                <w:r w:rsidRPr="00592B3E">
                  <w:t>with love,</w:t>
                </w:r>
              </w:p>
            </w:sdtContent>
          </w:sdt>
          <w:sdt>
            <w:sdtPr>
              <w:alias w:val="Enter sender name:"/>
              <w:tag w:val="Enter sender name:"/>
              <w:id w:val="-916244234"/>
              <w:placeholder>
                <w:docPart w:val="499FE5C80D564680A9C91E6D525E4DFB"/>
              </w:placeholder>
              <w:showingPlcHdr/>
    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    <w15:appearance w15:val="hidden"/>
              <w:text w:multiLine="1"/>
            </w:sdtPr>
            <w:sdtEndPr/>
            <w:sdtContent>
              <w:p w14:paraId="00C67949" w14:textId="77777777" w:rsidR="00796F80" w:rsidRPr="00592B3E" w:rsidRDefault="00037489" w:rsidP="00037489">
                <w:pPr>
                  <w:pStyle w:val="Heading3"/>
                </w:pPr>
                <w:r w:rsidRPr="00592B3E">
                  <w:t>Name</w:t>
                </w:r>
              </w:p>
            </w:sdtContent>
          </w:sdt>
        </w:tc>
        <w:tc>
          <w:tcPr>
            <w:tcW w:w="2880" w:type="dxa"/>
            <w:tcMar>
              <w:top w:w="144" w:type="dxa"/>
            </w:tcMar>
          </w:tcPr>
          <w:p w14:paraId="59278D61" w14:textId="77777777" w:rsidR="00037489" w:rsidRPr="00592B3E" w:rsidRDefault="00A876F8" w:rsidP="00037489">
            <w:sdt>
              <w:sdtPr>
                <w:alias w:val="Special coupon:"/>
                <w:tag w:val="Special coupon:"/>
                <w:id w:val="-1517458406"/>
                <w:placeholder>
                  <w:docPart w:val="96CA2D845C024C268C57C28D5D01237C"/>
                </w:placeholder>
                <w:temporary/>
                <w:showingPlcHdr/>
                <w15:appearance w15:val="hidden"/>
              </w:sdtPr>
              <w:sdtEndPr/>
              <w:sdtContent>
                <w:r w:rsidR="00037489" w:rsidRPr="00592B3E">
                  <w:t>Special Coupon</w:t>
                </w:r>
              </w:sdtContent>
            </w:sdt>
          </w:p>
          <w:p w14:paraId="5D67B45B" w14:textId="77777777" w:rsidR="00037489" w:rsidRPr="00592B3E" w:rsidRDefault="00A876F8" w:rsidP="00037489">
            <w:pPr>
              <w:pStyle w:val="Heading2"/>
            </w:pPr>
            <w:sdt>
              <w:sdtPr>
                <w:alias w:val="For:"/>
                <w:tag w:val="For:"/>
                <w:id w:val="1757097152"/>
                <w:placeholder>
                  <w:docPart w:val="FC426E19AF6247B4ADD6011FA77235E7"/>
                </w:placeholder>
                <w:temporary/>
                <w:showingPlcHdr/>
                <w15:appearance w15:val="hidden"/>
              </w:sdtPr>
              <w:sdtEndPr/>
              <w:sdtContent>
                <w:r w:rsidR="00037489" w:rsidRPr="00592B3E">
                  <w:t>For</w:t>
                </w:r>
              </w:sdtContent>
            </w:sdt>
            <w:r w:rsidR="00037489" w:rsidRPr="00592B3E">
              <w:t xml:space="preserve"> </w:t>
            </w:r>
            <w:sdt>
              <w:sdtPr>
                <w:alias w:val="Enter recipient:"/>
                <w:tag w:val="Enter recipient:"/>
                <w:id w:val="500712108"/>
                <w:placeholder>
                  <w:docPart w:val="C6445B55095E4761AFA6735F3FCECBDA"/>
                </w:placeholder>
                <w:temporary/>
                <w:showingPlcHdr/>
                <w:dataBinding w:prefixMappings="xmlns:ns0='http://schemas.openxmlformats.org/officeDocument/2006/extended-properties' " w:xpath="/ns0:Properties[1]/ns0:Manager[1]" w:storeItemID="{6668398D-A668-4E3E-A5EB-62B293D839F1}"/>
                <w15:appearance w15:val="hidden"/>
                <w:text w:multiLine="1"/>
              </w:sdtPr>
              <w:sdtEndPr/>
              <w:sdtContent>
                <w:r w:rsidR="00037489" w:rsidRPr="00592B3E">
                  <w:t>Recipient</w:t>
                </w:r>
              </w:sdtContent>
            </w:sdt>
          </w:p>
          <w:sdt>
            <w:sdtPr>
              <w:alias w:val="With love:"/>
              <w:tag w:val="With love:"/>
              <w:id w:val="19749600"/>
              <w:placeholder>
                <w:docPart w:val="6E4F24AAC1AC459997A34BC0D01CCBFF"/>
              </w:placeholder>
              <w:showingPlcHdr/>
              <w:dataBinding w:prefixMappings="xmlns:ns0='http://schemas.microsoft.com/office/2006/coverPageProps' " w:xpath="/ns0:CoverPageProperties[1]/ns0:Abstract[1]" w:storeItemID="{55AF091B-3C7A-41E3-B477-F2FDAA23CFDA}"/>
              <w15:appearance w15:val="hidden"/>
              <w:text w:multiLine="1"/>
            </w:sdtPr>
            <w:sdtEndPr/>
            <w:sdtContent>
              <w:p w14:paraId="6E7EDE7F" w14:textId="77777777" w:rsidR="00037489" w:rsidRPr="00592B3E" w:rsidRDefault="00037489" w:rsidP="00037489">
                <w:pPr>
                  <w:pStyle w:val="Heading3"/>
                </w:pPr>
                <w:r w:rsidRPr="00592B3E">
                  <w:t>with love,</w:t>
                </w:r>
              </w:p>
            </w:sdtContent>
          </w:sdt>
          <w:sdt>
            <w:sdtPr>
              <w:alias w:val="Enter sender name:"/>
              <w:tag w:val="Enter sender name:"/>
              <w:id w:val="45035184"/>
              <w:placeholder>
                <w:docPart w:val="C9DB3BD76CF141C895F847FE3776C158"/>
              </w:placeholder>
              <w:showingPlcHdr/>
    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    <w15:appearance w15:val="hidden"/>
              <w:text w:multiLine="1"/>
            </w:sdtPr>
            <w:sdtEndPr/>
            <w:sdtContent>
              <w:p w14:paraId="142AAD5E" w14:textId="77777777" w:rsidR="00796F80" w:rsidRPr="00592B3E" w:rsidRDefault="00037489" w:rsidP="00037489">
                <w:pPr>
                  <w:pStyle w:val="Heading3"/>
                </w:pPr>
                <w:r w:rsidRPr="00592B3E">
                  <w:t>Name</w:t>
                </w:r>
              </w:p>
            </w:sdtContent>
          </w:sdt>
        </w:tc>
        <w:tc>
          <w:tcPr>
            <w:tcW w:w="2880" w:type="dxa"/>
            <w:tcMar>
              <w:top w:w="144" w:type="dxa"/>
            </w:tcMar>
          </w:tcPr>
          <w:p w14:paraId="4449B31C" w14:textId="77777777" w:rsidR="00037489" w:rsidRPr="00592B3E" w:rsidRDefault="00A876F8" w:rsidP="00037489">
            <w:sdt>
              <w:sdtPr>
                <w:alias w:val="Special coupon:"/>
                <w:tag w:val="Special coupon:"/>
                <w:id w:val="-2047513203"/>
                <w:placeholder>
                  <w:docPart w:val="C7A4B97EAE974088929759CFBF29CE48"/>
                </w:placeholder>
                <w:temporary/>
                <w:showingPlcHdr/>
                <w15:appearance w15:val="hidden"/>
              </w:sdtPr>
              <w:sdtEndPr/>
              <w:sdtContent>
                <w:r w:rsidR="00037489" w:rsidRPr="00592B3E">
                  <w:t>Special Coupon</w:t>
                </w:r>
              </w:sdtContent>
            </w:sdt>
          </w:p>
          <w:p w14:paraId="5A690958" w14:textId="77777777" w:rsidR="00037489" w:rsidRPr="00592B3E" w:rsidRDefault="00A876F8" w:rsidP="00037489">
            <w:pPr>
              <w:pStyle w:val="Heading2"/>
            </w:pPr>
            <w:sdt>
              <w:sdtPr>
                <w:alias w:val="For:"/>
                <w:tag w:val="For:"/>
                <w:id w:val="57909968"/>
                <w:placeholder>
                  <w:docPart w:val="F6B49294BE41447892E4E0B866E98F55"/>
                </w:placeholder>
                <w:temporary/>
                <w:showingPlcHdr/>
                <w15:appearance w15:val="hidden"/>
              </w:sdtPr>
              <w:sdtEndPr/>
              <w:sdtContent>
                <w:r w:rsidR="00037489" w:rsidRPr="00592B3E">
                  <w:t>For</w:t>
                </w:r>
              </w:sdtContent>
            </w:sdt>
            <w:r w:rsidR="00037489" w:rsidRPr="00592B3E">
              <w:t xml:space="preserve"> </w:t>
            </w:r>
            <w:sdt>
              <w:sdtPr>
                <w:alias w:val="Enter recipient:"/>
                <w:tag w:val="Enter recipient:"/>
                <w:id w:val="1699746540"/>
                <w:placeholder>
                  <w:docPart w:val="5A785E9798DD434DAAA074A4EA042229"/>
                </w:placeholder>
                <w:temporary/>
                <w:showingPlcHdr/>
                <w:dataBinding w:prefixMappings="xmlns:ns0='http://schemas.openxmlformats.org/officeDocument/2006/extended-properties' " w:xpath="/ns0:Properties[1]/ns0:Manager[1]" w:storeItemID="{6668398D-A668-4E3E-A5EB-62B293D839F1}"/>
                <w15:appearance w15:val="hidden"/>
                <w:text w:multiLine="1"/>
              </w:sdtPr>
              <w:sdtEndPr/>
              <w:sdtContent>
                <w:r w:rsidR="00037489" w:rsidRPr="00592B3E">
                  <w:t>Recipient</w:t>
                </w:r>
              </w:sdtContent>
            </w:sdt>
          </w:p>
          <w:sdt>
            <w:sdtPr>
              <w:alias w:val="With love:"/>
              <w:tag w:val="With love:"/>
              <w:id w:val="976644776"/>
              <w:placeholder>
                <w:docPart w:val="91F423D415BD45B6BEBD8A93F9AD02F6"/>
              </w:placeholder>
              <w:showingPlcHdr/>
              <w:dataBinding w:prefixMappings="xmlns:ns0='http://schemas.microsoft.com/office/2006/coverPageProps' " w:xpath="/ns0:CoverPageProperties[1]/ns0:Abstract[1]" w:storeItemID="{55AF091B-3C7A-41E3-B477-F2FDAA23CFDA}"/>
              <w15:appearance w15:val="hidden"/>
              <w:text w:multiLine="1"/>
            </w:sdtPr>
            <w:sdtEndPr/>
            <w:sdtContent>
              <w:p w14:paraId="0A985C73" w14:textId="77777777" w:rsidR="00037489" w:rsidRPr="00592B3E" w:rsidRDefault="00037489" w:rsidP="00037489">
                <w:pPr>
                  <w:pStyle w:val="Heading3"/>
                </w:pPr>
                <w:r w:rsidRPr="00592B3E">
                  <w:t>with love,</w:t>
                </w:r>
              </w:p>
            </w:sdtContent>
          </w:sdt>
          <w:sdt>
            <w:sdtPr>
              <w:alias w:val="Enter sender name:"/>
              <w:tag w:val="Enter sender name:"/>
              <w:id w:val="98614660"/>
              <w:placeholder>
                <w:docPart w:val="D0B8235ECADD4E3EA75F30B8ED6E69A7"/>
              </w:placeholder>
              <w:showingPlcHdr/>
    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    <w15:appearance w15:val="hidden"/>
              <w:text w:multiLine="1"/>
            </w:sdtPr>
            <w:sdtEndPr/>
            <w:sdtContent>
              <w:p w14:paraId="121F5556" w14:textId="77777777" w:rsidR="00796F80" w:rsidRPr="00592B3E" w:rsidRDefault="00037489" w:rsidP="00037489">
                <w:pPr>
                  <w:pStyle w:val="Heading3"/>
                </w:pPr>
                <w:r w:rsidRPr="00592B3E">
                  <w:t>Name</w:t>
                </w:r>
              </w:p>
            </w:sdtContent>
          </w:sdt>
        </w:tc>
        <w:tc>
          <w:tcPr>
            <w:tcW w:w="2880" w:type="dxa"/>
            <w:tcMar>
              <w:top w:w="144" w:type="dxa"/>
            </w:tcMar>
          </w:tcPr>
          <w:p w14:paraId="57198880" w14:textId="77777777" w:rsidR="00037489" w:rsidRPr="00592B3E" w:rsidRDefault="00A876F8" w:rsidP="00037489">
            <w:sdt>
              <w:sdtPr>
                <w:alias w:val="Special coupon:"/>
                <w:tag w:val="Special coupon:"/>
                <w:id w:val="929082885"/>
                <w:placeholder>
                  <w:docPart w:val="D3837FD097E24385A7D97783C5046266"/>
                </w:placeholder>
                <w:temporary/>
                <w:showingPlcHdr/>
                <w15:appearance w15:val="hidden"/>
              </w:sdtPr>
              <w:sdtEndPr/>
              <w:sdtContent>
                <w:r w:rsidR="00037489" w:rsidRPr="00592B3E">
                  <w:t>Special Coupon</w:t>
                </w:r>
              </w:sdtContent>
            </w:sdt>
          </w:p>
          <w:p w14:paraId="0996828D" w14:textId="77777777" w:rsidR="00037489" w:rsidRPr="00592B3E" w:rsidRDefault="00A876F8" w:rsidP="00037489">
            <w:pPr>
              <w:pStyle w:val="Heading2"/>
            </w:pPr>
            <w:sdt>
              <w:sdtPr>
                <w:alias w:val="For:"/>
                <w:tag w:val="For:"/>
                <w:id w:val="1332639875"/>
                <w:placeholder>
                  <w:docPart w:val="46D5C954FA72496082453BDB3148C645"/>
                </w:placeholder>
                <w:temporary/>
                <w:showingPlcHdr/>
                <w15:appearance w15:val="hidden"/>
              </w:sdtPr>
              <w:sdtEndPr/>
              <w:sdtContent>
                <w:r w:rsidR="00037489" w:rsidRPr="00592B3E">
                  <w:t>For</w:t>
                </w:r>
              </w:sdtContent>
            </w:sdt>
            <w:r w:rsidR="00037489" w:rsidRPr="00592B3E">
              <w:t xml:space="preserve"> </w:t>
            </w:r>
            <w:sdt>
              <w:sdtPr>
                <w:alias w:val="Enter recipient:"/>
                <w:tag w:val="Enter recipient:"/>
                <w:id w:val="-1647585342"/>
                <w:placeholder>
                  <w:docPart w:val="AC5D5A900C6E4A56A3FBBFEE2E3BC3BF"/>
                </w:placeholder>
                <w:temporary/>
                <w:showingPlcHdr/>
                <w:dataBinding w:prefixMappings="xmlns:ns0='http://schemas.openxmlformats.org/officeDocument/2006/extended-properties' " w:xpath="/ns0:Properties[1]/ns0:Manager[1]" w:storeItemID="{6668398D-A668-4E3E-A5EB-62B293D839F1}"/>
                <w15:appearance w15:val="hidden"/>
                <w:text w:multiLine="1"/>
              </w:sdtPr>
              <w:sdtEndPr/>
              <w:sdtContent>
                <w:r w:rsidR="00037489" w:rsidRPr="00592B3E">
                  <w:t>Recipient</w:t>
                </w:r>
              </w:sdtContent>
            </w:sdt>
          </w:p>
          <w:sdt>
            <w:sdtPr>
              <w:alias w:val="With love:"/>
              <w:tag w:val="With love:"/>
              <w:id w:val="-1975361234"/>
              <w:placeholder>
                <w:docPart w:val="0436BCA6A037445E98AFDF1BAF8DF50B"/>
              </w:placeholder>
              <w:showingPlcHdr/>
              <w:dataBinding w:prefixMappings="xmlns:ns0='http://schemas.microsoft.com/office/2006/coverPageProps' " w:xpath="/ns0:CoverPageProperties[1]/ns0:Abstract[1]" w:storeItemID="{55AF091B-3C7A-41E3-B477-F2FDAA23CFDA}"/>
              <w15:appearance w15:val="hidden"/>
              <w:text w:multiLine="1"/>
            </w:sdtPr>
            <w:sdtEndPr/>
            <w:sdtContent>
              <w:p w14:paraId="6E1B0BD9" w14:textId="77777777" w:rsidR="00037489" w:rsidRPr="00592B3E" w:rsidRDefault="00037489" w:rsidP="00037489">
                <w:pPr>
                  <w:pStyle w:val="Heading3"/>
                </w:pPr>
                <w:r w:rsidRPr="00592B3E">
                  <w:t>with love,</w:t>
                </w:r>
              </w:p>
            </w:sdtContent>
          </w:sdt>
          <w:sdt>
            <w:sdtPr>
              <w:alias w:val="Enter sender name:"/>
              <w:tag w:val="Enter sender name:"/>
              <w:id w:val="-2016373396"/>
              <w:placeholder>
                <w:docPart w:val="E2FE5C8C70B049F194822DD5A2B7471C"/>
              </w:placeholder>
              <w:showingPlcHdr/>
    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    <w15:appearance w15:val="hidden"/>
              <w:text w:multiLine="1"/>
            </w:sdtPr>
            <w:sdtEndPr/>
            <w:sdtContent>
              <w:p w14:paraId="1EA27F9E" w14:textId="77777777" w:rsidR="00796F80" w:rsidRPr="00592B3E" w:rsidRDefault="00037489" w:rsidP="00037489">
                <w:pPr>
                  <w:pStyle w:val="Heading3"/>
                </w:pPr>
                <w:r w:rsidRPr="00592B3E">
                  <w:t>Name</w:t>
                </w:r>
              </w:p>
            </w:sdtContent>
          </w:sdt>
        </w:tc>
        <w:tc>
          <w:tcPr>
            <w:tcW w:w="2880" w:type="dxa"/>
            <w:tcMar>
              <w:top w:w="144" w:type="dxa"/>
            </w:tcMar>
          </w:tcPr>
          <w:p w14:paraId="5B068692" w14:textId="77777777" w:rsidR="00037489" w:rsidRPr="00592B3E" w:rsidRDefault="00A876F8" w:rsidP="00037489">
            <w:sdt>
              <w:sdtPr>
                <w:alias w:val="Special coupon:"/>
                <w:tag w:val="Special coupon:"/>
                <w:id w:val="1469627737"/>
                <w:placeholder>
                  <w:docPart w:val="78E504A78BA24419A9417BCBE49E09DC"/>
                </w:placeholder>
                <w:temporary/>
                <w:showingPlcHdr/>
                <w15:appearance w15:val="hidden"/>
              </w:sdtPr>
              <w:sdtEndPr/>
              <w:sdtContent>
                <w:r w:rsidR="00037489" w:rsidRPr="00592B3E">
                  <w:t>Special Coupon</w:t>
                </w:r>
              </w:sdtContent>
            </w:sdt>
          </w:p>
          <w:p w14:paraId="24657565" w14:textId="77777777" w:rsidR="00037489" w:rsidRPr="00592B3E" w:rsidRDefault="00A876F8" w:rsidP="00037489">
            <w:pPr>
              <w:pStyle w:val="Heading2"/>
            </w:pPr>
            <w:sdt>
              <w:sdtPr>
                <w:alias w:val="For:"/>
                <w:tag w:val="For:"/>
                <w:id w:val="1563443931"/>
                <w:placeholder>
                  <w:docPart w:val="B0167496EBD94F83A6047F5B331C9B49"/>
                </w:placeholder>
                <w:temporary/>
                <w:showingPlcHdr/>
                <w15:appearance w15:val="hidden"/>
              </w:sdtPr>
              <w:sdtEndPr/>
              <w:sdtContent>
                <w:r w:rsidR="00037489" w:rsidRPr="00592B3E">
                  <w:t>For</w:t>
                </w:r>
              </w:sdtContent>
            </w:sdt>
            <w:r w:rsidR="00037489" w:rsidRPr="00592B3E">
              <w:t xml:space="preserve"> </w:t>
            </w:r>
            <w:sdt>
              <w:sdtPr>
                <w:alias w:val="Enter recipient:"/>
                <w:tag w:val="Enter recipient:"/>
                <w:id w:val="637531808"/>
                <w:placeholder>
                  <w:docPart w:val="EDD4BB165B8E49898A37DA3D75F0A4D3"/>
                </w:placeholder>
                <w:temporary/>
                <w:showingPlcHdr/>
                <w:dataBinding w:prefixMappings="xmlns:ns0='http://schemas.openxmlformats.org/officeDocument/2006/extended-properties' " w:xpath="/ns0:Properties[1]/ns0:Manager[1]" w:storeItemID="{6668398D-A668-4E3E-A5EB-62B293D839F1}"/>
                <w15:appearance w15:val="hidden"/>
                <w:text w:multiLine="1"/>
              </w:sdtPr>
              <w:sdtEndPr/>
              <w:sdtContent>
                <w:r w:rsidR="00037489" w:rsidRPr="00592B3E">
                  <w:t>Recipient</w:t>
                </w:r>
              </w:sdtContent>
            </w:sdt>
          </w:p>
          <w:sdt>
            <w:sdtPr>
              <w:alias w:val="With love:"/>
              <w:tag w:val="With love:"/>
              <w:id w:val="-1009440680"/>
              <w:placeholder>
                <w:docPart w:val="08952095059C40D992916B42630E103B"/>
              </w:placeholder>
              <w:showingPlcHdr/>
              <w:dataBinding w:prefixMappings="xmlns:ns0='http://schemas.microsoft.com/office/2006/coverPageProps' " w:xpath="/ns0:CoverPageProperties[1]/ns0:Abstract[1]" w:storeItemID="{55AF091B-3C7A-41E3-B477-F2FDAA23CFDA}"/>
              <w15:appearance w15:val="hidden"/>
              <w:text w:multiLine="1"/>
            </w:sdtPr>
            <w:sdtEndPr/>
            <w:sdtContent>
              <w:p w14:paraId="63555BD0" w14:textId="77777777" w:rsidR="00037489" w:rsidRPr="00592B3E" w:rsidRDefault="00037489" w:rsidP="00037489">
                <w:pPr>
                  <w:pStyle w:val="Heading3"/>
                </w:pPr>
                <w:r w:rsidRPr="00592B3E">
                  <w:t>with love,</w:t>
                </w:r>
              </w:p>
            </w:sdtContent>
          </w:sdt>
          <w:sdt>
            <w:sdtPr>
              <w:alias w:val="Enter sender name:"/>
              <w:tag w:val="Enter sender name:"/>
              <w:id w:val="-146904739"/>
              <w:placeholder>
                <w:docPart w:val="D4FE28A3ED1541739505CAFCCFF6AB08"/>
              </w:placeholder>
              <w:showingPlcHdr/>
    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    <w15:appearance w15:val="hidden"/>
              <w:text w:multiLine="1"/>
            </w:sdtPr>
            <w:sdtEndPr/>
            <w:sdtContent>
              <w:p w14:paraId="5CB01646" w14:textId="77777777" w:rsidR="00796F80" w:rsidRPr="00592B3E" w:rsidRDefault="00037489" w:rsidP="00037489">
                <w:pPr>
                  <w:pStyle w:val="Heading3"/>
                </w:pPr>
                <w:r w:rsidRPr="00592B3E">
                  <w:t>Name</w:t>
                </w:r>
              </w:p>
            </w:sdtContent>
          </w:sdt>
        </w:tc>
      </w:tr>
      <w:tr w:rsidR="00796F80" w:rsidRPr="00592B3E" w14:paraId="51B585EF" w14:textId="77777777" w:rsidTr="00465CA3">
        <w:trPr>
          <w:trHeight w:hRule="exact" w:val="3024"/>
        </w:trPr>
        <w:tc>
          <w:tcPr>
            <w:tcW w:w="2880" w:type="dxa"/>
            <w:tcMar>
              <w:bottom w:w="144" w:type="dxa"/>
            </w:tcMar>
            <w:vAlign w:val="bottom"/>
          </w:tcPr>
          <w:p w14:paraId="1BDDF404" w14:textId="77777777" w:rsidR="00796F80" w:rsidRPr="00592B3E" w:rsidRDefault="00A876F8">
            <w:pPr>
              <w:pStyle w:val="Heading1"/>
            </w:pPr>
            <w:sdt>
              <w:sdtPr>
                <w:alias w:val="Good for one:"/>
                <w:tag w:val="Good for one:"/>
                <w:id w:val="1879441456"/>
                <w:placeholder>
                  <w:docPart w:val="7663C76524A44C68BE3AE87BD0D17B2B"/>
                </w:placeholder>
                <w:temporary/>
                <w:showingPlcHdr/>
                <w15:appearance w15:val="hidden"/>
              </w:sdtPr>
              <w:sdtEndPr/>
              <w:sdtContent>
                <w:r w:rsidR="00C55314" w:rsidRPr="00592B3E">
                  <w:t>Good for one</w:t>
                </w:r>
              </w:sdtContent>
            </w:sdt>
            <w:r w:rsidR="00C55314" w:rsidRPr="00592B3E">
              <w:t xml:space="preserve"> </w:t>
            </w:r>
            <w:sdt>
              <w:sdtPr>
                <w:alias w:val="Enter item:"/>
                <w:tag w:val="Enter item:"/>
                <w:id w:val="-2061319996"/>
                <w:placeholder>
                  <w:docPart w:val="CF487699E52540C89C5B5B8880AB03DC"/>
                </w:placeholder>
                <w:temporary/>
                <w:showingPlcHdr/>
                <w15:appearance w15:val="hidden"/>
              </w:sdtPr>
              <w:sdtEndPr/>
              <w:sdtContent>
                <w:r w:rsidR="00C55314" w:rsidRPr="00592B3E">
                  <w:t>item</w:t>
                </w:r>
              </w:sdtContent>
            </w:sdt>
          </w:p>
        </w:tc>
        <w:tc>
          <w:tcPr>
            <w:tcW w:w="2880" w:type="dxa"/>
            <w:tcMar>
              <w:bottom w:w="144" w:type="dxa"/>
            </w:tcMar>
            <w:vAlign w:val="bottom"/>
          </w:tcPr>
          <w:p w14:paraId="2CE6EEAF" w14:textId="77777777" w:rsidR="00796F80" w:rsidRPr="00592B3E" w:rsidRDefault="00A876F8">
            <w:pPr>
              <w:pStyle w:val="Heading1"/>
            </w:pPr>
            <w:sdt>
              <w:sdtPr>
                <w:alias w:val="Good for one:"/>
                <w:tag w:val="Good for one:"/>
                <w:id w:val="-344940890"/>
                <w:placeholder>
                  <w:docPart w:val="2F12CF3FF83A440D80D1A92DD3C92EE7"/>
                </w:placeholder>
                <w:temporary/>
                <w:showingPlcHdr/>
                <w15:appearance w15:val="hidden"/>
              </w:sdtPr>
              <w:sdtEndPr/>
              <w:sdtContent>
                <w:r w:rsidR="00C55314" w:rsidRPr="00592B3E">
                  <w:t>Good for one</w:t>
                </w:r>
              </w:sdtContent>
            </w:sdt>
            <w:r w:rsidR="00C55314" w:rsidRPr="00592B3E">
              <w:t xml:space="preserve"> </w:t>
            </w:r>
            <w:sdt>
              <w:sdtPr>
                <w:alias w:val="Enter item:"/>
                <w:tag w:val="Enter item:"/>
                <w:id w:val="-1685427991"/>
                <w:placeholder>
                  <w:docPart w:val="DA10CAF9AE914871B3C555232111355F"/>
                </w:placeholder>
                <w:temporary/>
                <w:showingPlcHdr/>
                <w15:appearance w15:val="hidden"/>
              </w:sdtPr>
              <w:sdtEndPr/>
              <w:sdtContent>
                <w:r w:rsidR="00C55314" w:rsidRPr="00592B3E">
                  <w:t>item</w:t>
                </w:r>
              </w:sdtContent>
            </w:sdt>
          </w:p>
        </w:tc>
        <w:tc>
          <w:tcPr>
            <w:tcW w:w="2880" w:type="dxa"/>
            <w:tcMar>
              <w:bottom w:w="144" w:type="dxa"/>
            </w:tcMar>
            <w:vAlign w:val="bottom"/>
          </w:tcPr>
          <w:p w14:paraId="325F7004" w14:textId="77777777" w:rsidR="00796F80" w:rsidRPr="00592B3E" w:rsidRDefault="00A876F8">
            <w:pPr>
              <w:pStyle w:val="Heading1"/>
            </w:pPr>
            <w:sdt>
              <w:sdtPr>
                <w:alias w:val="Good for one:"/>
                <w:tag w:val="Good for one:"/>
                <w:id w:val="1768969928"/>
                <w:placeholder>
                  <w:docPart w:val="5BEBFB27CB92456F9EED6F06CF6545E1"/>
                </w:placeholder>
                <w:temporary/>
                <w:showingPlcHdr/>
                <w15:appearance w15:val="hidden"/>
              </w:sdtPr>
              <w:sdtEndPr/>
              <w:sdtContent>
                <w:r w:rsidR="00C55314" w:rsidRPr="00592B3E">
                  <w:t>Good for one</w:t>
                </w:r>
              </w:sdtContent>
            </w:sdt>
            <w:r w:rsidR="00C55314" w:rsidRPr="00592B3E">
              <w:t xml:space="preserve"> </w:t>
            </w:r>
            <w:sdt>
              <w:sdtPr>
                <w:alias w:val="Enter item:"/>
                <w:tag w:val="Enter item:"/>
                <w:id w:val="-1716349216"/>
                <w:placeholder>
                  <w:docPart w:val="6960B9B017E3445288EEDD5152352D8B"/>
                </w:placeholder>
                <w:temporary/>
                <w:showingPlcHdr/>
                <w15:appearance w15:val="hidden"/>
              </w:sdtPr>
              <w:sdtEndPr/>
              <w:sdtContent>
                <w:r w:rsidR="00C55314" w:rsidRPr="00592B3E">
                  <w:t>item</w:t>
                </w:r>
              </w:sdtContent>
            </w:sdt>
          </w:p>
        </w:tc>
        <w:tc>
          <w:tcPr>
            <w:tcW w:w="2880" w:type="dxa"/>
            <w:tcMar>
              <w:bottom w:w="144" w:type="dxa"/>
            </w:tcMar>
            <w:vAlign w:val="bottom"/>
          </w:tcPr>
          <w:p w14:paraId="12590506" w14:textId="77777777" w:rsidR="00796F80" w:rsidRPr="00592B3E" w:rsidRDefault="00A876F8">
            <w:pPr>
              <w:pStyle w:val="Heading1"/>
            </w:pPr>
            <w:sdt>
              <w:sdtPr>
                <w:alias w:val="Good for one:"/>
                <w:tag w:val="Good for one:"/>
                <w:id w:val="1258029635"/>
                <w:placeholder>
                  <w:docPart w:val="06DC3430AC4646329840AD7E8EBDBE49"/>
                </w:placeholder>
                <w:temporary/>
                <w:showingPlcHdr/>
                <w15:appearance w15:val="hidden"/>
              </w:sdtPr>
              <w:sdtEndPr/>
              <w:sdtContent>
                <w:r w:rsidR="00C55314" w:rsidRPr="00592B3E">
                  <w:t>Good for one</w:t>
                </w:r>
              </w:sdtContent>
            </w:sdt>
            <w:r w:rsidR="00C55314" w:rsidRPr="00592B3E">
              <w:t xml:space="preserve"> </w:t>
            </w:r>
            <w:sdt>
              <w:sdtPr>
                <w:alias w:val="Enter item:"/>
                <w:tag w:val="Enter item:"/>
                <w:id w:val="148411423"/>
                <w:placeholder>
                  <w:docPart w:val="91810F9B501142968DD2C14A0294D633"/>
                </w:placeholder>
                <w:temporary/>
                <w:showingPlcHdr/>
                <w15:appearance w15:val="hidden"/>
              </w:sdtPr>
              <w:sdtEndPr/>
              <w:sdtContent>
                <w:r w:rsidR="00C55314" w:rsidRPr="00592B3E">
                  <w:t>item</w:t>
                </w:r>
              </w:sdtContent>
            </w:sdt>
          </w:p>
        </w:tc>
        <w:tc>
          <w:tcPr>
            <w:tcW w:w="2880" w:type="dxa"/>
            <w:tcMar>
              <w:bottom w:w="144" w:type="dxa"/>
            </w:tcMar>
            <w:vAlign w:val="bottom"/>
          </w:tcPr>
          <w:p w14:paraId="7C227A2A" w14:textId="77777777" w:rsidR="00796F80" w:rsidRPr="00592B3E" w:rsidRDefault="00A876F8">
            <w:pPr>
              <w:pStyle w:val="Heading1"/>
            </w:pPr>
            <w:sdt>
              <w:sdtPr>
                <w:alias w:val="Good for one:"/>
                <w:tag w:val="Good for one:"/>
                <w:id w:val="-1389112817"/>
                <w:placeholder>
                  <w:docPart w:val="005C5856E6B240539C1259896D8274B5"/>
                </w:placeholder>
                <w:temporary/>
                <w:showingPlcHdr/>
                <w15:appearance w15:val="hidden"/>
              </w:sdtPr>
              <w:sdtEndPr/>
              <w:sdtContent>
                <w:r w:rsidR="00C55314" w:rsidRPr="00592B3E">
                  <w:t>Good for one</w:t>
                </w:r>
              </w:sdtContent>
            </w:sdt>
            <w:r w:rsidR="00C55314" w:rsidRPr="00592B3E">
              <w:t xml:space="preserve"> </w:t>
            </w:r>
            <w:sdt>
              <w:sdtPr>
                <w:alias w:val="Enter item:"/>
                <w:tag w:val="Enter item:"/>
                <w:id w:val="-509613340"/>
                <w:placeholder>
                  <w:docPart w:val="3AEFAF05C53A4CFEBB836FBFED22C367"/>
                </w:placeholder>
                <w:temporary/>
                <w:showingPlcHdr/>
                <w15:appearance w15:val="hidden"/>
              </w:sdtPr>
              <w:sdtEndPr/>
              <w:sdtContent>
                <w:r w:rsidR="00C55314" w:rsidRPr="00592B3E">
                  <w:t>item</w:t>
                </w:r>
              </w:sdtContent>
            </w:sdt>
          </w:p>
        </w:tc>
      </w:tr>
    </w:tbl>
    <w:p w14:paraId="3BDFF239" w14:textId="77777777" w:rsidR="005E0E7D" w:rsidRPr="00592B3E" w:rsidRDefault="005E0E7D" w:rsidP="005E0E7D"/>
    <w:sectPr w:rsidR="005E0E7D" w:rsidRPr="00592B3E" w:rsidSect="00162117">
      <w:headerReference w:type="first" r:id="rId12"/>
      <w:footerReference w:type="first" r:id="rId13"/>
      <w:pgSz w:w="15840" w:h="12240" w:orient="landscape" w:code="1"/>
      <w:pgMar w:top="1080" w:right="720" w:bottom="720" w:left="72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68DB2FF" w14:textId="77777777" w:rsidR="00A876F8" w:rsidRDefault="00A876F8">
      <w:r>
        <w:separator/>
      </w:r>
    </w:p>
  </w:endnote>
  <w:endnote w:type="continuationSeparator" w:id="0">
    <w:p w14:paraId="13D5C81E" w14:textId="77777777" w:rsidR="00A876F8" w:rsidRDefault="00A876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73E2E9C" w14:textId="77777777" w:rsidR="0082172B" w:rsidRDefault="0082172B" w:rsidP="007F3758">
    <w:pPr>
      <w:pStyle w:val="Footer"/>
      <w:spacing w:line="48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F06BE77" w14:textId="77777777" w:rsidR="00A876F8" w:rsidRDefault="00A876F8">
      <w:r>
        <w:separator/>
      </w:r>
    </w:p>
  </w:footnote>
  <w:footnote w:type="continuationSeparator" w:id="0">
    <w:p w14:paraId="5F2FDDA3" w14:textId="77777777" w:rsidR="00A876F8" w:rsidRDefault="00A876F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F10F2A9" w14:textId="77777777" w:rsidR="00592B3E" w:rsidRDefault="00775D61">
    <w:pPr>
      <w:pStyle w:val="Header"/>
    </w:pPr>
    <w:r>
      <w:rPr>
        <w:noProof/>
        <w:lang w:eastAsia="en-US"/>
      </w:rPr>
      <mc:AlternateContent>
        <mc:Choice Requires="wpg">
          <w:drawing>
            <wp:anchor distT="0" distB="0" distL="114300" distR="114300" simplePos="0" relativeHeight="251682816" behindDoc="1" locked="1" layoutInCell="1" allowOverlap="1" wp14:anchorId="387F7EE0" wp14:editId="0E332A8C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9125712" cy="6391656"/>
              <wp:effectExtent l="0" t="0" r="19685" b="3810"/>
              <wp:wrapNone/>
              <wp:docPr id="3592" name="Group 3592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125713" cy="6391656"/>
                        <a:chOff x="0" y="0"/>
                        <a:chExt cx="9124316" cy="6391910"/>
                      </a:xfrm>
                    </wpg:grpSpPr>
                    <wpg:grpSp>
                      <wpg:cNvPr id="1970" name="Holiday card"/>
                      <wpg:cNvGrpSpPr/>
                      <wpg:grpSpPr>
                        <a:xfrm>
                          <a:off x="0" y="0"/>
                          <a:ext cx="1842843" cy="3201261"/>
                          <a:chOff x="-4761" y="0"/>
                          <a:chExt cx="1841636" cy="3203165"/>
                        </a:xfrm>
                      </wpg:grpSpPr>
                      <wps:wsp>
                        <wps:cNvPr id="1971" name="Rectangle 197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829057" cy="1417113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72" name="Freeform 399"/>
                        <wps:cNvSpPr>
                          <a:spLocks/>
                        </wps:cNvSpPr>
                        <wps:spPr bwMode="auto">
                          <a:xfrm>
                            <a:off x="0" y="380870"/>
                            <a:ext cx="1828617" cy="2048704"/>
                          </a:xfrm>
                          <a:custGeom>
                            <a:avLst/>
                            <a:gdLst>
                              <a:gd name="T0" fmla="*/ 1114 w 1150"/>
                              <a:gd name="T1" fmla="*/ 4 h 1291"/>
                              <a:gd name="T2" fmla="*/ 1039 w 1150"/>
                              <a:gd name="T3" fmla="*/ 4 h 1291"/>
                              <a:gd name="T4" fmla="*/ 959 w 1150"/>
                              <a:gd name="T5" fmla="*/ 48 h 1291"/>
                              <a:gd name="T6" fmla="*/ 878 w 1150"/>
                              <a:gd name="T7" fmla="*/ 149 h 1291"/>
                              <a:gd name="T8" fmla="*/ 803 w 1150"/>
                              <a:gd name="T9" fmla="*/ 272 h 1291"/>
                              <a:gd name="T10" fmla="*/ 729 w 1150"/>
                              <a:gd name="T11" fmla="*/ 375 h 1291"/>
                              <a:gd name="T12" fmla="*/ 662 w 1150"/>
                              <a:gd name="T13" fmla="*/ 456 h 1291"/>
                              <a:gd name="T14" fmla="*/ 595 w 1150"/>
                              <a:gd name="T15" fmla="*/ 513 h 1291"/>
                              <a:gd name="T16" fmla="*/ 537 w 1150"/>
                              <a:gd name="T17" fmla="*/ 545 h 1291"/>
                              <a:gd name="T18" fmla="*/ 485 w 1150"/>
                              <a:gd name="T19" fmla="*/ 549 h 1291"/>
                              <a:gd name="T20" fmla="*/ 438 w 1150"/>
                              <a:gd name="T21" fmla="*/ 525 h 1291"/>
                              <a:gd name="T22" fmla="*/ 400 w 1150"/>
                              <a:gd name="T23" fmla="*/ 470 h 1291"/>
                              <a:gd name="T24" fmla="*/ 368 w 1150"/>
                              <a:gd name="T25" fmla="*/ 416 h 1291"/>
                              <a:gd name="T26" fmla="*/ 346 w 1150"/>
                              <a:gd name="T27" fmla="*/ 395 h 1291"/>
                              <a:gd name="T28" fmla="*/ 323 w 1150"/>
                              <a:gd name="T29" fmla="*/ 400 h 1291"/>
                              <a:gd name="T30" fmla="*/ 305 w 1150"/>
                              <a:gd name="T31" fmla="*/ 424 h 1291"/>
                              <a:gd name="T32" fmla="*/ 285 w 1150"/>
                              <a:gd name="T33" fmla="*/ 462 h 1291"/>
                              <a:gd name="T34" fmla="*/ 264 w 1150"/>
                              <a:gd name="T35" fmla="*/ 506 h 1291"/>
                              <a:gd name="T36" fmla="*/ 236 w 1150"/>
                              <a:gd name="T37" fmla="*/ 549 h 1291"/>
                              <a:gd name="T38" fmla="*/ 198 w 1150"/>
                              <a:gd name="T39" fmla="*/ 587 h 1291"/>
                              <a:gd name="T40" fmla="*/ 158 w 1150"/>
                              <a:gd name="T41" fmla="*/ 597 h 1291"/>
                              <a:gd name="T42" fmla="*/ 120 w 1150"/>
                              <a:gd name="T43" fmla="*/ 573 h 1291"/>
                              <a:gd name="T44" fmla="*/ 83 w 1150"/>
                              <a:gd name="T45" fmla="*/ 529 h 1291"/>
                              <a:gd name="T46" fmla="*/ 46 w 1150"/>
                              <a:gd name="T47" fmla="*/ 480 h 1291"/>
                              <a:gd name="T48" fmla="*/ 12 w 1150"/>
                              <a:gd name="T49" fmla="*/ 436 h 1291"/>
                              <a:gd name="T50" fmla="*/ 0 w 1150"/>
                              <a:gd name="T51" fmla="*/ 1291 h 1291"/>
                              <a:gd name="T52" fmla="*/ 24 w 1150"/>
                              <a:gd name="T53" fmla="*/ 1291 h 1291"/>
                              <a:gd name="T54" fmla="*/ 75 w 1150"/>
                              <a:gd name="T55" fmla="*/ 1289 h 1291"/>
                              <a:gd name="T56" fmla="*/ 144 w 1150"/>
                              <a:gd name="T57" fmla="*/ 1287 h 1291"/>
                              <a:gd name="T58" fmla="*/ 228 w 1150"/>
                              <a:gd name="T59" fmla="*/ 1279 h 1291"/>
                              <a:gd name="T60" fmla="*/ 328 w 1150"/>
                              <a:gd name="T61" fmla="*/ 1271 h 1291"/>
                              <a:gd name="T62" fmla="*/ 434 w 1150"/>
                              <a:gd name="T63" fmla="*/ 1261 h 1291"/>
                              <a:gd name="T64" fmla="*/ 547 w 1150"/>
                              <a:gd name="T65" fmla="*/ 1251 h 1291"/>
                              <a:gd name="T66" fmla="*/ 666 w 1150"/>
                              <a:gd name="T67" fmla="*/ 1239 h 1291"/>
                              <a:gd name="T68" fmla="*/ 781 w 1150"/>
                              <a:gd name="T69" fmla="*/ 1227 h 1291"/>
                              <a:gd name="T70" fmla="*/ 895 w 1150"/>
                              <a:gd name="T71" fmla="*/ 1215 h 1291"/>
                              <a:gd name="T72" fmla="*/ 1001 w 1150"/>
                              <a:gd name="T73" fmla="*/ 1205 h 1291"/>
                              <a:gd name="T74" fmla="*/ 1096 w 1150"/>
                              <a:gd name="T75" fmla="*/ 1195 h 1291"/>
                              <a:gd name="T76" fmla="*/ 1150 w 1150"/>
                              <a:gd name="T77" fmla="*/ 1187 h 1291"/>
                              <a:gd name="T78" fmla="*/ 1148 w 1150"/>
                              <a:gd name="T79" fmla="*/ 20 h 12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1150" h="1291">
                                <a:moveTo>
                                  <a:pt x="1148" y="20"/>
                                </a:moveTo>
                                <a:lnTo>
                                  <a:pt x="1114" y="4"/>
                                </a:lnTo>
                                <a:lnTo>
                                  <a:pt x="1078" y="0"/>
                                </a:lnTo>
                                <a:lnTo>
                                  <a:pt x="1039" y="4"/>
                                </a:lnTo>
                                <a:lnTo>
                                  <a:pt x="999" y="20"/>
                                </a:lnTo>
                                <a:lnTo>
                                  <a:pt x="959" y="48"/>
                                </a:lnTo>
                                <a:lnTo>
                                  <a:pt x="917" y="91"/>
                                </a:lnTo>
                                <a:lnTo>
                                  <a:pt x="878" y="149"/>
                                </a:lnTo>
                                <a:lnTo>
                                  <a:pt x="841" y="212"/>
                                </a:lnTo>
                                <a:lnTo>
                                  <a:pt x="803" y="272"/>
                                </a:lnTo>
                                <a:lnTo>
                                  <a:pt x="765" y="325"/>
                                </a:lnTo>
                                <a:lnTo>
                                  <a:pt x="729" y="375"/>
                                </a:lnTo>
                                <a:lnTo>
                                  <a:pt x="695" y="418"/>
                                </a:lnTo>
                                <a:lnTo>
                                  <a:pt x="662" y="456"/>
                                </a:lnTo>
                                <a:lnTo>
                                  <a:pt x="628" y="488"/>
                                </a:lnTo>
                                <a:lnTo>
                                  <a:pt x="595" y="513"/>
                                </a:lnTo>
                                <a:lnTo>
                                  <a:pt x="565" y="533"/>
                                </a:lnTo>
                                <a:lnTo>
                                  <a:pt x="537" y="545"/>
                                </a:lnTo>
                                <a:lnTo>
                                  <a:pt x="509" y="551"/>
                                </a:lnTo>
                                <a:lnTo>
                                  <a:pt x="485" y="549"/>
                                </a:lnTo>
                                <a:lnTo>
                                  <a:pt x="460" y="541"/>
                                </a:lnTo>
                                <a:lnTo>
                                  <a:pt x="438" y="525"/>
                                </a:lnTo>
                                <a:lnTo>
                                  <a:pt x="418" y="502"/>
                                </a:lnTo>
                                <a:lnTo>
                                  <a:pt x="400" y="470"/>
                                </a:lnTo>
                                <a:lnTo>
                                  <a:pt x="384" y="438"/>
                                </a:lnTo>
                                <a:lnTo>
                                  <a:pt x="368" y="416"/>
                                </a:lnTo>
                                <a:lnTo>
                                  <a:pt x="356" y="402"/>
                                </a:lnTo>
                                <a:lnTo>
                                  <a:pt x="346" y="395"/>
                                </a:lnTo>
                                <a:lnTo>
                                  <a:pt x="334" y="395"/>
                                </a:lnTo>
                                <a:lnTo>
                                  <a:pt x="323" y="400"/>
                                </a:lnTo>
                                <a:lnTo>
                                  <a:pt x="315" y="410"/>
                                </a:lnTo>
                                <a:lnTo>
                                  <a:pt x="305" y="424"/>
                                </a:lnTo>
                                <a:lnTo>
                                  <a:pt x="295" y="442"/>
                                </a:lnTo>
                                <a:lnTo>
                                  <a:pt x="285" y="462"/>
                                </a:lnTo>
                                <a:lnTo>
                                  <a:pt x="276" y="484"/>
                                </a:lnTo>
                                <a:lnTo>
                                  <a:pt x="264" y="506"/>
                                </a:lnTo>
                                <a:lnTo>
                                  <a:pt x="250" y="529"/>
                                </a:lnTo>
                                <a:lnTo>
                                  <a:pt x="236" y="549"/>
                                </a:lnTo>
                                <a:lnTo>
                                  <a:pt x="218" y="569"/>
                                </a:lnTo>
                                <a:lnTo>
                                  <a:pt x="198" y="587"/>
                                </a:lnTo>
                                <a:lnTo>
                                  <a:pt x="178" y="597"/>
                                </a:lnTo>
                                <a:lnTo>
                                  <a:pt x="158" y="597"/>
                                </a:lnTo>
                                <a:lnTo>
                                  <a:pt x="138" y="589"/>
                                </a:lnTo>
                                <a:lnTo>
                                  <a:pt x="120" y="573"/>
                                </a:lnTo>
                                <a:lnTo>
                                  <a:pt x="100" y="553"/>
                                </a:lnTo>
                                <a:lnTo>
                                  <a:pt x="83" y="529"/>
                                </a:lnTo>
                                <a:lnTo>
                                  <a:pt x="65" y="506"/>
                                </a:lnTo>
                                <a:lnTo>
                                  <a:pt x="46" y="480"/>
                                </a:lnTo>
                                <a:lnTo>
                                  <a:pt x="28" y="456"/>
                                </a:lnTo>
                                <a:lnTo>
                                  <a:pt x="12" y="436"/>
                                </a:lnTo>
                                <a:lnTo>
                                  <a:pt x="0" y="426"/>
                                </a:lnTo>
                                <a:lnTo>
                                  <a:pt x="0" y="1291"/>
                                </a:lnTo>
                                <a:lnTo>
                                  <a:pt x="6" y="1291"/>
                                </a:lnTo>
                                <a:lnTo>
                                  <a:pt x="24" y="1291"/>
                                </a:lnTo>
                                <a:lnTo>
                                  <a:pt x="46" y="1291"/>
                                </a:lnTo>
                                <a:lnTo>
                                  <a:pt x="75" y="1289"/>
                                </a:lnTo>
                                <a:lnTo>
                                  <a:pt x="106" y="1289"/>
                                </a:lnTo>
                                <a:lnTo>
                                  <a:pt x="144" y="1287"/>
                                </a:lnTo>
                                <a:lnTo>
                                  <a:pt x="184" y="1283"/>
                                </a:lnTo>
                                <a:lnTo>
                                  <a:pt x="228" y="1279"/>
                                </a:lnTo>
                                <a:lnTo>
                                  <a:pt x="278" y="1277"/>
                                </a:lnTo>
                                <a:lnTo>
                                  <a:pt x="328" y="1271"/>
                                </a:lnTo>
                                <a:lnTo>
                                  <a:pt x="380" y="1267"/>
                                </a:lnTo>
                                <a:lnTo>
                                  <a:pt x="434" y="1261"/>
                                </a:lnTo>
                                <a:lnTo>
                                  <a:pt x="491" y="1257"/>
                                </a:lnTo>
                                <a:lnTo>
                                  <a:pt x="547" y="1251"/>
                                </a:lnTo>
                                <a:lnTo>
                                  <a:pt x="606" y="1245"/>
                                </a:lnTo>
                                <a:lnTo>
                                  <a:pt x="666" y="1239"/>
                                </a:lnTo>
                                <a:lnTo>
                                  <a:pt x="723" y="1233"/>
                                </a:lnTo>
                                <a:lnTo>
                                  <a:pt x="781" y="1227"/>
                                </a:lnTo>
                                <a:lnTo>
                                  <a:pt x="837" y="1221"/>
                                </a:lnTo>
                                <a:lnTo>
                                  <a:pt x="895" y="1215"/>
                                </a:lnTo>
                                <a:lnTo>
                                  <a:pt x="947" y="1211"/>
                                </a:lnTo>
                                <a:lnTo>
                                  <a:pt x="1001" y="1205"/>
                                </a:lnTo>
                                <a:lnTo>
                                  <a:pt x="1049" y="1199"/>
                                </a:lnTo>
                                <a:lnTo>
                                  <a:pt x="1096" y="1195"/>
                                </a:lnTo>
                                <a:lnTo>
                                  <a:pt x="1140" y="1189"/>
                                </a:lnTo>
                                <a:lnTo>
                                  <a:pt x="1150" y="1187"/>
                                </a:lnTo>
                                <a:lnTo>
                                  <a:pt x="1150" y="22"/>
                                </a:lnTo>
                                <a:lnTo>
                                  <a:pt x="1148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73" name="Freeform 400"/>
                        <wps:cNvSpPr>
                          <a:spLocks/>
                        </wps:cNvSpPr>
                        <wps:spPr bwMode="auto">
                          <a:xfrm>
                            <a:off x="-4761" y="1589864"/>
                            <a:ext cx="1840767" cy="1069579"/>
                          </a:xfrm>
                          <a:custGeom>
                            <a:avLst/>
                            <a:gdLst>
                              <a:gd name="T0" fmla="*/ 1120 w 1150"/>
                              <a:gd name="T1" fmla="*/ 69 h 673"/>
                              <a:gd name="T2" fmla="*/ 1078 w 1150"/>
                              <a:gd name="T3" fmla="*/ 122 h 673"/>
                              <a:gd name="T4" fmla="*/ 1035 w 1150"/>
                              <a:gd name="T5" fmla="*/ 182 h 673"/>
                              <a:gd name="T6" fmla="*/ 987 w 1150"/>
                              <a:gd name="T7" fmla="*/ 231 h 673"/>
                              <a:gd name="T8" fmla="*/ 923 w 1150"/>
                              <a:gd name="T9" fmla="*/ 253 h 673"/>
                              <a:gd name="T10" fmla="*/ 841 w 1150"/>
                              <a:gd name="T11" fmla="*/ 227 h 673"/>
                              <a:gd name="T12" fmla="*/ 729 w 1150"/>
                              <a:gd name="T13" fmla="*/ 138 h 673"/>
                              <a:gd name="T14" fmla="*/ 666 w 1150"/>
                              <a:gd name="T15" fmla="*/ 82 h 673"/>
                              <a:gd name="T16" fmla="*/ 603 w 1150"/>
                              <a:gd name="T17" fmla="*/ 42 h 673"/>
                              <a:gd name="T18" fmla="*/ 539 w 1150"/>
                              <a:gd name="T19" fmla="*/ 16 h 673"/>
                              <a:gd name="T20" fmla="*/ 478 w 1150"/>
                              <a:gd name="T21" fmla="*/ 2 h 673"/>
                              <a:gd name="T22" fmla="*/ 416 w 1150"/>
                              <a:gd name="T23" fmla="*/ 0 h 673"/>
                              <a:gd name="T24" fmla="*/ 358 w 1150"/>
                              <a:gd name="T25" fmla="*/ 8 h 673"/>
                              <a:gd name="T26" fmla="*/ 301 w 1150"/>
                              <a:gd name="T27" fmla="*/ 22 h 673"/>
                              <a:gd name="T28" fmla="*/ 246 w 1150"/>
                              <a:gd name="T29" fmla="*/ 45 h 673"/>
                              <a:gd name="T30" fmla="*/ 196 w 1150"/>
                              <a:gd name="T31" fmla="*/ 72 h 673"/>
                              <a:gd name="T32" fmla="*/ 148 w 1150"/>
                              <a:gd name="T33" fmla="*/ 102 h 673"/>
                              <a:gd name="T34" fmla="*/ 104 w 1150"/>
                              <a:gd name="T35" fmla="*/ 136 h 673"/>
                              <a:gd name="T36" fmla="*/ 65 w 1150"/>
                              <a:gd name="T37" fmla="*/ 168 h 673"/>
                              <a:gd name="T38" fmla="*/ 30 w 1150"/>
                              <a:gd name="T39" fmla="*/ 201 h 673"/>
                              <a:gd name="T40" fmla="*/ 0 w 1150"/>
                              <a:gd name="T41" fmla="*/ 231 h 673"/>
                              <a:gd name="T42" fmla="*/ 4 w 1150"/>
                              <a:gd name="T43" fmla="*/ 673 h 673"/>
                              <a:gd name="T44" fmla="*/ 92 w 1150"/>
                              <a:gd name="T45" fmla="*/ 669 h 673"/>
                              <a:gd name="T46" fmla="*/ 196 w 1150"/>
                              <a:gd name="T47" fmla="*/ 653 h 673"/>
                              <a:gd name="T48" fmla="*/ 311 w 1150"/>
                              <a:gd name="T49" fmla="*/ 634 h 673"/>
                              <a:gd name="T50" fmla="*/ 436 w 1150"/>
                              <a:gd name="T51" fmla="*/ 608 h 673"/>
                              <a:gd name="T52" fmla="*/ 565 w 1150"/>
                              <a:gd name="T53" fmla="*/ 578 h 673"/>
                              <a:gd name="T54" fmla="*/ 695 w 1150"/>
                              <a:gd name="T55" fmla="*/ 544 h 673"/>
                              <a:gd name="T56" fmla="*/ 823 w 1150"/>
                              <a:gd name="T57" fmla="*/ 511 h 673"/>
                              <a:gd name="T58" fmla="*/ 943 w 1150"/>
                              <a:gd name="T59" fmla="*/ 477 h 673"/>
                              <a:gd name="T60" fmla="*/ 1055 w 1150"/>
                              <a:gd name="T61" fmla="*/ 443 h 673"/>
                              <a:gd name="T62" fmla="*/ 1150 w 1150"/>
                              <a:gd name="T63" fmla="*/ 416 h 673"/>
                              <a:gd name="T64" fmla="*/ 1144 w 1150"/>
                              <a:gd name="T65" fmla="*/ 48 h 6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1150" h="673">
                                <a:moveTo>
                                  <a:pt x="1144" y="48"/>
                                </a:moveTo>
                                <a:lnTo>
                                  <a:pt x="1120" y="69"/>
                                </a:lnTo>
                                <a:lnTo>
                                  <a:pt x="1098" y="93"/>
                                </a:lnTo>
                                <a:lnTo>
                                  <a:pt x="1078" y="122"/>
                                </a:lnTo>
                                <a:lnTo>
                                  <a:pt x="1057" y="152"/>
                                </a:lnTo>
                                <a:lnTo>
                                  <a:pt x="1035" y="182"/>
                                </a:lnTo>
                                <a:lnTo>
                                  <a:pt x="1013" y="209"/>
                                </a:lnTo>
                                <a:lnTo>
                                  <a:pt x="987" y="231"/>
                                </a:lnTo>
                                <a:lnTo>
                                  <a:pt x="957" y="245"/>
                                </a:lnTo>
                                <a:lnTo>
                                  <a:pt x="923" y="253"/>
                                </a:lnTo>
                                <a:lnTo>
                                  <a:pt x="885" y="245"/>
                                </a:lnTo>
                                <a:lnTo>
                                  <a:pt x="841" y="227"/>
                                </a:lnTo>
                                <a:lnTo>
                                  <a:pt x="789" y="192"/>
                                </a:lnTo>
                                <a:lnTo>
                                  <a:pt x="729" y="138"/>
                                </a:lnTo>
                                <a:lnTo>
                                  <a:pt x="699" y="108"/>
                                </a:lnTo>
                                <a:lnTo>
                                  <a:pt x="666" y="82"/>
                                </a:lnTo>
                                <a:lnTo>
                                  <a:pt x="636" y="60"/>
                                </a:lnTo>
                                <a:lnTo>
                                  <a:pt x="603" y="42"/>
                                </a:lnTo>
                                <a:lnTo>
                                  <a:pt x="571" y="26"/>
                                </a:lnTo>
                                <a:lnTo>
                                  <a:pt x="539" y="16"/>
                                </a:lnTo>
                                <a:lnTo>
                                  <a:pt x="507" y="8"/>
                                </a:lnTo>
                                <a:lnTo>
                                  <a:pt x="478" y="2"/>
                                </a:lnTo>
                                <a:lnTo>
                                  <a:pt x="448" y="0"/>
                                </a:lnTo>
                                <a:lnTo>
                                  <a:pt x="416" y="0"/>
                                </a:lnTo>
                                <a:lnTo>
                                  <a:pt x="386" y="2"/>
                                </a:lnTo>
                                <a:lnTo>
                                  <a:pt x="358" y="8"/>
                                </a:lnTo>
                                <a:lnTo>
                                  <a:pt x="329" y="14"/>
                                </a:lnTo>
                                <a:lnTo>
                                  <a:pt x="301" y="22"/>
                                </a:lnTo>
                                <a:lnTo>
                                  <a:pt x="274" y="32"/>
                                </a:lnTo>
                                <a:lnTo>
                                  <a:pt x="246" y="45"/>
                                </a:lnTo>
                                <a:lnTo>
                                  <a:pt x="220" y="58"/>
                                </a:lnTo>
                                <a:lnTo>
                                  <a:pt x="196" y="72"/>
                                </a:lnTo>
                                <a:lnTo>
                                  <a:pt x="172" y="86"/>
                                </a:lnTo>
                                <a:lnTo>
                                  <a:pt x="148" y="102"/>
                                </a:lnTo>
                                <a:lnTo>
                                  <a:pt x="124" y="117"/>
                                </a:lnTo>
                                <a:lnTo>
                                  <a:pt x="104" y="136"/>
                                </a:lnTo>
                                <a:lnTo>
                                  <a:pt x="83" y="152"/>
                                </a:lnTo>
                                <a:lnTo>
                                  <a:pt x="65" y="168"/>
                                </a:lnTo>
                                <a:lnTo>
                                  <a:pt x="46" y="184"/>
                                </a:lnTo>
                                <a:lnTo>
                                  <a:pt x="30" y="201"/>
                                </a:lnTo>
                                <a:lnTo>
                                  <a:pt x="12" y="217"/>
                                </a:lnTo>
                                <a:lnTo>
                                  <a:pt x="0" y="231"/>
                                </a:lnTo>
                                <a:lnTo>
                                  <a:pt x="0" y="673"/>
                                </a:lnTo>
                                <a:lnTo>
                                  <a:pt x="4" y="673"/>
                                </a:lnTo>
                                <a:lnTo>
                                  <a:pt x="46" y="673"/>
                                </a:lnTo>
                                <a:lnTo>
                                  <a:pt x="92" y="669"/>
                                </a:lnTo>
                                <a:lnTo>
                                  <a:pt x="142" y="661"/>
                                </a:lnTo>
                                <a:lnTo>
                                  <a:pt x="196" y="653"/>
                                </a:lnTo>
                                <a:lnTo>
                                  <a:pt x="254" y="645"/>
                                </a:lnTo>
                                <a:lnTo>
                                  <a:pt x="311" y="634"/>
                                </a:lnTo>
                                <a:lnTo>
                                  <a:pt x="374" y="622"/>
                                </a:lnTo>
                                <a:lnTo>
                                  <a:pt x="436" y="608"/>
                                </a:lnTo>
                                <a:lnTo>
                                  <a:pt x="501" y="594"/>
                                </a:lnTo>
                                <a:lnTo>
                                  <a:pt x="565" y="578"/>
                                </a:lnTo>
                                <a:lnTo>
                                  <a:pt x="632" y="562"/>
                                </a:lnTo>
                                <a:lnTo>
                                  <a:pt x="695" y="544"/>
                                </a:lnTo>
                                <a:lnTo>
                                  <a:pt x="759" y="529"/>
                                </a:lnTo>
                                <a:lnTo>
                                  <a:pt x="823" y="511"/>
                                </a:lnTo>
                                <a:lnTo>
                                  <a:pt x="885" y="495"/>
                                </a:lnTo>
                                <a:lnTo>
                                  <a:pt x="943" y="477"/>
                                </a:lnTo>
                                <a:lnTo>
                                  <a:pt x="1001" y="459"/>
                                </a:lnTo>
                                <a:lnTo>
                                  <a:pt x="1055" y="443"/>
                                </a:lnTo>
                                <a:lnTo>
                                  <a:pt x="1104" y="429"/>
                                </a:lnTo>
                                <a:lnTo>
                                  <a:pt x="1150" y="416"/>
                                </a:lnTo>
                                <a:lnTo>
                                  <a:pt x="1150" y="46"/>
                                </a:lnTo>
                                <a:lnTo>
                                  <a:pt x="1144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74" name="Freeform 401"/>
                        <wps:cNvSpPr>
                          <a:spLocks/>
                        </wps:cNvSpPr>
                        <wps:spPr bwMode="auto">
                          <a:xfrm>
                            <a:off x="0" y="2095500"/>
                            <a:ext cx="1825881" cy="1107665"/>
                          </a:xfrm>
                          <a:custGeom>
                            <a:avLst/>
                            <a:gdLst>
                              <a:gd name="T0" fmla="*/ 1074 w 1150"/>
                              <a:gd name="T1" fmla="*/ 70 h 698"/>
                              <a:gd name="T2" fmla="*/ 1011 w 1150"/>
                              <a:gd name="T3" fmla="*/ 141 h 698"/>
                              <a:gd name="T4" fmla="*/ 953 w 1150"/>
                              <a:gd name="T5" fmla="*/ 209 h 698"/>
                              <a:gd name="T6" fmla="*/ 897 w 1150"/>
                              <a:gd name="T7" fmla="*/ 262 h 698"/>
                              <a:gd name="T8" fmla="*/ 835 w 1150"/>
                              <a:gd name="T9" fmla="*/ 278 h 698"/>
                              <a:gd name="T10" fmla="*/ 761 w 1150"/>
                              <a:gd name="T11" fmla="*/ 242 h 698"/>
                              <a:gd name="T12" fmla="*/ 693 w 1150"/>
                              <a:gd name="T13" fmla="*/ 177 h 698"/>
                              <a:gd name="T14" fmla="*/ 642 w 1150"/>
                              <a:gd name="T15" fmla="*/ 131 h 698"/>
                              <a:gd name="T16" fmla="*/ 587 w 1150"/>
                              <a:gd name="T17" fmla="*/ 94 h 698"/>
                              <a:gd name="T18" fmla="*/ 527 w 1150"/>
                              <a:gd name="T19" fmla="*/ 62 h 698"/>
                              <a:gd name="T20" fmla="*/ 466 w 1150"/>
                              <a:gd name="T21" fmla="*/ 38 h 698"/>
                              <a:gd name="T22" fmla="*/ 402 w 1150"/>
                              <a:gd name="T23" fmla="*/ 18 h 698"/>
                              <a:gd name="T24" fmla="*/ 334 w 1150"/>
                              <a:gd name="T25" fmla="*/ 6 h 698"/>
                              <a:gd name="T26" fmla="*/ 268 w 1150"/>
                              <a:gd name="T27" fmla="*/ 0 h 698"/>
                              <a:gd name="T28" fmla="*/ 202 w 1150"/>
                              <a:gd name="T29" fmla="*/ 0 h 698"/>
                              <a:gd name="T30" fmla="*/ 134 w 1150"/>
                              <a:gd name="T31" fmla="*/ 6 h 698"/>
                              <a:gd name="T32" fmla="*/ 71 w 1150"/>
                              <a:gd name="T33" fmla="*/ 20 h 698"/>
                              <a:gd name="T34" fmla="*/ 6 w 1150"/>
                              <a:gd name="T35" fmla="*/ 38 h 698"/>
                              <a:gd name="T36" fmla="*/ 0 w 1150"/>
                              <a:gd name="T37" fmla="*/ 698 h 698"/>
                              <a:gd name="T38" fmla="*/ 374 w 1150"/>
                              <a:gd name="T39" fmla="*/ 692 h 698"/>
                              <a:gd name="T40" fmla="*/ 406 w 1150"/>
                              <a:gd name="T41" fmla="*/ 668 h 698"/>
                              <a:gd name="T42" fmla="*/ 456 w 1150"/>
                              <a:gd name="T43" fmla="*/ 633 h 698"/>
                              <a:gd name="T44" fmla="*/ 509 w 1150"/>
                              <a:gd name="T45" fmla="*/ 605 h 698"/>
                              <a:gd name="T46" fmla="*/ 563 w 1150"/>
                              <a:gd name="T47" fmla="*/ 585 h 698"/>
                              <a:gd name="T48" fmla="*/ 616 w 1150"/>
                              <a:gd name="T49" fmla="*/ 571 h 698"/>
                              <a:gd name="T50" fmla="*/ 672 w 1150"/>
                              <a:gd name="T51" fmla="*/ 565 h 698"/>
                              <a:gd name="T52" fmla="*/ 725 w 1150"/>
                              <a:gd name="T53" fmla="*/ 563 h 698"/>
                              <a:gd name="T54" fmla="*/ 779 w 1150"/>
                              <a:gd name="T55" fmla="*/ 565 h 698"/>
                              <a:gd name="T56" fmla="*/ 833 w 1150"/>
                              <a:gd name="T57" fmla="*/ 571 h 698"/>
                              <a:gd name="T58" fmla="*/ 886 w 1150"/>
                              <a:gd name="T59" fmla="*/ 579 h 698"/>
                              <a:gd name="T60" fmla="*/ 939 w 1150"/>
                              <a:gd name="T61" fmla="*/ 589 h 698"/>
                              <a:gd name="T62" fmla="*/ 991 w 1150"/>
                              <a:gd name="T63" fmla="*/ 601 h 698"/>
                              <a:gd name="T64" fmla="*/ 1041 w 1150"/>
                              <a:gd name="T65" fmla="*/ 611 h 698"/>
                              <a:gd name="T66" fmla="*/ 1090 w 1150"/>
                              <a:gd name="T67" fmla="*/ 621 h 698"/>
                              <a:gd name="T68" fmla="*/ 1138 w 1150"/>
                              <a:gd name="T69" fmla="*/ 629 h 698"/>
                              <a:gd name="T70" fmla="*/ 1150 w 1150"/>
                              <a:gd name="T71" fmla="*/ 14 h 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1150" h="698">
                                <a:moveTo>
                                  <a:pt x="1112" y="38"/>
                                </a:moveTo>
                                <a:lnTo>
                                  <a:pt x="1074" y="70"/>
                                </a:lnTo>
                                <a:lnTo>
                                  <a:pt x="1041" y="104"/>
                                </a:lnTo>
                                <a:lnTo>
                                  <a:pt x="1011" y="141"/>
                                </a:lnTo>
                                <a:lnTo>
                                  <a:pt x="981" y="177"/>
                                </a:lnTo>
                                <a:lnTo>
                                  <a:pt x="953" y="209"/>
                                </a:lnTo>
                                <a:lnTo>
                                  <a:pt x="925" y="238"/>
                                </a:lnTo>
                                <a:lnTo>
                                  <a:pt x="897" y="262"/>
                                </a:lnTo>
                                <a:lnTo>
                                  <a:pt x="867" y="274"/>
                                </a:lnTo>
                                <a:lnTo>
                                  <a:pt x="835" y="278"/>
                                </a:lnTo>
                                <a:lnTo>
                                  <a:pt x="799" y="268"/>
                                </a:lnTo>
                                <a:lnTo>
                                  <a:pt x="761" y="242"/>
                                </a:lnTo>
                                <a:lnTo>
                                  <a:pt x="717" y="201"/>
                                </a:lnTo>
                                <a:lnTo>
                                  <a:pt x="693" y="177"/>
                                </a:lnTo>
                                <a:lnTo>
                                  <a:pt x="670" y="151"/>
                                </a:lnTo>
                                <a:lnTo>
                                  <a:pt x="642" y="131"/>
                                </a:lnTo>
                                <a:lnTo>
                                  <a:pt x="616" y="111"/>
                                </a:lnTo>
                                <a:lnTo>
                                  <a:pt x="587" y="94"/>
                                </a:lnTo>
                                <a:lnTo>
                                  <a:pt x="557" y="78"/>
                                </a:lnTo>
                                <a:lnTo>
                                  <a:pt x="527" y="62"/>
                                </a:lnTo>
                                <a:lnTo>
                                  <a:pt x="497" y="50"/>
                                </a:lnTo>
                                <a:lnTo>
                                  <a:pt x="466" y="38"/>
                                </a:lnTo>
                                <a:lnTo>
                                  <a:pt x="434" y="28"/>
                                </a:lnTo>
                                <a:lnTo>
                                  <a:pt x="402" y="18"/>
                                </a:lnTo>
                                <a:lnTo>
                                  <a:pt x="368" y="12"/>
                                </a:lnTo>
                                <a:lnTo>
                                  <a:pt x="334" y="6"/>
                                </a:lnTo>
                                <a:lnTo>
                                  <a:pt x="301" y="2"/>
                                </a:lnTo>
                                <a:lnTo>
                                  <a:pt x="268" y="0"/>
                                </a:lnTo>
                                <a:lnTo>
                                  <a:pt x="234" y="0"/>
                                </a:lnTo>
                                <a:lnTo>
                                  <a:pt x="202" y="0"/>
                                </a:lnTo>
                                <a:lnTo>
                                  <a:pt x="168" y="2"/>
                                </a:lnTo>
                                <a:lnTo>
                                  <a:pt x="134" y="6"/>
                                </a:lnTo>
                                <a:lnTo>
                                  <a:pt x="102" y="14"/>
                                </a:lnTo>
                                <a:lnTo>
                                  <a:pt x="71" y="20"/>
                                </a:lnTo>
                                <a:lnTo>
                                  <a:pt x="38" y="28"/>
                                </a:lnTo>
                                <a:lnTo>
                                  <a:pt x="6" y="38"/>
                                </a:lnTo>
                                <a:lnTo>
                                  <a:pt x="0" y="40"/>
                                </a:lnTo>
                                <a:lnTo>
                                  <a:pt x="0" y="698"/>
                                </a:lnTo>
                                <a:lnTo>
                                  <a:pt x="364" y="698"/>
                                </a:lnTo>
                                <a:lnTo>
                                  <a:pt x="374" y="692"/>
                                </a:lnTo>
                                <a:lnTo>
                                  <a:pt x="390" y="680"/>
                                </a:lnTo>
                                <a:lnTo>
                                  <a:pt x="406" y="668"/>
                                </a:lnTo>
                                <a:lnTo>
                                  <a:pt x="432" y="651"/>
                                </a:lnTo>
                                <a:lnTo>
                                  <a:pt x="456" y="633"/>
                                </a:lnTo>
                                <a:lnTo>
                                  <a:pt x="481" y="619"/>
                                </a:lnTo>
                                <a:lnTo>
                                  <a:pt x="509" y="605"/>
                                </a:lnTo>
                                <a:lnTo>
                                  <a:pt x="535" y="595"/>
                                </a:lnTo>
                                <a:lnTo>
                                  <a:pt x="563" y="585"/>
                                </a:lnTo>
                                <a:lnTo>
                                  <a:pt x="589" y="579"/>
                                </a:lnTo>
                                <a:lnTo>
                                  <a:pt x="616" y="571"/>
                                </a:lnTo>
                                <a:lnTo>
                                  <a:pt x="644" y="569"/>
                                </a:lnTo>
                                <a:lnTo>
                                  <a:pt x="672" y="565"/>
                                </a:lnTo>
                                <a:lnTo>
                                  <a:pt x="697" y="565"/>
                                </a:lnTo>
                                <a:lnTo>
                                  <a:pt x="725" y="563"/>
                                </a:lnTo>
                                <a:lnTo>
                                  <a:pt x="751" y="565"/>
                                </a:lnTo>
                                <a:lnTo>
                                  <a:pt x="779" y="565"/>
                                </a:lnTo>
                                <a:lnTo>
                                  <a:pt x="807" y="569"/>
                                </a:lnTo>
                                <a:lnTo>
                                  <a:pt x="833" y="571"/>
                                </a:lnTo>
                                <a:lnTo>
                                  <a:pt x="859" y="575"/>
                                </a:lnTo>
                                <a:lnTo>
                                  <a:pt x="886" y="579"/>
                                </a:lnTo>
                                <a:lnTo>
                                  <a:pt x="913" y="585"/>
                                </a:lnTo>
                                <a:lnTo>
                                  <a:pt x="939" y="589"/>
                                </a:lnTo>
                                <a:lnTo>
                                  <a:pt x="965" y="595"/>
                                </a:lnTo>
                                <a:lnTo>
                                  <a:pt x="991" y="601"/>
                                </a:lnTo>
                                <a:lnTo>
                                  <a:pt x="1017" y="605"/>
                                </a:lnTo>
                                <a:lnTo>
                                  <a:pt x="1041" y="611"/>
                                </a:lnTo>
                                <a:lnTo>
                                  <a:pt x="1067" y="617"/>
                                </a:lnTo>
                                <a:lnTo>
                                  <a:pt x="1090" y="621"/>
                                </a:lnTo>
                                <a:lnTo>
                                  <a:pt x="1114" y="625"/>
                                </a:lnTo>
                                <a:lnTo>
                                  <a:pt x="1138" y="629"/>
                                </a:lnTo>
                                <a:lnTo>
                                  <a:pt x="1150" y="631"/>
                                </a:lnTo>
                                <a:lnTo>
                                  <a:pt x="1150" y="14"/>
                                </a:lnTo>
                                <a:lnTo>
                                  <a:pt x="1112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75" name="Freeform 402"/>
                        <wps:cNvSpPr>
                          <a:spLocks/>
                        </wps:cNvSpPr>
                        <wps:spPr bwMode="auto">
                          <a:xfrm>
                            <a:off x="847725" y="1628775"/>
                            <a:ext cx="26991" cy="41260"/>
                          </a:xfrm>
                          <a:custGeom>
                            <a:avLst/>
                            <a:gdLst>
                              <a:gd name="T0" fmla="*/ 6 w 17"/>
                              <a:gd name="T1" fmla="*/ 0 h 26"/>
                              <a:gd name="T2" fmla="*/ 6 w 17"/>
                              <a:gd name="T3" fmla="*/ 2 h 26"/>
                              <a:gd name="T4" fmla="*/ 6 w 17"/>
                              <a:gd name="T5" fmla="*/ 8 h 26"/>
                              <a:gd name="T6" fmla="*/ 4 w 17"/>
                              <a:gd name="T7" fmla="*/ 16 h 26"/>
                              <a:gd name="T8" fmla="*/ 0 w 17"/>
                              <a:gd name="T9" fmla="*/ 24 h 26"/>
                              <a:gd name="T10" fmla="*/ 10 w 17"/>
                              <a:gd name="T11" fmla="*/ 26 h 26"/>
                              <a:gd name="T12" fmla="*/ 12 w 17"/>
                              <a:gd name="T13" fmla="*/ 20 h 26"/>
                              <a:gd name="T14" fmla="*/ 17 w 17"/>
                              <a:gd name="T15" fmla="*/ 24 h 26"/>
                              <a:gd name="T16" fmla="*/ 12 w 17"/>
                              <a:gd name="T17" fmla="*/ 6 h 26"/>
                              <a:gd name="T18" fmla="*/ 6 w 17"/>
                              <a:gd name="T19" fmla="*/ 0 h 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" h="26">
                                <a:moveTo>
                                  <a:pt x="6" y="0"/>
                                </a:moveTo>
                                <a:lnTo>
                                  <a:pt x="6" y="2"/>
                                </a:lnTo>
                                <a:lnTo>
                                  <a:pt x="6" y="8"/>
                                </a:lnTo>
                                <a:lnTo>
                                  <a:pt x="4" y="16"/>
                                </a:lnTo>
                                <a:lnTo>
                                  <a:pt x="0" y="24"/>
                                </a:lnTo>
                                <a:lnTo>
                                  <a:pt x="10" y="26"/>
                                </a:lnTo>
                                <a:lnTo>
                                  <a:pt x="12" y="20"/>
                                </a:lnTo>
                                <a:lnTo>
                                  <a:pt x="17" y="24"/>
                                </a:lnTo>
                                <a:lnTo>
                                  <a:pt x="12" y="6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76" name="Freeform 403"/>
                        <wps:cNvSpPr>
                          <a:spLocks/>
                        </wps:cNvSpPr>
                        <wps:spPr bwMode="auto">
                          <a:xfrm>
                            <a:off x="771525" y="1419225"/>
                            <a:ext cx="171474" cy="226929"/>
                          </a:xfrm>
                          <a:custGeom>
                            <a:avLst/>
                            <a:gdLst>
                              <a:gd name="T0" fmla="*/ 104 w 108"/>
                              <a:gd name="T1" fmla="*/ 137 h 143"/>
                              <a:gd name="T2" fmla="*/ 98 w 108"/>
                              <a:gd name="T3" fmla="*/ 133 h 143"/>
                              <a:gd name="T4" fmla="*/ 92 w 108"/>
                              <a:gd name="T5" fmla="*/ 129 h 143"/>
                              <a:gd name="T6" fmla="*/ 88 w 108"/>
                              <a:gd name="T7" fmla="*/ 121 h 143"/>
                              <a:gd name="T8" fmla="*/ 82 w 108"/>
                              <a:gd name="T9" fmla="*/ 113 h 143"/>
                              <a:gd name="T10" fmla="*/ 80 w 108"/>
                              <a:gd name="T11" fmla="*/ 105 h 143"/>
                              <a:gd name="T12" fmla="*/ 80 w 108"/>
                              <a:gd name="T13" fmla="*/ 97 h 143"/>
                              <a:gd name="T14" fmla="*/ 94 w 108"/>
                              <a:gd name="T15" fmla="*/ 95 h 143"/>
                              <a:gd name="T16" fmla="*/ 94 w 108"/>
                              <a:gd name="T17" fmla="*/ 93 h 143"/>
                              <a:gd name="T18" fmla="*/ 90 w 108"/>
                              <a:gd name="T19" fmla="*/ 91 h 143"/>
                              <a:gd name="T20" fmla="*/ 86 w 108"/>
                              <a:gd name="T21" fmla="*/ 87 h 143"/>
                              <a:gd name="T22" fmla="*/ 80 w 108"/>
                              <a:gd name="T23" fmla="*/ 83 h 143"/>
                              <a:gd name="T24" fmla="*/ 74 w 108"/>
                              <a:gd name="T25" fmla="*/ 78 h 143"/>
                              <a:gd name="T26" fmla="*/ 70 w 108"/>
                              <a:gd name="T27" fmla="*/ 72 h 143"/>
                              <a:gd name="T28" fmla="*/ 66 w 108"/>
                              <a:gd name="T29" fmla="*/ 66 h 143"/>
                              <a:gd name="T30" fmla="*/ 64 w 108"/>
                              <a:gd name="T31" fmla="*/ 58 h 143"/>
                              <a:gd name="T32" fmla="*/ 76 w 108"/>
                              <a:gd name="T33" fmla="*/ 52 h 143"/>
                              <a:gd name="T34" fmla="*/ 72 w 108"/>
                              <a:gd name="T35" fmla="*/ 50 h 143"/>
                              <a:gd name="T36" fmla="*/ 66 w 108"/>
                              <a:gd name="T37" fmla="*/ 44 h 143"/>
                              <a:gd name="T38" fmla="*/ 57 w 108"/>
                              <a:gd name="T39" fmla="*/ 30 h 143"/>
                              <a:gd name="T40" fmla="*/ 53 w 108"/>
                              <a:gd name="T41" fmla="*/ 0 h 143"/>
                              <a:gd name="T42" fmla="*/ 51 w 108"/>
                              <a:gd name="T43" fmla="*/ 8 h 143"/>
                              <a:gd name="T44" fmla="*/ 47 w 108"/>
                              <a:gd name="T45" fmla="*/ 24 h 143"/>
                              <a:gd name="T46" fmla="*/ 41 w 108"/>
                              <a:gd name="T47" fmla="*/ 42 h 143"/>
                              <a:gd name="T48" fmla="*/ 27 w 108"/>
                              <a:gd name="T49" fmla="*/ 54 h 143"/>
                              <a:gd name="T50" fmla="*/ 39 w 108"/>
                              <a:gd name="T51" fmla="*/ 58 h 143"/>
                              <a:gd name="T52" fmla="*/ 39 w 108"/>
                              <a:gd name="T53" fmla="*/ 62 h 143"/>
                              <a:gd name="T54" fmla="*/ 37 w 108"/>
                              <a:gd name="T55" fmla="*/ 72 h 143"/>
                              <a:gd name="T56" fmla="*/ 33 w 108"/>
                              <a:gd name="T57" fmla="*/ 85 h 143"/>
                              <a:gd name="T58" fmla="*/ 21 w 108"/>
                              <a:gd name="T59" fmla="*/ 95 h 143"/>
                              <a:gd name="T60" fmla="*/ 31 w 108"/>
                              <a:gd name="T61" fmla="*/ 99 h 143"/>
                              <a:gd name="T62" fmla="*/ 31 w 108"/>
                              <a:gd name="T63" fmla="*/ 99 h 143"/>
                              <a:gd name="T64" fmla="*/ 33 w 108"/>
                              <a:gd name="T65" fmla="*/ 103 h 143"/>
                              <a:gd name="T66" fmla="*/ 35 w 108"/>
                              <a:gd name="T67" fmla="*/ 107 h 143"/>
                              <a:gd name="T68" fmla="*/ 35 w 108"/>
                              <a:gd name="T69" fmla="*/ 111 h 143"/>
                              <a:gd name="T70" fmla="*/ 33 w 108"/>
                              <a:gd name="T71" fmla="*/ 119 h 143"/>
                              <a:gd name="T72" fmla="*/ 27 w 108"/>
                              <a:gd name="T73" fmla="*/ 125 h 143"/>
                              <a:gd name="T74" fmla="*/ 15 w 108"/>
                              <a:gd name="T75" fmla="*/ 131 h 143"/>
                              <a:gd name="T76" fmla="*/ 0 w 108"/>
                              <a:gd name="T77" fmla="*/ 139 h 143"/>
                              <a:gd name="T78" fmla="*/ 45 w 108"/>
                              <a:gd name="T79" fmla="*/ 143 h 143"/>
                              <a:gd name="T80" fmla="*/ 45 w 108"/>
                              <a:gd name="T81" fmla="*/ 143 h 143"/>
                              <a:gd name="T82" fmla="*/ 49 w 108"/>
                              <a:gd name="T83" fmla="*/ 141 h 143"/>
                              <a:gd name="T84" fmla="*/ 56 w 108"/>
                              <a:gd name="T85" fmla="*/ 141 h 143"/>
                              <a:gd name="T86" fmla="*/ 64 w 108"/>
                              <a:gd name="T87" fmla="*/ 139 h 143"/>
                              <a:gd name="T88" fmla="*/ 72 w 108"/>
                              <a:gd name="T89" fmla="*/ 139 h 143"/>
                              <a:gd name="T90" fmla="*/ 82 w 108"/>
                              <a:gd name="T91" fmla="*/ 139 h 143"/>
                              <a:gd name="T92" fmla="*/ 96 w 108"/>
                              <a:gd name="T93" fmla="*/ 139 h 143"/>
                              <a:gd name="T94" fmla="*/ 108 w 108"/>
                              <a:gd name="T95" fmla="*/ 141 h 143"/>
                              <a:gd name="T96" fmla="*/ 108 w 108"/>
                              <a:gd name="T97" fmla="*/ 139 h 143"/>
                              <a:gd name="T98" fmla="*/ 104 w 108"/>
                              <a:gd name="T99" fmla="*/ 13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08" h="143">
                                <a:moveTo>
                                  <a:pt x="104" y="137"/>
                                </a:moveTo>
                                <a:lnTo>
                                  <a:pt x="98" y="133"/>
                                </a:lnTo>
                                <a:lnTo>
                                  <a:pt x="92" y="129"/>
                                </a:lnTo>
                                <a:lnTo>
                                  <a:pt x="88" y="121"/>
                                </a:lnTo>
                                <a:lnTo>
                                  <a:pt x="82" y="113"/>
                                </a:lnTo>
                                <a:lnTo>
                                  <a:pt x="80" y="105"/>
                                </a:lnTo>
                                <a:lnTo>
                                  <a:pt x="80" y="97"/>
                                </a:lnTo>
                                <a:lnTo>
                                  <a:pt x="94" y="95"/>
                                </a:lnTo>
                                <a:lnTo>
                                  <a:pt x="94" y="93"/>
                                </a:lnTo>
                                <a:lnTo>
                                  <a:pt x="90" y="91"/>
                                </a:lnTo>
                                <a:lnTo>
                                  <a:pt x="86" y="87"/>
                                </a:lnTo>
                                <a:lnTo>
                                  <a:pt x="80" y="83"/>
                                </a:lnTo>
                                <a:lnTo>
                                  <a:pt x="74" y="78"/>
                                </a:lnTo>
                                <a:lnTo>
                                  <a:pt x="70" y="72"/>
                                </a:lnTo>
                                <a:lnTo>
                                  <a:pt x="66" y="66"/>
                                </a:lnTo>
                                <a:lnTo>
                                  <a:pt x="64" y="58"/>
                                </a:lnTo>
                                <a:lnTo>
                                  <a:pt x="76" y="52"/>
                                </a:lnTo>
                                <a:lnTo>
                                  <a:pt x="72" y="50"/>
                                </a:lnTo>
                                <a:lnTo>
                                  <a:pt x="66" y="44"/>
                                </a:lnTo>
                                <a:lnTo>
                                  <a:pt x="57" y="30"/>
                                </a:lnTo>
                                <a:lnTo>
                                  <a:pt x="53" y="0"/>
                                </a:lnTo>
                                <a:lnTo>
                                  <a:pt x="51" y="8"/>
                                </a:lnTo>
                                <a:lnTo>
                                  <a:pt x="47" y="24"/>
                                </a:lnTo>
                                <a:lnTo>
                                  <a:pt x="41" y="42"/>
                                </a:lnTo>
                                <a:lnTo>
                                  <a:pt x="27" y="54"/>
                                </a:lnTo>
                                <a:lnTo>
                                  <a:pt x="39" y="58"/>
                                </a:lnTo>
                                <a:lnTo>
                                  <a:pt x="39" y="62"/>
                                </a:lnTo>
                                <a:lnTo>
                                  <a:pt x="37" y="72"/>
                                </a:lnTo>
                                <a:lnTo>
                                  <a:pt x="33" y="85"/>
                                </a:lnTo>
                                <a:lnTo>
                                  <a:pt x="21" y="95"/>
                                </a:lnTo>
                                <a:lnTo>
                                  <a:pt x="31" y="99"/>
                                </a:lnTo>
                                <a:lnTo>
                                  <a:pt x="31" y="99"/>
                                </a:lnTo>
                                <a:lnTo>
                                  <a:pt x="33" y="103"/>
                                </a:lnTo>
                                <a:lnTo>
                                  <a:pt x="35" y="107"/>
                                </a:lnTo>
                                <a:lnTo>
                                  <a:pt x="35" y="111"/>
                                </a:lnTo>
                                <a:lnTo>
                                  <a:pt x="33" y="119"/>
                                </a:lnTo>
                                <a:lnTo>
                                  <a:pt x="27" y="125"/>
                                </a:lnTo>
                                <a:lnTo>
                                  <a:pt x="15" y="131"/>
                                </a:lnTo>
                                <a:lnTo>
                                  <a:pt x="0" y="139"/>
                                </a:lnTo>
                                <a:lnTo>
                                  <a:pt x="45" y="143"/>
                                </a:lnTo>
                                <a:lnTo>
                                  <a:pt x="45" y="143"/>
                                </a:lnTo>
                                <a:lnTo>
                                  <a:pt x="49" y="141"/>
                                </a:lnTo>
                                <a:lnTo>
                                  <a:pt x="56" y="141"/>
                                </a:lnTo>
                                <a:lnTo>
                                  <a:pt x="64" y="139"/>
                                </a:lnTo>
                                <a:lnTo>
                                  <a:pt x="72" y="139"/>
                                </a:lnTo>
                                <a:lnTo>
                                  <a:pt x="82" y="139"/>
                                </a:lnTo>
                                <a:lnTo>
                                  <a:pt x="96" y="139"/>
                                </a:lnTo>
                                <a:lnTo>
                                  <a:pt x="108" y="141"/>
                                </a:lnTo>
                                <a:lnTo>
                                  <a:pt x="108" y="139"/>
                                </a:lnTo>
                                <a:lnTo>
                                  <a:pt x="104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77" name="Freeform 404"/>
                        <wps:cNvSpPr>
                          <a:spLocks/>
                        </wps:cNvSpPr>
                        <wps:spPr bwMode="auto">
                          <a:xfrm>
                            <a:off x="857250" y="1476375"/>
                            <a:ext cx="14290" cy="25391"/>
                          </a:xfrm>
                          <a:custGeom>
                            <a:avLst/>
                            <a:gdLst>
                              <a:gd name="T0" fmla="*/ 2 w 9"/>
                              <a:gd name="T1" fmla="*/ 6 h 16"/>
                              <a:gd name="T2" fmla="*/ 0 w 9"/>
                              <a:gd name="T3" fmla="*/ 2 h 16"/>
                              <a:gd name="T4" fmla="*/ 0 w 9"/>
                              <a:gd name="T5" fmla="*/ 0 h 16"/>
                              <a:gd name="T6" fmla="*/ 0 w 9"/>
                              <a:gd name="T7" fmla="*/ 8 h 16"/>
                              <a:gd name="T8" fmla="*/ 0 w 9"/>
                              <a:gd name="T9" fmla="*/ 14 h 16"/>
                              <a:gd name="T10" fmla="*/ 2 w 9"/>
                              <a:gd name="T11" fmla="*/ 16 h 16"/>
                              <a:gd name="T12" fmla="*/ 2 w 9"/>
                              <a:gd name="T13" fmla="*/ 16 h 16"/>
                              <a:gd name="T14" fmla="*/ 9 w 9"/>
                              <a:gd name="T15" fmla="*/ 14 h 16"/>
                              <a:gd name="T16" fmla="*/ 4 w 9"/>
                              <a:gd name="T17" fmla="*/ 12 h 16"/>
                              <a:gd name="T18" fmla="*/ 2 w 9"/>
                              <a:gd name="T19" fmla="*/ 6 h 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9" h="16">
                                <a:moveTo>
                                  <a:pt x="2" y="6"/>
                                </a:moveTo>
                                <a:lnTo>
                                  <a:pt x="0" y="2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0" y="14"/>
                                </a:lnTo>
                                <a:lnTo>
                                  <a:pt x="2" y="16"/>
                                </a:lnTo>
                                <a:lnTo>
                                  <a:pt x="2" y="16"/>
                                </a:lnTo>
                                <a:lnTo>
                                  <a:pt x="9" y="14"/>
                                </a:lnTo>
                                <a:lnTo>
                                  <a:pt x="4" y="12"/>
                                </a:lnTo>
                                <a:lnTo>
                                  <a:pt x="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78" name="Freeform 405"/>
                        <wps:cNvSpPr>
                          <a:spLocks/>
                        </wps:cNvSpPr>
                        <wps:spPr bwMode="auto">
                          <a:xfrm>
                            <a:off x="857250" y="1514475"/>
                            <a:ext cx="26991" cy="42847"/>
                          </a:xfrm>
                          <a:custGeom>
                            <a:avLst/>
                            <a:gdLst>
                              <a:gd name="T0" fmla="*/ 6 w 17"/>
                              <a:gd name="T1" fmla="*/ 12 h 27"/>
                              <a:gd name="T2" fmla="*/ 2 w 17"/>
                              <a:gd name="T3" fmla="*/ 4 h 27"/>
                              <a:gd name="T4" fmla="*/ 0 w 17"/>
                              <a:gd name="T5" fmla="*/ 0 h 27"/>
                              <a:gd name="T6" fmla="*/ 0 w 17"/>
                              <a:gd name="T7" fmla="*/ 8 h 27"/>
                              <a:gd name="T8" fmla="*/ 4 w 17"/>
                              <a:gd name="T9" fmla="*/ 16 h 27"/>
                              <a:gd name="T10" fmla="*/ 6 w 17"/>
                              <a:gd name="T11" fmla="*/ 21 h 27"/>
                              <a:gd name="T12" fmla="*/ 7 w 17"/>
                              <a:gd name="T13" fmla="*/ 23 h 27"/>
                              <a:gd name="T14" fmla="*/ 7 w 17"/>
                              <a:gd name="T15" fmla="*/ 27 h 27"/>
                              <a:gd name="T16" fmla="*/ 11 w 17"/>
                              <a:gd name="T17" fmla="*/ 27 h 27"/>
                              <a:gd name="T18" fmla="*/ 13 w 17"/>
                              <a:gd name="T19" fmla="*/ 27 h 27"/>
                              <a:gd name="T20" fmla="*/ 15 w 17"/>
                              <a:gd name="T21" fmla="*/ 25 h 27"/>
                              <a:gd name="T22" fmla="*/ 17 w 17"/>
                              <a:gd name="T23" fmla="*/ 25 h 27"/>
                              <a:gd name="T24" fmla="*/ 11 w 17"/>
                              <a:gd name="T25" fmla="*/ 21 h 27"/>
                              <a:gd name="T26" fmla="*/ 6 w 17"/>
                              <a:gd name="T27" fmla="*/ 12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7" h="27">
                                <a:moveTo>
                                  <a:pt x="6" y="12"/>
                                </a:moveTo>
                                <a:lnTo>
                                  <a:pt x="2" y="4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4" y="16"/>
                                </a:lnTo>
                                <a:lnTo>
                                  <a:pt x="6" y="21"/>
                                </a:lnTo>
                                <a:lnTo>
                                  <a:pt x="7" y="23"/>
                                </a:lnTo>
                                <a:lnTo>
                                  <a:pt x="7" y="27"/>
                                </a:lnTo>
                                <a:lnTo>
                                  <a:pt x="11" y="27"/>
                                </a:lnTo>
                                <a:lnTo>
                                  <a:pt x="13" y="27"/>
                                </a:lnTo>
                                <a:lnTo>
                                  <a:pt x="15" y="25"/>
                                </a:lnTo>
                                <a:lnTo>
                                  <a:pt x="17" y="25"/>
                                </a:lnTo>
                                <a:lnTo>
                                  <a:pt x="11" y="21"/>
                                </a:lnTo>
                                <a:lnTo>
                                  <a:pt x="6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79" name="Freeform 406"/>
                        <wps:cNvSpPr>
                          <a:spLocks/>
                        </wps:cNvSpPr>
                        <wps:spPr bwMode="auto">
                          <a:xfrm>
                            <a:off x="847725" y="1581150"/>
                            <a:ext cx="55570" cy="53955"/>
                          </a:xfrm>
                          <a:custGeom>
                            <a:avLst/>
                            <a:gdLst>
                              <a:gd name="T0" fmla="*/ 23 w 35"/>
                              <a:gd name="T1" fmla="*/ 10 h 34"/>
                              <a:gd name="T2" fmla="*/ 23 w 35"/>
                              <a:gd name="T3" fmla="*/ 2 h 34"/>
                              <a:gd name="T4" fmla="*/ 23 w 35"/>
                              <a:gd name="T5" fmla="*/ 0 h 34"/>
                              <a:gd name="T6" fmla="*/ 18 w 35"/>
                              <a:gd name="T7" fmla="*/ 8 h 34"/>
                              <a:gd name="T8" fmla="*/ 18 w 35"/>
                              <a:gd name="T9" fmla="*/ 16 h 34"/>
                              <a:gd name="T10" fmla="*/ 21 w 35"/>
                              <a:gd name="T11" fmla="*/ 22 h 34"/>
                              <a:gd name="T12" fmla="*/ 21 w 35"/>
                              <a:gd name="T13" fmla="*/ 24 h 34"/>
                              <a:gd name="T14" fmla="*/ 14 w 35"/>
                              <a:gd name="T15" fmla="*/ 26 h 34"/>
                              <a:gd name="T16" fmla="*/ 6 w 35"/>
                              <a:gd name="T17" fmla="*/ 28 h 34"/>
                              <a:gd name="T18" fmla="*/ 2 w 35"/>
                              <a:gd name="T19" fmla="*/ 32 h 34"/>
                              <a:gd name="T20" fmla="*/ 0 w 35"/>
                              <a:gd name="T21" fmla="*/ 34 h 34"/>
                              <a:gd name="T22" fmla="*/ 4 w 35"/>
                              <a:gd name="T23" fmla="*/ 32 h 34"/>
                              <a:gd name="T24" fmla="*/ 8 w 35"/>
                              <a:gd name="T25" fmla="*/ 30 h 34"/>
                              <a:gd name="T26" fmla="*/ 14 w 35"/>
                              <a:gd name="T27" fmla="*/ 30 h 34"/>
                              <a:gd name="T28" fmla="*/ 21 w 35"/>
                              <a:gd name="T29" fmla="*/ 28 h 34"/>
                              <a:gd name="T30" fmla="*/ 25 w 35"/>
                              <a:gd name="T31" fmla="*/ 28 h 34"/>
                              <a:gd name="T32" fmla="*/ 31 w 35"/>
                              <a:gd name="T33" fmla="*/ 28 h 34"/>
                              <a:gd name="T34" fmla="*/ 33 w 35"/>
                              <a:gd name="T35" fmla="*/ 28 h 34"/>
                              <a:gd name="T36" fmla="*/ 35 w 35"/>
                              <a:gd name="T37" fmla="*/ 28 h 34"/>
                              <a:gd name="T38" fmla="*/ 27 w 35"/>
                              <a:gd name="T39" fmla="*/ 18 h 34"/>
                              <a:gd name="T40" fmla="*/ 23 w 35"/>
                              <a:gd name="T41" fmla="*/ 10 h 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35" h="34">
                                <a:moveTo>
                                  <a:pt x="23" y="10"/>
                                </a:moveTo>
                                <a:lnTo>
                                  <a:pt x="23" y="2"/>
                                </a:lnTo>
                                <a:lnTo>
                                  <a:pt x="23" y="0"/>
                                </a:lnTo>
                                <a:lnTo>
                                  <a:pt x="18" y="8"/>
                                </a:lnTo>
                                <a:lnTo>
                                  <a:pt x="18" y="16"/>
                                </a:lnTo>
                                <a:lnTo>
                                  <a:pt x="21" y="22"/>
                                </a:lnTo>
                                <a:lnTo>
                                  <a:pt x="21" y="24"/>
                                </a:lnTo>
                                <a:lnTo>
                                  <a:pt x="14" y="26"/>
                                </a:lnTo>
                                <a:lnTo>
                                  <a:pt x="6" y="28"/>
                                </a:lnTo>
                                <a:lnTo>
                                  <a:pt x="2" y="32"/>
                                </a:lnTo>
                                <a:lnTo>
                                  <a:pt x="0" y="34"/>
                                </a:lnTo>
                                <a:lnTo>
                                  <a:pt x="4" y="32"/>
                                </a:lnTo>
                                <a:lnTo>
                                  <a:pt x="8" y="30"/>
                                </a:lnTo>
                                <a:lnTo>
                                  <a:pt x="14" y="30"/>
                                </a:lnTo>
                                <a:lnTo>
                                  <a:pt x="21" y="28"/>
                                </a:lnTo>
                                <a:lnTo>
                                  <a:pt x="25" y="28"/>
                                </a:lnTo>
                                <a:lnTo>
                                  <a:pt x="31" y="28"/>
                                </a:lnTo>
                                <a:lnTo>
                                  <a:pt x="33" y="28"/>
                                </a:lnTo>
                                <a:lnTo>
                                  <a:pt x="35" y="28"/>
                                </a:lnTo>
                                <a:lnTo>
                                  <a:pt x="27" y="18"/>
                                </a:lnTo>
                                <a:lnTo>
                                  <a:pt x="23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80" name="Freeform 407"/>
                        <wps:cNvSpPr>
                          <a:spLocks/>
                        </wps:cNvSpPr>
                        <wps:spPr bwMode="auto">
                          <a:xfrm>
                            <a:off x="666750" y="1638300"/>
                            <a:ext cx="25404" cy="41260"/>
                          </a:xfrm>
                          <a:custGeom>
                            <a:avLst/>
                            <a:gdLst>
                              <a:gd name="T0" fmla="*/ 6 w 16"/>
                              <a:gd name="T1" fmla="*/ 0 h 26"/>
                              <a:gd name="T2" fmla="*/ 6 w 16"/>
                              <a:gd name="T3" fmla="*/ 2 h 26"/>
                              <a:gd name="T4" fmla="*/ 4 w 16"/>
                              <a:gd name="T5" fmla="*/ 8 h 26"/>
                              <a:gd name="T6" fmla="*/ 2 w 16"/>
                              <a:gd name="T7" fmla="*/ 16 h 26"/>
                              <a:gd name="T8" fmla="*/ 0 w 16"/>
                              <a:gd name="T9" fmla="*/ 22 h 26"/>
                              <a:gd name="T10" fmla="*/ 10 w 16"/>
                              <a:gd name="T11" fmla="*/ 26 h 26"/>
                              <a:gd name="T12" fmla="*/ 10 w 16"/>
                              <a:gd name="T13" fmla="*/ 20 h 26"/>
                              <a:gd name="T14" fmla="*/ 16 w 16"/>
                              <a:gd name="T15" fmla="*/ 24 h 26"/>
                              <a:gd name="T16" fmla="*/ 12 w 16"/>
                              <a:gd name="T17" fmla="*/ 4 h 26"/>
                              <a:gd name="T18" fmla="*/ 6 w 16"/>
                              <a:gd name="T19" fmla="*/ 0 h 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6" h="26">
                                <a:moveTo>
                                  <a:pt x="6" y="0"/>
                                </a:moveTo>
                                <a:lnTo>
                                  <a:pt x="6" y="2"/>
                                </a:lnTo>
                                <a:lnTo>
                                  <a:pt x="4" y="8"/>
                                </a:lnTo>
                                <a:lnTo>
                                  <a:pt x="2" y="16"/>
                                </a:lnTo>
                                <a:lnTo>
                                  <a:pt x="0" y="22"/>
                                </a:lnTo>
                                <a:lnTo>
                                  <a:pt x="10" y="26"/>
                                </a:lnTo>
                                <a:lnTo>
                                  <a:pt x="10" y="20"/>
                                </a:lnTo>
                                <a:lnTo>
                                  <a:pt x="16" y="24"/>
                                </a:lnTo>
                                <a:lnTo>
                                  <a:pt x="12" y="4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81" name="Freeform 408"/>
                        <wps:cNvSpPr>
                          <a:spLocks/>
                        </wps:cNvSpPr>
                        <wps:spPr bwMode="auto">
                          <a:xfrm>
                            <a:off x="590550" y="1428750"/>
                            <a:ext cx="171474" cy="226929"/>
                          </a:xfrm>
                          <a:custGeom>
                            <a:avLst/>
                            <a:gdLst>
                              <a:gd name="T0" fmla="*/ 102 w 108"/>
                              <a:gd name="T1" fmla="*/ 137 h 143"/>
                              <a:gd name="T2" fmla="*/ 98 w 108"/>
                              <a:gd name="T3" fmla="*/ 133 h 143"/>
                              <a:gd name="T4" fmla="*/ 92 w 108"/>
                              <a:gd name="T5" fmla="*/ 127 h 143"/>
                              <a:gd name="T6" fmla="*/ 86 w 108"/>
                              <a:gd name="T7" fmla="*/ 121 h 143"/>
                              <a:gd name="T8" fmla="*/ 82 w 108"/>
                              <a:gd name="T9" fmla="*/ 113 h 143"/>
                              <a:gd name="T10" fmla="*/ 78 w 108"/>
                              <a:gd name="T11" fmla="*/ 105 h 143"/>
                              <a:gd name="T12" fmla="*/ 78 w 108"/>
                              <a:gd name="T13" fmla="*/ 97 h 143"/>
                              <a:gd name="T14" fmla="*/ 94 w 108"/>
                              <a:gd name="T15" fmla="*/ 93 h 143"/>
                              <a:gd name="T16" fmla="*/ 92 w 108"/>
                              <a:gd name="T17" fmla="*/ 93 h 143"/>
                              <a:gd name="T18" fmla="*/ 88 w 108"/>
                              <a:gd name="T19" fmla="*/ 91 h 143"/>
                              <a:gd name="T20" fmla="*/ 84 w 108"/>
                              <a:gd name="T21" fmla="*/ 87 h 143"/>
                              <a:gd name="T22" fmla="*/ 78 w 108"/>
                              <a:gd name="T23" fmla="*/ 83 h 143"/>
                              <a:gd name="T24" fmla="*/ 74 w 108"/>
                              <a:gd name="T25" fmla="*/ 77 h 143"/>
                              <a:gd name="T26" fmla="*/ 68 w 108"/>
                              <a:gd name="T27" fmla="*/ 72 h 143"/>
                              <a:gd name="T28" fmla="*/ 66 w 108"/>
                              <a:gd name="T29" fmla="*/ 64 h 143"/>
                              <a:gd name="T30" fmla="*/ 64 w 108"/>
                              <a:gd name="T31" fmla="*/ 56 h 143"/>
                              <a:gd name="T32" fmla="*/ 76 w 108"/>
                              <a:gd name="T33" fmla="*/ 52 h 143"/>
                              <a:gd name="T34" fmla="*/ 72 w 108"/>
                              <a:gd name="T35" fmla="*/ 52 h 143"/>
                              <a:gd name="T36" fmla="*/ 66 w 108"/>
                              <a:gd name="T37" fmla="*/ 44 h 143"/>
                              <a:gd name="T38" fmla="*/ 58 w 108"/>
                              <a:gd name="T39" fmla="*/ 28 h 143"/>
                              <a:gd name="T40" fmla="*/ 52 w 108"/>
                              <a:gd name="T41" fmla="*/ 0 h 143"/>
                              <a:gd name="T42" fmla="*/ 50 w 108"/>
                              <a:gd name="T43" fmla="*/ 8 h 143"/>
                              <a:gd name="T44" fmla="*/ 48 w 108"/>
                              <a:gd name="T45" fmla="*/ 24 h 143"/>
                              <a:gd name="T46" fmla="*/ 40 w 108"/>
                              <a:gd name="T47" fmla="*/ 42 h 143"/>
                              <a:gd name="T48" fmla="*/ 28 w 108"/>
                              <a:gd name="T49" fmla="*/ 54 h 143"/>
                              <a:gd name="T50" fmla="*/ 40 w 108"/>
                              <a:gd name="T51" fmla="*/ 58 h 143"/>
                              <a:gd name="T52" fmla="*/ 40 w 108"/>
                              <a:gd name="T53" fmla="*/ 62 h 143"/>
                              <a:gd name="T54" fmla="*/ 38 w 108"/>
                              <a:gd name="T55" fmla="*/ 72 h 143"/>
                              <a:gd name="T56" fmla="*/ 32 w 108"/>
                              <a:gd name="T57" fmla="*/ 83 h 143"/>
                              <a:gd name="T58" fmla="*/ 20 w 108"/>
                              <a:gd name="T59" fmla="*/ 93 h 143"/>
                              <a:gd name="T60" fmla="*/ 30 w 108"/>
                              <a:gd name="T61" fmla="*/ 97 h 143"/>
                              <a:gd name="T62" fmla="*/ 32 w 108"/>
                              <a:gd name="T63" fmla="*/ 99 h 143"/>
                              <a:gd name="T64" fmla="*/ 32 w 108"/>
                              <a:gd name="T65" fmla="*/ 101 h 143"/>
                              <a:gd name="T66" fmla="*/ 34 w 108"/>
                              <a:gd name="T67" fmla="*/ 105 h 143"/>
                              <a:gd name="T68" fmla="*/ 34 w 108"/>
                              <a:gd name="T69" fmla="*/ 111 h 143"/>
                              <a:gd name="T70" fmla="*/ 32 w 108"/>
                              <a:gd name="T71" fmla="*/ 117 h 143"/>
                              <a:gd name="T72" fmla="*/ 26 w 108"/>
                              <a:gd name="T73" fmla="*/ 123 h 143"/>
                              <a:gd name="T74" fmla="*/ 16 w 108"/>
                              <a:gd name="T75" fmla="*/ 131 h 143"/>
                              <a:gd name="T76" fmla="*/ 0 w 108"/>
                              <a:gd name="T77" fmla="*/ 139 h 143"/>
                              <a:gd name="T78" fmla="*/ 46 w 108"/>
                              <a:gd name="T79" fmla="*/ 143 h 143"/>
                              <a:gd name="T80" fmla="*/ 46 w 108"/>
                              <a:gd name="T81" fmla="*/ 143 h 143"/>
                              <a:gd name="T82" fmla="*/ 50 w 108"/>
                              <a:gd name="T83" fmla="*/ 141 h 143"/>
                              <a:gd name="T84" fmla="*/ 56 w 108"/>
                              <a:gd name="T85" fmla="*/ 141 h 143"/>
                              <a:gd name="T86" fmla="*/ 62 w 108"/>
                              <a:gd name="T87" fmla="*/ 139 h 143"/>
                              <a:gd name="T88" fmla="*/ 72 w 108"/>
                              <a:gd name="T89" fmla="*/ 139 h 143"/>
                              <a:gd name="T90" fmla="*/ 82 w 108"/>
                              <a:gd name="T91" fmla="*/ 139 h 143"/>
                              <a:gd name="T92" fmla="*/ 94 w 108"/>
                              <a:gd name="T93" fmla="*/ 139 h 143"/>
                              <a:gd name="T94" fmla="*/ 108 w 108"/>
                              <a:gd name="T95" fmla="*/ 141 h 143"/>
                              <a:gd name="T96" fmla="*/ 106 w 108"/>
                              <a:gd name="T97" fmla="*/ 141 h 143"/>
                              <a:gd name="T98" fmla="*/ 102 w 108"/>
                              <a:gd name="T99" fmla="*/ 13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08" h="143">
                                <a:moveTo>
                                  <a:pt x="102" y="137"/>
                                </a:moveTo>
                                <a:lnTo>
                                  <a:pt x="98" y="133"/>
                                </a:lnTo>
                                <a:lnTo>
                                  <a:pt x="92" y="127"/>
                                </a:lnTo>
                                <a:lnTo>
                                  <a:pt x="86" y="121"/>
                                </a:lnTo>
                                <a:lnTo>
                                  <a:pt x="82" y="113"/>
                                </a:lnTo>
                                <a:lnTo>
                                  <a:pt x="78" y="105"/>
                                </a:lnTo>
                                <a:lnTo>
                                  <a:pt x="78" y="97"/>
                                </a:lnTo>
                                <a:lnTo>
                                  <a:pt x="94" y="93"/>
                                </a:lnTo>
                                <a:lnTo>
                                  <a:pt x="92" y="93"/>
                                </a:lnTo>
                                <a:lnTo>
                                  <a:pt x="88" y="91"/>
                                </a:lnTo>
                                <a:lnTo>
                                  <a:pt x="84" y="87"/>
                                </a:lnTo>
                                <a:lnTo>
                                  <a:pt x="78" y="83"/>
                                </a:lnTo>
                                <a:lnTo>
                                  <a:pt x="74" y="77"/>
                                </a:lnTo>
                                <a:lnTo>
                                  <a:pt x="68" y="72"/>
                                </a:lnTo>
                                <a:lnTo>
                                  <a:pt x="66" y="64"/>
                                </a:lnTo>
                                <a:lnTo>
                                  <a:pt x="64" y="56"/>
                                </a:lnTo>
                                <a:lnTo>
                                  <a:pt x="76" y="52"/>
                                </a:lnTo>
                                <a:lnTo>
                                  <a:pt x="72" y="52"/>
                                </a:lnTo>
                                <a:lnTo>
                                  <a:pt x="66" y="44"/>
                                </a:lnTo>
                                <a:lnTo>
                                  <a:pt x="58" y="28"/>
                                </a:lnTo>
                                <a:lnTo>
                                  <a:pt x="52" y="0"/>
                                </a:lnTo>
                                <a:lnTo>
                                  <a:pt x="50" y="8"/>
                                </a:lnTo>
                                <a:lnTo>
                                  <a:pt x="48" y="24"/>
                                </a:lnTo>
                                <a:lnTo>
                                  <a:pt x="40" y="42"/>
                                </a:lnTo>
                                <a:lnTo>
                                  <a:pt x="28" y="54"/>
                                </a:lnTo>
                                <a:lnTo>
                                  <a:pt x="40" y="58"/>
                                </a:lnTo>
                                <a:lnTo>
                                  <a:pt x="40" y="62"/>
                                </a:lnTo>
                                <a:lnTo>
                                  <a:pt x="38" y="72"/>
                                </a:lnTo>
                                <a:lnTo>
                                  <a:pt x="32" y="83"/>
                                </a:lnTo>
                                <a:lnTo>
                                  <a:pt x="20" y="93"/>
                                </a:lnTo>
                                <a:lnTo>
                                  <a:pt x="30" y="97"/>
                                </a:lnTo>
                                <a:lnTo>
                                  <a:pt x="32" y="99"/>
                                </a:lnTo>
                                <a:lnTo>
                                  <a:pt x="32" y="101"/>
                                </a:lnTo>
                                <a:lnTo>
                                  <a:pt x="34" y="105"/>
                                </a:lnTo>
                                <a:lnTo>
                                  <a:pt x="34" y="111"/>
                                </a:lnTo>
                                <a:lnTo>
                                  <a:pt x="32" y="117"/>
                                </a:lnTo>
                                <a:lnTo>
                                  <a:pt x="26" y="123"/>
                                </a:lnTo>
                                <a:lnTo>
                                  <a:pt x="16" y="131"/>
                                </a:lnTo>
                                <a:lnTo>
                                  <a:pt x="0" y="139"/>
                                </a:lnTo>
                                <a:lnTo>
                                  <a:pt x="46" y="143"/>
                                </a:lnTo>
                                <a:lnTo>
                                  <a:pt x="46" y="143"/>
                                </a:lnTo>
                                <a:lnTo>
                                  <a:pt x="50" y="141"/>
                                </a:lnTo>
                                <a:lnTo>
                                  <a:pt x="56" y="141"/>
                                </a:lnTo>
                                <a:lnTo>
                                  <a:pt x="62" y="139"/>
                                </a:lnTo>
                                <a:lnTo>
                                  <a:pt x="72" y="139"/>
                                </a:lnTo>
                                <a:lnTo>
                                  <a:pt x="82" y="139"/>
                                </a:lnTo>
                                <a:lnTo>
                                  <a:pt x="94" y="139"/>
                                </a:lnTo>
                                <a:lnTo>
                                  <a:pt x="108" y="141"/>
                                </a:lnTo>
                                <a:lnTo>
                                  <a:pt x="106" y="141"/>
                                </a:lnTo>
                                <a:lnTo>
                                  <a:pt x="102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82" name="Freeform 409"/>
                        <wps:cNvSpPr>
                          <a:spLocks/>
                        </wps:cNvSpPr>
                        <wps:spPr bwMode="auto">
                          <a:xfrm>
                            <a:off x="514350" y="1619250"/>
                            <a:ext cx="23816" cy="41260"/>
                          </a:xfrm>
                          <a:custGeom>
                            <a:avLst/>
                            <a:gdLst>
                              <a:gd name="T0" fmla="*/ 6 w 15"/>
                              <a:gd name="T1" fmla="*/ 0 h 26"/>
                              <a:gd name="T2" fmla="*/ 6 w 15"/>
                              <a:gd name="T3" fmla="*/ 4 h 26"/>
                              <a:gd name="T4" fmla="*/ 6 w 15"/>
                              <a:gd name="T5" fmla="*/ 10 h 26"/>
                              <a:gd name="T6" fmla="*/ 4 w 15"/>
                              <a:gd name="T7" fmla="*/ 18 h 26"/>
                              <a:gd name="T8" fmla="*/ 0 w 15"/>
                              <a:gd name="T9" fmla="*/ 24 h 26"/>
                              <a:gd name="T10" fmla="*/ 10 w 15"/>
                              <a:gd name="T11" fmla="*/ 26 h 26"/>
                              <a:gd name="T12" fmla="*/ 12 w 15"/>
                              <a:gd name="T13" fmla="*/ 22 h 26"/>
                              <a:gd name="T14" fmla="*/ 15 w 15"/>
                              <a:gd name="T15" fmla="*/ 26 h 26"/>
                              <a:gd name="T16" fmla="*/ 14 w 15"/>
                              <a:gd name="T17" fmla="*/ 6 h 26"/>
                              <a:gd name="T18" fmla="*/ 6 w 15"/>
                              <a:gd name="T19" fmla="*/ 0 h 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5" h="26">
                                <a:moveTo>
                                  <a:pt x="6" y="0"/>
                                </a:moveTo>
                                <a:lnTo>
                                  <a:pt x="6" y="4"/>
                                </a:lnTo>
                                <a:lnTo>
                                  <a:pt x="6" y="10"/>
                                </a:lnTo>
                                <a:lnTo>
                                  <a:pt x="4" y="18"/>
                                </a:lnTo>
                                <a:lnTo>
                                  <a:pt x="0" y="24"/>
                                </a:lnTo>
                                <a:lnTo>
                                  <a:pt x="10" y="26"/>
                                </a:lnTo>
                                <a:lnTo>
                                  <a:pt x="12" y="22"/>
                                </a:lnTo>
                                <a:lnTo>
                                  <a:pt x="15" y="26"/>
                                </a:lnTo>
                                <a:lnTo>
                                  <a:pt x="14" y="6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83" name="Freeform 410"/>
                        <wps:cNvSpPr>
                          <a:spLocks/>
                        </wps:cNvSpPr>
                        <wps:spPr bwMode="auto">
                          <a:xfrm>
                            <a:off x="447675" y="1409700"/>
                            <a:ext cx="169886" cy="230102"/>
                          </a:xfrm>
                          <a:custGeom>
                            <a:avLst/>
                            <a:gdLst>
                              <a:gd name="T0" fmla="*/ 103 w 107"/>
                              <a:gd name="T1" fmla="*/ 139 h 145"/>
                              <a:gd name="T2" fmla="*/ 99 w 107"/>
                              <a:gd name="T3" fmla="*/ 133 h 145"/>
                              <a:gd name="T4" fmla="*/ 93 w 107"/>
                              <a:gd name="T5" fmla="*/ 129 h 145"/>
                              <a:gd name="T6" fmla="*/ 87 w 107"/>
                              <a:gd name="T7" fmla="*/ 123 h 145"/>
                              <a:gd name="T8" fmla="*/ 81 w 107"/>
                              <a:gd name="T9" fmla="*/ 115 h 145"/>
                              <a:gd name="T10" fmla="*/ 79 w 107"/>
                              <a:gd name="T11" fmla="*/ 107 h 145"/>
                              <a:gd name="T12" fmla="*/ 79 w 107"/>
                              <a:gd name="T13" fmla="*/ 97 h 145"/>
                              <a:gd name="T14" fmla="*/ 93 w 107"/>
                              <a:gd name="T15" fmla="*/ 95 h 145"/>
                              <a:gd name="T16" fmla="*/ 93 w 107"/>
                              <a:gd name="T17" fmla="*/ 93 h 145"/>
                              <a:gd name="T18" fmla="*/ 89 w 107"/>
                              <a:gd name="T19" fmla="*/ 91 h 145"/>
                              <a:gd name="T20" fmla="*/ 85 w 107"/>
                              <a:gd name="T21" fmla="*/ 87 h 145"/>
                              <a:gd name="T22" fmla="*/ 79 w 107"/>
                              <a:gd name="T23" fmla="*/ 83 h 145"/>
                              <a:gd name="T24" fmla="*/ 73 w 107"/>
                              <a:gd name="T25" fmla="*/ 80 h 145"/>
                              <a:gd name="T26" fmla="*/ 69 w 107"/>
                              <a:gd name="T27" fmla="*/ 72 h 145"/>
                              <a:gd name="T28" fmla="*/ 65 w 107"/>
                              <a:gd name="T29" fmla="*/ 66 h 145"/>
                              <a:gd name="T30" fmla="*/ 63 w 107"/>
                              <a:gd name="T31" fmla="*/ 58 h 145"/>
                              <a:gd name="T32" fmla="*/ 75 w 107"/>
                              <a:gd name="T33" fmla="*/ 52 h 145"/>
                              <a:gd name="T34" fmla="*/ 71 w 107"/>
                              <a:gd name="T35" fmla="*/ 52 h 145"/>
                              <a:gd name="T36" fmla="*/ 65 w 107"/>
                              <a:gd name="T37" fmla="*/ 44 h 145"/>
                              <a:gd name="T38" fmla="*/ 57 w 107"/>
                              <a:gd name="T39" fmla="*/ 30 h 145"/>
                              <a:gd name="T40" fmla="*/ 53 w 107"/>
                              <a:gd name="T41" fmla="*/ 0 h 145"/>
                              <a:gd name="T42" fmla="*/ 51 w 107"/>
                              <a:gd name="T43" fmla="*/ 8 h 145"/>
                              <a:gd name="T44" fmla="*/ 47 w 107"/>
                              <a:gd name="T45" fmla="*/ 26 h 145"/>
                              <a:gd name="T46" fmla="*/ 41 w 107"/>
                              <a:gd name="T47" fmla="*/ 44 h 145"/>
                              <a:gd name="T48" fmla="*/ 27 w 107"/>
                              <a:gd name="T49" fmla="*/ 54 h 145"/>
                              <a:gd name="T50" fmla="*/ 39 w 107"/>
                              <a:gd name="T51" fmla="*/ 58 h 145"/>
                              <a:gd name="T52" fmla="*/ 39 w 107"/>
                              <a:gd name="T53" fmla="*/ 62 h 145"/>
                              <a:gd name="T54" fmla="*/ 37 w 107"/>
                              <a:gd name="T55" fmla="*/ 74 h 145"/>
                              <a:gd name="T56" fmla="*/ 33 w 107"/>
                              <a:gd name="T57" fmla="*/ 85 h 145"/>
                              <a:gd name="T58" fmla="*/ 21 w 107"/>
                              <a:gd name="T59" fmla="*/ 95 h 145"/>
                              <a:gd name="T60" fmla="*/ 31 w 107"/>
                              <a:gd name="T61" fmla="*/ 99 h 145"/>
                              <a:gd name="T62" fmla="*/ 31 w 107"/>
                              <a:gd name="T63" fmla="*/ 99 h 145"/>
                              <a:gd name="T64" fmla="*/ 33 w 107"/>
                              <a:gd name="T65" fmla="*/ 103 h 145"/>
                              <a:gd name="T66" fmla="*/ 35 w 107"/>
                              <a:gd name="T67" fmla="*/ 107 h 145"/>
                              <a:gd name="T68" fmla="*/ 35 w 107"/>
                              <a:gd name="T69" fmla="*/ 113 h 145"/>
                              <a:gd name="T70" fmla="*/ 33 w 107"/>
                              <a:gd name="T71" fmla="*/ 119 h 145"/>
                              <a:gd name="T72" fmla="*/ 27 w 107"/>
                              <a:gd name="T73" fmla="*/ 125 h 145"/>
                              <a:gd name="T74" fmla="*/ 15 w 107"/>
                              <a:gd name="T75" fmla="*/ 131 h 145"/>
                              <a:gd name="T76" fmla="*/ 0 w 107"/>
                              <a:gd name="T77" fmla="*/ 139 h 145"/>
                              <a:gd name="T78" fmla="*/ 45 w 107"/>
                              <a:gd name="T79" fmla="*/ 145 h 145"/>
                              <a:gd name="T80" fmla="*/ 47 w 107"/>
                              <a:gd name="T81" fmla="*/ 145 h 145"/>
                              <a:gd name="T82" fmla="*/ 51 w 107"/>
                              <a:gd name="T83" fmla="*/ 143 h 145"/>
                              <a:gd name="T84" fmla="*/ 55 w 107"/>
                              <a:gd name="T85" fmla="*/ 141 h 145"/>
                              <a:gd name="T86" fmla="*/ 63 w 107"/>
                              <a:gd name="T87" fmla="*/ 141 h 145"/>
                              <a:gd name="T88" fmla="*/ 71 w 107"/>
                              <a:gd name="T89" fmla="*/ 139 h 145"/>
                              <a:gd name="T90" fmla="*/ 83 w 107"/>
                              <a:gd name="T91" fmla="*/ 139 h 145"/>
                              <a:gd name="T92" fmla="*/ 95 w 107"/>
                              <a:gd name="T93" fmla="*/ 141 h 145"/>
                              <a:gd name="T94" fmla="*/ 107 w 107"/>
                              <a:gd name="T95" fmla="*/ 141 h 145"/>
                              <a:gd name="T96" fmla="*/ 107 w 107"/>
                              <a:gd name="T97" fmla="*/ 141 h 145"/>
                              <a:gd name="T98" fmla="*/ 103 w 107"/>
                              <a:gd name="T99" fmla="*/ 139 h 1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07" h="145">
                                <a:moveTo>
                                  <a:pt x="103" y="139"/>
                                </a:moveTo>
                                <a:lnTo>
                                  <a:pt x="99" y="133"/>
                                </a:lnTo>
                                <a:lnTo>
                                  <a:pt x="93" y="129"/>
                                </a:lnTo>
                                <a:lnTo>
                                  <a:pt x="87" y="123"/>
                                </a:lnTo>
                                <a:lnTo>
                                  <a:pt x="81" y="115"/>
                                </a:lnTo>
                                <a:lnTo>
                                  <a:pt x="79" y="107"/>
                                </a:lnTo>
                                <a:lnTo>
                                  <a:pt x="79" y="97"/>
                                </a:lnTo>
                                <a:lnTo>
                                  <a:pt x="93" y="95"/>
                                </a:lnTo>
                                <a:lnTo>
                                  <a:pt x="93" y="93"/>
                                </a:lnTo>
                                <a:lnTo>
                                  <a:pt x="89" y="91"/>
                                </a:lnTo>
                                <a:lnTo>
                                  <a:pt x="85" y="87"/>
                                </a:lnTo>
                                <a:lnTo>
                                  <a:pt x="79" y="83"/>
                                </a:lnTo>
                                <a:lnTo>
                                  <a:pt x="73" y="80"/>
                                </a:lnTo>
                                <a:lnTo>
                                  <a:pt x="69" y="72"/>
                                </a:lnTo>
                                <a:lnTo>
                                  <a:pt x="65" y="66"/>
                                </a:lnTo>
                                <a:lnTo>
                                  <a:pt x="63" y="58"/>
                                </a:lnTo>
                                <a:lnTo>
                                  <a:pt x="75" y="52"/>
                                </a:lnTo>
                                <a:lnTo>
                                  <a:pt x="71" y="52"/>
                                </a:lnTo>
                                <a:lnTo>
                                  <a:pt x="65" y="44"/>
                                </a:lnTo>
                                <a:lnTo>
                                  <a:pt x="57" y="30"/>
                                </a:lnTo>
                                <a:lnTo>
                                  <a:pt x="53" y="0"/>
                                </a:lnTo>
                                <a:lnTo>
                                  <a:pt x="51" y="8"/>
                                </a:lnTo>
                                <a:lnTo>
                                  <a:pt x="47" y="26"/>
                                </a:lnTo>
                                <a:lnTo>
                                  <a:pt x="41" y="44"/>
                                </a:lnTo>
                                <a:lnTo>
                                  <a:pt x="27" y="54"/>
                                </a:lnTo>
                                <a:lnTo>
                                  <a:pt x="39" y="58"/>
                                </a:lnTo>
                                <a:lnTo>
                                  <a:pt x="39" y="62"/>
                                </a:lnTo>
                                <a:lnTo>
                                  <a:pt x="37" y="74"/>
                                </a:lnTo>
                                <a:lnTo>
                                  <a:pt x="33" y="85"/>
                                </a:lnTo>
                                <a:lnTo>
                                  <a:pt x="21" y="95"/>
                                </a:lnTo>
                                <a:lnTo>
                                  <a:pt x="31" y="99"/>
                                </a:lnTo>
                                <a:lnTo>
                                  <a:pt x="31" y="99"/>
                                </a:lnTo>
                                <a:lnTo>
                                  <a:pt x="33" y="103"/>
                                </a:lnTo>
                                <a:lnTo>
                                  <a:pt x="35" y="107"/>
                                </a:lnTo>
                                <a:lnTo>
                                  <a:pt x="35" y="113"/>
                                </a:lnTo>
                                <a:lnTo>
                                  <a:pt x="33" y="119"/>
                                </a:lnTo>
                                <a:lnTo>
                                  <a:pt x="27" y="125"/>
                                </a:lnTo>
                                <a:lnTo>
                                  <a:pt x="15" y="131"/>
                                </a:lnTo>
                                <a:lnTo>
                                  <a:pt x="0" y="139"/>
                                </a:lnTo>
                                <a:lnTo>
                                  <a:pt x="45" y="145"/>
                                </a:lnTo>
                                <a:lnTo>
                                  <a:pt x="47" y="145"/>
                                </a:lnTo>
                                <a:lnTo>
                                  <a:pt x="51" y="143"/>
                                </a:lnTo>
                                <a:lnTo>
                                  <a:pt x="55" y="141"/>
                                </a:lnTo>
                                <a:lnTo>
                                  <a:pt x="63" y="141"/>
                                </a:lnTo>
                                <a:lnTo>
                                  <a:pt x="71" y="139"/>
                                </a:lnTo>
                                <a:lnTo>
                                  <a:pt x="83" y="139"/>
                                </a:lnTo>
                                <a:lnTo>
                                  <a:pt x="95" y="141"/>
                                </a:lnTo>
                                <a:lnTo>
                                  <a:pt x="107" y="141"/>
                                </a:lnTo>
                                <a:lnTo>
                                  <a:pt x="107" y="141"/>
                                </a:lnTo>
                                <a:lnTo>
                                  <a:pt x="103" y="1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84" name="Freeform 411"/>
                        <wps:cNvSpPr>
                          <a:spLocks/>
                        </wps:cNvSpPr>
                        <wps:spPr bwMode="auto">
                          <a:xfrm>
                            <a:off x="523875" y="1476375"/>
                            <a:ext cx="12702" cy="22217"/>
                          </a:xfrm>
                          <a:custGeom>
                            <a:avLst/>
                            <a:gdLst>
                              <a:gd name="T0" fmla="*/ 2 w 8"/>
                              <a:gd name="T1" fmla="*/ 6 h 14"/>
                              <a:gd name="T2" fmla="*/ 0 w 8"/>
                              <a:gd name="T3" fmla="*/ 2 h 14"/>
                              <a:gd name="T4" fmla="*/ 0 w 8"/>
                              <a:gd name="T5" fmla="*/ 0 h 14"/>
                              <a:gd name="T6" fmla="*/ 0 w 8"/>
                              <a:gd name="T7" fmla="*/ 6 h 14"/>
                              <a:gd name="T8" fmla="*/ 0 w 8"/>
                              <a:gd name="T9" fmla="*/ 12 h 14"/>
                              <a:gd name="T10" fmla="*/ 2 w 8"/>
                              <a:gd name="T11" fmla="*/ 14 h 14"/>
                              <a:gd name="T12" fmla="*/ 2 w 8"/>
                              <a:gd name="T13" fmla="*/ 14 h 14"/>
                              <a:gd name="T14" fmla="*/ 8 w 8"/>
                              <a:gd name="T15" fmla="*/ 14 h 14"/>
                              <a:gd name="T16" fmla="*/ 4 w 8"/>
                              <a:gd name="T17" fmla="*/ 10 h 14"/>
                              <a:gd name="T18" fmla="*/ 2 w 8"/>
                              <a:gd name="T19" fmla="*/ 6 h 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" h="14">
                                <a:moveTo>
                                  <a:pt x="2" y="6"/>
                                </a:moveTo>
                                <a:lnTo>
                                  <a:pt x="0" y="2"/>
                                </a:lnTo>
                                <a:lnTo>
                                  <a:pt x="0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2"/>
                                </a:lnTo>
                                <a:lnTo>
                                  <a:pt x="2" y="14"/>
                                </a:lnTo>
                                <a:lnTo>
                                  <a:pt x="2" y="14"/>
                                </a:lnTo>
                                <a:lnTo>
                                  <a:pt x="8" y="14"/>
                                </a:lnTo>
                                <a:lnTo>
                                  <a:pt x="4" y="10"/>
                                </a:lnTo>
                                <a:lnTo>
                                  <a:pt x="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85" name="Freeform 412"/>
                        <wps:cNvSpPr>
                          <a:spLocks/>
                        </wps:cNvSpPr>
                        <wps:spPr bwMode="auto">
                          <a:xfrm>
                            <a:off x="533400" y="1514475"/>
                            <a:ext cx="25404" cy="42847"/>
                          </a:xfrm>
                          <a:custGeom>
                            <a:avLst/>
                            <a:gdLst>
                              <a:gd name="T0" fmla="*/ 4 w 16"/>
                              <a:gd name="T1" fmla="*/ 12 h 27"/>
                              <a:gd name="T2" fmla="*/ 0 w 16"/>
                              <a:gd name="T3" fmla="*/ 4 h 27"/>
                              <a:gd name="T4" fmla="*/ 0 w 16"/>
                              <a:gd name="T5" fmla="*/ 0 h 27"/>
                              <a:gd name="T6" fmla="*/ 0 w 16"/>
                              <a:gd name="T7" fmla="*/ 6 h 27"/>
                              <a:gd name="T8" fmla="*/ 2 w 16"/>
                              <a:gd name="T9" fmla="*/ 14 h 27"/>
                              <a:gd name="T10" fmla="*/ 4 w 16"/>
                              <a:gd name="T11" fmla="*/ 21 h 27"/>
                              <a:gd name="T12" fmla="*/ 6 w 16"/>
                              <a:gd name="T13" fmla="*/ 23 h 27"/>
                              <a:gd name="T14" fmla="*/ 6 w 16"/>
                              <a:gd name="T15" fmla="*/ 27 h 27"/>
                              <a:gd name="T16" fmla="*/ 10 w 16"/>
                              <a:gd name="T17" fmla="*/ 27 h 27"/>
                              <a:gd name="T18" fmla="*/ 12 w 16"/>
                              <a:gd name="T19" fmla="*/ 25 h 27"/>
                              <a:gd name="T20" fmla="*/ 14 w 16"/>
                              <a:gd name="T21" fmla="*/ 25 h 27"/>
                              <a:gd name="T22" fmla="*/ 16 w 16"/>
                              <a:gd name="T23" fmla="*/ 25 h 27"/>
                              <a:gd name="T24" fmla="*/ 10 w 16"/>
                              <a:gd name="T25" fmla="*/ 19 h 27"/>
                              <a:gd name="T26" fmla="*/ 4 w 16"/>
                              <a:gd name="T27" fmla="*/ 12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6" h="27">
                                <a:moveTo>
                                  <a:pt x="4" y="12"/>
                                </a:moveTo>
                                <a:lnTo>
                                  <a:pt x="0" y="4"/>
                                </a:lnTo>
                                <a:lnTo>
                                  <a:pt x="0" y="0"/>
                                </a:lnTo>
                                <a:lnTo>
                                  <a:pt x="0" y="6"/>
                                </a:lnTo>
                                <a:lnTo>
                                  <a:pt x="2" y="14"/>
                                </a:lnTo>
                                <a:lnTo>
                                  <a:pt x="4" y="21"/>
                                </a:lnTo>
                                <a:lnTo>
                                  <a:pt x="6" y="23"/>
                                </a:lnTo>
                                <a:lnTo>
                                  <a:pt x="6" y="27"/>
                                </a:lnTo>
                                <a:lnTo>
                                  <a:pt x="10" y="27"/>
                                </a:lnTo>
                                <a:lnTo>
                                  <a:pt x="12" y="25"/>
                                </a:lnTo>
                                <a:lnTo>
                                  <a:pt x="14" y="25"/>
                                </a:lnTo>
                                <a:lnTo>
                                  <a:pt x="16" y="25"/>
                                </a:lnTo>
                                <a:lnTo>
                                  <a:pt x="10" y="19"/>
                                </a:lnTo>
                                <a:lnTo>
                                  <a:pt x="4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86" name="Freeform 413"/>
                        <wps:cNvSpPr>
                          <a:spLocks/>
                        </wps:cNvSpPr>
                        <wps:spPr bwMode="auto">
                          <a:xfrm>
                            <a:off x="523875" y="1581150"/>
                            <a:ext cx="53983" cy="50781"/>
                          </a:xfrm>
                          <a:custGeom>
                            <a:avLst/>
                            <a:gdLst>
                              <a:gd name="T0" fmla="*/ 22 w 34"/>
                              <a:gd name="T1" fmla="*/ 8 h 32"/>
                              <a:gd name="T2" fmla="*/ 22 w 34"/>
                              <a:gd name="T3" fmla="*/ 2 h 32"/>
                              <a:gd name="T4" fmla="*/ 22 w 34"/>
                              <a:gd name="T5" fmla="*/ 0 h 32"/>
                              <a:gd name="T6" fmla="*/ 18 w 34"/>
                              <a:gd name="T7" fmla="*/ 6 h 32"/>
                              <a:gd name="T8" fmla="*/ 18 w 34"/>
                              <a:gd name="T9" fmla="*/ 14 h 32"/>
                              <a:gd name="T10" fmla="*/ 20 w 34"/>
                              <a:gd name="T11" fmla="*/ 20 h 32"/>
                              <a:gd name="T12" fmla="*/ 20 w 34"/>
                              <a:gd name="T13" fmla="*/ 24 h 32"/>
                              <a:gd name="T14" fmla="*/ 14 w 34"/>
                              <a:gd name="T15" fmla="*/ 26 h 32"/>
                              <a:gd name="T16" fmla="*/ 6 w 34"/>
                              <a:gd name="T17" fmla="*/ 28 h 32"/>
                              <a:gd name="T18" fmla="*/ 2 w 34"/>
                              <a:gd name="T19" fmla="*/ 30 h 32"/>
                              <a:gd name="T20" fmla="*/ 0 w 34"/>
                              <a:gd name="T21" fmla="*/ 32 h 32"/>
                              <a:gd name="T22" fmla="*/ 4 w 34"/>
                              <a:gd name="T23" fmla="*/ 30 h 32"/>
                              <a:gd name="T24" fmla="*/ 8 w 34"/>
                              <a:gd name="T25" fmla="*/ 30 h 32"/>
                              <a:gd name="T26" fmla="*/ 14 w 34"/>
                              <a:gd name="T27" fmla="*/ 28 h 32"/>
                              <a:gd name="T28" fmla="*/ 20 w 34"/>
                              <a:gd name="T29" fmla="*/ 28 h 32"/>
                              <a:gd name="T30" fmla="*/ 24 w 34"/>
                              <a:gd name="T31" fmla="*/ 28 h 32"/>
                              <a:gd name="T32" fmla="*/ 30 w 34"/>
                              <a:gd name="T33" fmla="*/ 26 h 32"/>
                              <a:gd name="T34" fmla="*/ 32 w 34"/>
                              <a:gd name="T35" fmla="*/ 26 h 32"/>
                              <a:gd name="T36" fmla="*/ 34 w 34"/>
                              <a:gd name="T37" fmla="*/ 26 h 32"/>
                              <a:gd name="T38" fmla="*/ 26 w 34"/>
                              <a:gd name="T39" fmla="*/ 18 h 32"/>
                              <a:gd name="T40" fmla="*/ 22 w 34"/>
                              <a:gd name="T41" fmla="*/ 8 h 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34" h="32">
                                <a:moveTo>
                                  <a:pt x="22" y="8"/>
                                </a:moveTo>
                                <a:lnTo>
                                  <a:pt x="22" y="2"/>
                                </a:lnTo>
                                <a:lnTo>
                                  <a:pt x="22" y="0"/>
                                </a:lnTo>
                                <a:lnTo>
                                  <a:pt x="18" y="6"/>
                                </a:lnTo>
                                <a:lnTo>
                                  <a:pt x="18" y="14"/>
                                </a:lnTo>
                                <a:lnTo>
                                  <a:pt x="20" y="20"/>
                                </a:lnTo>
                                <a:lnTo>
                                  <a:pt x="20" y="24"/>
                                </a:lnTo>
                                <a:lnTo>
                                  <a:pt x="14" y="26"/>
                                </a:lnTo>
                                <a:lnTo>
                                  <a:pt x="6" y="28"/>
                                </a:lnTo>
                                <a:lnTo>
                                  <a:pt x="2" y="30"/>
                                </a:lnTo>
                                <a:lnTo>
                                  <a:pt x="0" y="32"/>
                                </a:lnTo>
                                <a:lnTo>
                                  <a:pt x="4" y="30"/>
                                </a:lnTo>
                                <a:lnTo>
                                  <a:pt x="8" y="30"/>
                                </a:lnTo>
                                <a:lnTo>
                                  <a:pt x="14" y="28"/>
                                </a:lnTo>
                                <a:lnTo>
                                  <a:pt x="20" y="28"/>
                                </a:lnTo>
                                <a:lnTo>
                                  <a:pt x="24" y="28"/>
                                </a:lnTo>
                                <a:lnTo>
                                  <a:pt x="30" y="26"/>
                                </a:lnTo>
                                <a:lnTo>
                                  <a:pt x="32" y="26"/>
                                </a:lnTo>
                                <a:lnTo>
                                  <a:pt x="34" y="26"/>
                                </a:lnTo>
                                <a:lnTo>
                                  <a:pt x="26" y="18"/>
                                </a:lnTo>
                                <a:lnTo>
                                  <a:pt x="22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87" name="Freeform 414"/>
                        <wps:cNvSpPr>
                          <a:spLocks/>
                        </wps:cNvSpPr>
                        <wps:spPr bwMode="auto">
                          <a:xfrm>
                            <a:off x="676275" y="1485900"/>
                            <a:ext cx="12702" cy="25391"/>
                          </a:xfrm>
                          <a:custGeom>
                            <a:avLst/>
                            <a:gdLst>
                              <a:gd name="T0" fmla="*/ 4 w 8"/>
                              <a:gd name="T1" fmla="*/ 6 h 16"/>
                              <a:gd name="T2" fmla="*/ 2 w 8"/>
                              <a:gd name="T3" fmla="*/ 2 h 16"/>
                              <a:gd name="T4" fmla="*/ 0 w 8"/>
                              <a:gd name="T5" fmla="*/ 0 h 16"/>
                              <a:gd name="T6" fmla="*/ 0 w 8"/>
                              <a:gd name="T7" fmla="*/ 8 h 16"/>
                              <a:gd name="T8" fmla="*/ 2 w 8"/>
                              <a:gd name="T9" fmla="*/ 12 h 16"/>
                              <a:gd name="T10" fmla="*/ 4 w 8"/>
                              <a:gd name="T11" fmla="*/ 16 h 16"/>
                              <a:gd name="T12" fmla="*/ 4 w 8"/>
                              <a:gd name="T13" fmla="*/ 16 h 16"/>
                              <a:gd name="T14" fmla="*/ 8 w 8"/>
                              <a:gd name="T15" fmla="*/ 14 h 16"/>
                              <a:gd name="T16" fmla="*/ 6 w 8"/>
                              <a:gd name="T17" fmla="*/ 10 h 16"/>
                              <a:gd name="T18" fmla="*/ 4 w 8"/>
                              <a:gd name="T19" fmla="*/ 6 h 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" h="16">
                                <a:moveTo>
                                  <a:pt x="4" y="6"/>
                                </a:moveTo>
                                <a:lnTo>
                                  <a:pt x="2" y="2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2" y="12"/>
                                </a:lnTo>
                                <a:lnTo>
                                  <a:pt x="4" y="16"/>
                                </a:lnTo>
                                <a:lnTo>
                                  <a:pt x="4" y="16"/>
                                </a:lnTo>
                                <a:lnTo>
                                  <a:pt x="8" y="14"/>
                                </a:lnTo>
                                <a:lnTo>
                                  <a:pt x="6" y="10"/>
                                </a:lnTo>
                                <a:lnTo>
                                  <a:pt x="4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88" name="Freeform 415"/>
                        <wps:cNvSpPr>
                          <a:spLocks/>
                        </wps:cNvSpPr>
                        <wps:spPr bwMode="auto">
                          <a:xfrm>
                            <a:off x="685800" y="1524000"/>
                            <a:ext cx="28579" cy="42847"/>
                          </a:xfrm>
                          <a:custGeom>
                            <a:avLst/>
                            <a:gdLst>
                              <a:gd name="T0" fmla="*/ 6 w 18"/>
                              <a:gd name="T1" fmla="*/ 11 h 27"/>
                              <a:gd name="T2" fmla="*/ 2 w 18"/>
                              <a:gd name="T3" fmla="*/ 4 h 27"/>
                              <a:gd name="T4" fmla="*/ 0 w 18"/>
                              <a:gd name="T5" fmla="*/ 0 h 27"/>
                              <a:gd name="T6" fmla="*/ 0 w 18"/>
                              <a:gd name="T7" fmla="*/ 8 h 27"/>
                              <a:gd name="T8" fmla="*/ 2 w 18"/>
                              <a:gd name="T9" fmla="*/ 15 h 27"/>
                              <a:gd name="T10" fmla="*/ 6 w 18"/>
                              <a:gd name="T11" fmla="*/ 21 h 27"/>
                              <a:gd name="T12" fmla="*/ 8 w 18"/>
                              <a:gd name="T13" fmla="*/ 25 h 27"/>
                              <a:gd name="T14" fmla="*/ 8 w 18"/>
                              <a:gd name="T15" fmla="*/ 27 h 27"/>
                              <a:gd name="T16" fmla="*/ 10 w 18"/>
                              <a:gd name="T17" fmla="*/ 27 h 27"/>
                              <a:gd name="T18" fmla="*/ 14 w 18"/>
                              <a:gd name="T19" fmla="*/ 25 h 27"/>
                              <a:gd name="T20" fmla="*/ 16 w 18"/>
                              <a:gd name="T21" fmla="*/ 25 h 27"/>
                              <a:gd name="T22" fmla="*/ 18 w 18"/>
                              <a:gd name="T23" fmla="*/ 25 h 27"/>
                              <a:gd name="T24" fmla="*/ 10 w 18"/>
                              <a:gd name="T25" fmla="*/ 19 h 27"/>
                              <a:gd name="T26" fmla="*/ 6 w 18"/>
                              <a:gd name="T27" fmla="*/ 11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8" h="27">
                                <a:moveTo>
                                  <a:pt x="6" y="11"/>
                                </a:moveTo>
                                <a:lnTo>
                                  <a:pt x="2" y="4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2" y="15"/>
                                </a:lnTo>
                                <a:lnTo>
                                  <a:pt x="6" y="21"/>
                                </a:lnTo>
                                <a:lnTo>
                                  <a:pt x="8" y="25"/>
                                </a:lnTo>
                                <a:lnTo>
                                  <a:pt x="8" y="27"/>
                                </a:lnTo>
                                <a:lnTo>
                                  <a:pt x="10" y="27"/>
                                </a:lnTo>
                                <a:lnTo>
                                  <a:pt x="14" y="25"/>
                                </a:lnTo>
                                <a:lnTo>
                                  <a:pt x="16" y="25"/>
                                </a:lnTo>
                                <a:lnTo>
                                  <a:pt x="18" y="25"/>
                                </a:lnTo>
                                <a:lnTo>
                                  <a:pt x="10" y="19"/>
                                </a:lnTo>
                                <a:lnTo>
                                  <a:pt x="6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89" name="Freeform 416"/>
                        <wps:cNvSpPr>
                          <a:spLocks/>
                        </wps:cNvSpPr>
                        <wps:spPr bwMode="auto">
                          <a:xfrm>
                            <a:off x="666750" y="1590675"/>
                            <a:ext cx="53983" cy="53955"/>
                          </a:xfrm>
                          <a:custGeom>
                            <a:avLst/>
                            <a:gdLst>
                              <a:gd name="T0" fmla="*/ 22 w 34"/>
                              <a:gd name="T1" fmla="*/ 10 h 34"/>
                              <a:gd name="T2" fmla="*/ 22 w 34"/>
                              <a:gd name="T3" fmla="*/ 2 h 34"/>
                              <a:gd name="T4" fmla="*/ 22 w 34"/>
                              <a:gd name="T5" fmla="*/ 0 h 34"/>
                              <a:gd name="T6" fmla="*/ 18 w 34"/>
                              <a:gd name="T7" fmla="*/ 8 h 34"/>
                              <a:gd name="T8" fmla="*/ 18 w 34"/>
                              <a:gd name="T9" fmla="*/ 16 h 34"/>
                              <a:gd name="T10" fmla="*/ 18 w 34"/>
                              <a:gd name="T11" fmla="*/ 20 h 34"/>
                              <a:gd name="T12" fmla="*/ 20 w 34"/>
                              <a:gd name="T13" fmla="*/ 24 h 34"/>
                              <a:gd name="T14" fmla="*/ 12 w 34"/>
                              <a:gd name="T15" fmla="*/ 26 h 34"/>
                              <a:gd name="T16" fmla="*/ 6 w 34"/>
                              <a:gd name="T17" fmla="*/ 28 h 34"/>
                              <a:gd name="T18" fmla="*/ 0 w 34"/>
                              <a:gd name="T19" fmla="*/ 32 h 34"/>
                              <a:gd name="T20" fmla="*/ 0 w 34"/>
                              <a:gd name="T21" fmla="*/ 34 h 34"/>
                              <a:gd name="T22" fmla="*/ 2 w 34"/>
                              <a:gd name="T23" fmla="*/ 32 h 34"/>
                              <a:gd name="T24" fmla="*/ 8 w 34"/>
                              <a:gd name="T25" fmla="*/ 30 h 34"/>
                              <a:gd name="T26" fmla="*/ 12 w 34"/>
                              <a:gd name="T27" fmla="*/ 30 h 34"/>
                              <a:gd name="T28" fmla="*/ 18 w 34"/>
                              <a:gd name="T29" fmla="*/ 30 h 34"/>
                              <a:gd name="T30" fmla="*/ 24 w 34"/>
                              <a:gd name="T31" fmla="*/ 28 h 34"/>
                              <a:gd name="T32" fmla="*/ 28 w 34"/>
                              <a:gd name="T33" fmla="*/ 28 h 34"/>
                              <a:gd name="T34" fmla="*/ 32 w 34"/>
                              <a:gd name="T35" fmla="*/ 28 h 34"/>
                              <a:gd name="T36" fmla="*/ 34 w 34"/>
                              <a:gd name="T37" fmla="*/ 28 h 34"/>
                              <a:gd name="T38" fmla="*/ 24 w 34"/>
                              <a:gd name="T39" fmla="*/ 20 h 34"/>
                              <a:gd name="T40" fmla="*/ 22 w 34"/>
                              <a:gd name="T41" fmla="*/ 10 h 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34" h="34">
                                <a:moveTo>
                                  <a:pt x="22" y="10"/>
                                </a:moveTo>
                                <a:lnTo>
                                  <a:pt x="22" y="2"/>
                                </a:lnTo>
                                <a:lnTo>
                                  <a:pt x="22" y="0"/>
                                </a:lnTo>
                                <a:lnTo>
                                  <a:pt x="18" y="8"/>
                                </a:lnTo>
                                <a:lnTo>
                                  <a:pt x="18" y="16"/>
                                </a:lnTo>
                                <a:lnTo>
                                  <a:pt x="18" y="20"/>
                                </a:lnTo>
                                <a:lnTo>
                                  <a:pt x="20" y="24"/>
                                </a:lnTo>
                                <a:lnTo>
                                  <a:pt x="12" y="26"/>
                                </a:lnTo>
                                <a:lnTo>
                                  <a:pt x="6" y="28"/>
                                </a:lnTo>
                                <a:lnTo>
                                  <a:pt x="0" y="32"/>
                                </a:lnTo>
                                <a:lnTo>
                                  <a:pt x="0" y="34"/>
                                </a:lnTo>
                                <a:lnTo>
                                  <a:pt x="2" y="32"/>
                                </a:lnTo>
                                <a:lnTo>
                                  <a:pt x="8" y="30"/>
                                </a:lnTo>
                                <a:lnTo>
                                  <a:pt x="12" y="30"/>
                                </a:lnTo>
                                <a:lnTo>
                                  <a:pt x="18" y="30"/>
                                </a:lnTo>
                                <a:lnTo>
                                  <a:pt x="24" y="28"/>
                                </a:lnTo>
                                <a:lnTo>
                                  <a:pt x="28" y="28"/>
                                </a:lnTo>
                                <a:lnTo>
                                  <a:pt x="32" y="28"/>
                                </a:lnTo>
                                <a:lnTo>
                                  <a:pt x="34" y="28"/>
                                </a:lnTo>
                                <a:lnTo>
                                  <a:pt x="24" y="20"/>
                                </a:lnTo>
                                <a:lnTo>
                                  <a:pt x="22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90" name="Freeform 417"/>
                        <wps:cNvSpPr>
                          <a:spLocks/>
                        </wps:cNvSpPr>
                        <wps:spPr bwMode="auto">
                          <a:xfrm>
                            <a:off x="857250" y="514350"/>
                            <a:ext cx="979625" cy="2680296"/>
                          </a:xfrm>
                          <a:custGeom>
                            <a:avLst/>
                            <a:gdLst>
                              <a:gd name="T0" fmla="*/ 581 w 617"/>
                              <a:gd name="T1" fmla="*/ 832 h 1689"/>
                              <a:gd name="T2" fmla="*/ 617 w 617"/>
                              <a:gd name="T3" fmla="*/ 689 h 1689"/>
                              <a:gd name="T4" fmla="*/ 551 w 617"/>
                              <a:gd name="T5" fmla="*/ 618 h 1689"/>
                              <a:gd name="T6" fmla="*/ 480 w 617"/>
                              <a:gd name="T7" fmla="*/ 523 h 1689"/>
                              <a:gd name="T8" fmla="*/ 454 w 617"/>
                              <a:gd name="T9" fmla="*/ 441 h 1689"/>
                              <a:gd name="T10" fmla="*/ 520 w 617"/>
                              <a:gd name="T11" fmla="*/ 429 h 1689"/>
                              <a:gd name="T12" fmla="*/ 522 w 617"/>
                              <a:gd name="T13" fmla="*/ 390 h 1689"/>
                              <a:gd name="T14" fmla="*/ 492 w 617"/>
                              <a:gd name="T15" fmla="*/ 320 h 1689"/>
                              <a:gd name="T16" fmla="*/ 579 w 617"/>
                              <a:gd name="T17" fmla="*/ 223 h 1689"/>
                              <a:gd name="T18" fmla="*/ 524 w 617"/>
                              <a:gd name="T19" fmla="*/ 209 h 1689"/>
                              <a:gd name="T20" fmla="*/ 450 w 617"/>
                              <a:gd name="T21" fmla="*/ 229 h 1689"/>
                              <a:gd name="T22" fmla="*/ 408 w 617"/>
                              <a:gd name="T23" fmla="*/ 115 h 1689"/>
                              <a:gd name="T24" fmla="*/ 334 w 617"/>
                              <a:gd name="T25" fmla="*/ 0 h 1689"/>
                              <a:gd name="T26" fmla="*/ 310 w 617"/>
                              <a:gd name="T27" fmla="*/ 48 h 1689"/>
                              <a:gd name="T28" fmla="*/ 292 w 617"/>
                              <a:gd name="T29" fmla="*/ 257 h 1689"/>
                              <a:gd name="T30" fmla="*/ 228 w 617"/>
                              <a:gd name="T31" fmla="*/ 312 h 1689"/>
                              <a:gd name="T32" fmla="*/ 172 w 617"/>
                              <a:gd name="T33" fmla="*/ 364 h 1689"/>
                              <a:gd name="T34" fmla="*/ 184 w 617"/>
                              <a:gd name="T35" fmla="*/ 386 h 1689"/>
                              <a:gd name="T36" fmla="*/ 248 w 617"/>
                              <a:gd name="T37" fmla="*/ 388 h 1689"/>
                              <a:gd name="T38" fmla="*/ 306 w 617"/>
                              <a:gd name="T39" fmla="*/ 390 h 1689"/>
                              <a:gd name="T40" fmla="*/ 314 w 617"/>
                              <a:gd name="T41" fmla="*/ 412 h 1689"/>
                              <a:gd name="T42" fmla="*/ 312 w 617"/>
                              <a:gd name="T43" fmla="*/ 467 h 1689"/>
                              <a:gd name="T44" fmla="*/ 367 w 617"/>
                              <a:gd name="T45" fmla="*/ 457 h 1689"/>
                              <a:gd name="T46" fmla="*/ 367 w 617"/>
                              <a:gd name="T47" fmla="*/ 542 h 1689"/>
                              <a:gd name="T48" fmla="*/ 284 w 617"/>
                              <a:gd name="T49" fmla="*/ 687 h 1689"/>
                              <a:gd name="T50" fmla="*/ 228 w 617"/>
                              <a:gd name="T51" fmla="*/ 788 h 1689"/>
                              <a:gd name="T52" fmla="*/ 280 w 617"/>
                              <a:gd name="T53" fmla="*/ 820 h 1689"/>
                              <a:gd name="T54" fmla="*/ 306 w 617"/>
                              <a:gd name="T55" fmla="*/ 868 h 1689"/>
                              <a:gd name="T56" fmla="*/ 248 w 617"/>
                              <a:gd name="T57" fmla="*/ 977 h 1689"/>
                              <a:gd name="T58" fmla="*/ 180 w 617"/>
                              <a:gd name="T59" fmla="*/ 1008 h 1689"/>
                              <a:gd name="T60" fmla="*/ 124 w 617"/>
                              <a:gd name="T61" fmla="*/ 1028 h 1689"/>
                              <a:gd name="T62" fmla="*/ 111 w 617"/>
                              <a:gd name="T63" fmla="*/ 1060 h 1689"/>
                              <a:gd name="T64" fmla="*/ 190 w 617"/>
                              <a:gd name="T65" fmla="*/ 1143 h 1689"/>
                              <a:gd name="T66" fmla="*/ 264 w 617"/>
                              <a:gd name="T67" fmla="*/ 1191 h 1689"/>
                              <a:gd name="T68" fmla="*/ 230 w 617"/>
                              <a:gd name="T69" fmla="*/ 1250 h 1689"/>
                              <a:gd name="T70" fmla="*/ 174 w 617"/>
                              <a:gd name="T71" fmla="*/ 1301 h 1689"/>
                              <a:gd name="T72" fmla="*/ 111 w 617"/>
                              <a:gd name="T73" fmla="*/ 1334 h 1689"/>
                              <a:gd name="T74" fmla="*/ 50 w 617"/>
                              <a:gd name="T75" fmla="*/ 1358 h 1689"/>
                              <a:gd name="T76" fmla="*/ 8 w 617"/>
                              <a:gd name="T77" fmla="*/ 1366 h 1689"/>
                              <a:gd name="T78" fmla="*/ 22 w 617"/>
                              <a:gd name="T79" fmla="*/ 1418 h 1689"/>
                              <a:gd name="T80" fmla="*/ 90 w 617"/>
                              <a:gd name="T81" fmla="*/ 1475 h 1689"/>
                              <a:gd name="T82" fmla="*/ 141 w 617"/>
                              <a:gd name="T83" fmla="*/ 1499 h 1689"/>
                              <a:gd name="T84" fmla="*/ 188 w 617"/>
                              <a:gd name="T85" fmla="*/ 1503 h 1689"/>
                              <a:gd name="T86" fmla="*/ 240 w 617"/>
                              <a:gd name="T87" fmla="*/ 1493 h 1689"/>
                              <a:gd name="T88" fmla="*/ 304 w 617"/>
                              <a:gd name="T89" fmla="*/ 1483 h 1689"/>
                              <a:gd name="T90" fmla="*/ 357 w 617"/>
                              <a:gd name="T91" fmla="*/ 1493 h 1689"/>
                              <a:gd name="T92" fmla="*/ 367 w 617"/>
                              <a:gd name="T93" fmla="*/ 1554 h 1689"/>
                              <a:gd name="T94" fmla="*/ 312 w 617"/>
                              <a:gd name="T95" fmla="*/ 1622 h 1689"/>
                              <a:gd name="T96" fmla="*/ 280 w 617"/>
                              <a:gd name="T97" fmla="*/ 1636 h 1689"/>
                              <a:gd name="T98" fmla="*/ 322 w 617"/>
                              <a:gd name="T99" fmla="*/ 1677 h 1689"/>
                              <a:gd name="T100" fmla="*/ 563 w 617"/>
                              <a:gd name="T101" fmla="*/ 1677 h 1689"/>
                              <a:gd name="T102" fmla="*/ 585 w 617"/>
                              <a:gd name="T103" fmla="*/ 1650 h 1689"/>
                              <a:gd name="T104" fmla="*/ 611 w 617"/>
                              <a:gd name="T105" fmla="*/ 881 h 168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617" h="1689">
                                <a:moveTo>
                                  <a:pt x="611" y="881"/>
                                </a:moveTo>
                                <a:lnTo>
                                  <a:pt x="597" y="870"/>
                                </a:lnTo>
                                <a:lnTo>
                                  <a:pt x="589" y="858"/>
                                </a:lnTo>
                                <a:lnTo>
                                  <a:pt x="583" y="844"/>
                                </a:lnTo>
                                <a:lnTo>
                                  <a:pt x="581" y="832"/>
                                </a:lnTo>
                                <a:lnTo>
                                  <a:pt x="583" y="818"/>
                                </a:lnTo>
                                <a:lnTo>
                                  <a:pt x="591" y="806"/>
                                </a:lnTo>
                                <a:lnTo>
                                  <a:pt x="613" y="786"/>
                                </a:lnTo>
                                <a:lnTo>
                                  <a:pt x="617" y="782"/>
                                </a:lnTo>
                                <a:lnTo>
                                  <a:pt x="617" y="689"/>
                                </a:lnTo>
                                <a:lnTo>
                                  <a:pt x="615" y="687"/>
                                </a:lnTo>
                                <a:lnTo>
                                  <a:pt x="599" y="671"/>
                                </a:lnTo>
                                <a:lnTo>
                                  <a:pt x="585" y="655"/>
                                </a:lnTo>
                                <a:lnTo>
                                  <a:pt x="567" y="638"/>
                                </a:lnTo>
                                <a:lnTo>
                                  <a:pt x="551" y="618"/>
                                </a:lnTo>
                                <a:lnTo>
                                  <a:pt x="536" y="598"/>
                                </a:lnTo>
                                <a:lnTo>
                                  <a:pt x="520" y="580"/>
                                </a:lnTo>
                                <a:lnTo>
                                  <a:pt x="504" y="560"/>
                                </a:lnTo>
                                <a:lnTo>
                                  <a:pt x="492" y="540"/>
                                </a:lnTo>
                                <a:lnTo>
                                  <a:pt x="480" y="523"/>
                                </a:lnTo>
                                <a:lnTo>
                                  <a:pt x="470" y="505"/>
                                </a:lnTo>
                                <a:lnTo>
                                  <a:pt x="462" y="487"/>
                                </a:lnTo>
                                <a:lnTo>
                                  <a:pt x="456" y="471"/>
                                </a:lnTo>
                                <a:lnTo>
                                  <a:pt x="454" y="455"/>
                                </a:lnTo>
                                <a:lnTo>
                                  <a:pt x="454" y="441"/>
                                </a:lnTo>
                                <a:lnTo>
                                  <a:pt x="462" y="422"/>
                                </a:lnTo>
                                <a:lnTo>
                                  <a:pt x="476" y="416"/>
                                </a:lnTo>
                                <a:lnTo>
                                  <a:pt x="490" y="416"/>
                                </a:lnTo>
                                <a:lnTo>
                                  <a:pt x="506" y="422"/>
                                </a:lnTo>
                                <a:lnTo>
                                  <a:pt x="520" y="429"/>
                                </a:lnTo>
                                <a:lnTo>
                                  <a:pt x="532" y="435"/>
                                </a:lnTo>
                                <a:lnTo>
                                  <a:pt x="538" y="433"/>
                                </a:lnTo>
                                <a:lnTo>
                                  <a:pt x="538" y="422"/>
                                </a:lnTo>
                                <a:lnTo>
                                  <a:pt x="532" y="404"/>
                                </a:lnTo>
                                <a:lnTo>
                                  <a:pt x="522" y="390"/>
                                </a:lnTo>
                                <a:lnTo>
                                  <a:pt x="510" y="376"/>
                                </a:lnTo>
                                <a:lnTo>
                                  <a:pt x="498" y="362"/>
                                </a:lnTo>
                                <a:lnTo>
                                  <a:pt x="490" y="348"/>
                                </a:lnTo>
                                <a:lnTo>
                                  <a:pt x="486" y="336"/>
                                </a:lnTo>
                                <a:lnTo>
                                  <a:pt x="492" y="320"/>
                                </a:lnTo>
                                <a:lnTo>
                                  <a:pt x="504" y="305"/>
                                </a:lnTo>
                                <a:lnTo>
                                  <a:pt x="524" y="287"/>
                                </a:lnTo>
                                <a:lnTo>
                                  <a:pt x="543" y="265"/>
                                </a:lnTo>
                                <a:lnTo>
                                  <a:pt x="563" y="243"/>
                                </a:lnTo>
                                <a:lnTo>
                                  <a:pt x="579" y="223"/>
                                </a:lnTo>
                                <a:lnTo>
                                  <a:pt x="587" y="207"/>
                                </a:lnTo>
                                <a:lnTo>
                                  <a:pt x="587" y="196"/>
                                </a:lnTo>
                                <a:lnTo>
                                  <a:pt x="577" y="193"/>
                                </a:lnTo>
                                <a:lnTo>
                                  <a:pt x="551" y="199"/>
                                </a:lnTo>
                                <a:lnTo>
                                  <a:pt x="524" y="209"/>
                                </a:lnTo>
                                <a:lnTo>
                                  <a:pt x="500" y="221"/>
                                </a:lnTo>
                                <a:lnTo>
                                  <a:pt x="482" y="227"/>
                                </a:lnTo>
                                <a:lnTo>
                                  <a:pt x="470" y="231"/>
                                </a:lnTo>
                                <a:lnTo>
                                  <a:pt x="458" y="233"/>
                                </a:lnTo>
                                <a:lnTo>
                                  <a:pt x="450" y="229"/>
                                </a:lnTo>
                                <a:lnTo>
                                  <a:pt x="444" y="217"/>
                                </a:lnTo>
                                <a:lnTo>
                                  <a:pt x="438" y="199"/>
                                </a:lnTo>
                                <a:lnTo>
                                  <a:pt x="430" y="175"/>
                                </a:lnTo>
                                <a:lnTo>
                                  <a:pt x="420" y="148"/>
                                </a:lnTo>
                                <a:lnTo>
                                  <a:pt x="408" y="115"/>
                                </a:lnTo>
                                <a:lnTo>
                                  <a:pt x="394" y="84"/>
                                </a:lnTo>
                                <a:lnTo>
                                  <a:pt x="378" y="54"/>
                                </a:lnTo>
                                <a:lnTo>
                                  <a:pt x="363" y="28"/>
                                </a:lnTo>
                                <a:lnTo>
                                  <a:pt x="347" y="10"/>
                                </a:lnTo>
                                <a:lnTo>
                                  <a:pt x="334" y="0"/>
                                </a:lnTo>
                                <a:lnTo>
                                  <a:pt x="330" y="0"/>
                                </a:lnTo>
                                <a:lnTo>
                                  <a:pt x="326" y="0"/>
                                </a:lnTo>
                                <a:lnTo>
                                  <a:pt x="322" y="2"/>
                                </a:lnTo>
                                <a:lnTo>
                                  <a:pt x="320" y="4"/>
                                </a:lnTo>
                                <a:lnTo>
                                  <a:pt x="310" y="48"/>
                                </a:lnTo>
                                <a:lnTo>
                                  <a:pt x="310" y="121"/>
                                </a:lnTo>
                                <a:lnTo>
                                  <a:pt x="312" y="196"/>
                                </a:lnTo>
                                <a:lnTo>
                                  <a:pt x="308" y="237"/>
                                </a:lnTo>
                                <a:lnTo>
                                  <a:pt x="302" y="245"/>
                                </a:lnTo>
                                <a:lnTo>
                                  <a:pt x="292" y="257"/>
                                </a:lnTo>
                                <a:lnTo>
                                  <a:pt x="282" y="267"/>
                                </a:lnTo>
                                <a:lnTo>
                                  <a:pt x="270" y="277"/>
                                </a:lnTo>
                                <a:lnTo>
                                  <a:pt x="256" y="289"/>
                                </a:lnTo>
                                <a:lnTo>
                                  <a:pt x="242" y="301"/>
                                </a:lnTo>
                                <a:lnTo>
                                  <a:pt x="228" y="312"/>
                                </a:lnTo>
                                <a:lnTo>
                                  <a:pt x="214" y="324"/>
                                </a:lnTo>
                                <a:lnTo>
                                  <a:pt x="202" y="334"/>
                                </a:lnTo>
                                <a:lnTo>
                                  <a:pt x="190" y="344"/>
                                </a:lnTo>
                                <a:lnTo>
                                  <a:pt x="180" y="354"/>
                                </a:lnTo>
                                <a:lnTo>
                                  <a:pt x="172" y="364"/>
                                </a:lnTo>
                                <a:lnTo>
                                  <a:pt x="168" y="370"/>
                                </a:lnTo>
                                <a:lnTo>
                                  <a:pt x="166" y="376"/>
                                </a:lnTo>
                                <a:lnTo>
                                  <a:pt x="168" y="382"/>
                                </a:lnTo>
                                <a:lnTo>
                                  <a:pt x="174" y="384"/>
                                </a:lnTo>
                                <a:lnTo>
                                  <a:pt x="184" y="386"/>
                                </a:lnTo>
                                <a:lnTo>
                                  <a:pt x="196" y="388"/>
                                </a:lnTo>
                                <a:lnTo>
                                  <a:pt x="208" y="388"/>
                                </a:lnTo>
                                <a:lnTo>
                                  <a:pt x="220" y="388"/>
                                </a:lnTo>
                                <a:lnTo>
                                  <a:pt x="234" y="388"/>
                                </a:lnTo>
                                <a:lnTo>
                                  <a:pt x="248" y="388"/>
                                </a:lnTo>
                                <a:lnTo>
                                  <a:pt x="262" y="388"/>
                                </a:lnTo>
                                <a:lnTo>
                                  <a:pt x="274" y="388"/>
                                </a:lnTo>
                                <a:lnTo>
                                  <a:pt x="286" y="388"/>
                                </a:lnTo>
                                <a:lnTo>
                                  <a:pt x="298" y="390"/>
                                </a:lnTo>
                                <a:lnTo>
                                  <a:pt x="306" y="390"/>
                                </a:lnTo>
                                <a:lnTo>
                                  <a:pt x="312" y="392"/>
                                </a:lnTo>
                                <a:lnTo>
                                  <a:pt x="318" y="396"/>
                                </a:lnTo>
                                <a:lnTo>
                                  <a:pt x="320" y="400"/>
                                </a:lnTo>
                                <a:lnTo>
                                  <a:pt x="318" y="406"/>
                                </a:lnTo>
                                <a:lnTo>
                                  <a:pt x="314" y="412"/>
                                </a:lnTo>
                                <a:lnTo>
                                  <a:pt x="304" y="425"/>
                                </a:lnTo>
                                <a:lnTo>
                                  <a:pt x="300" y="439"/>
                                </a:lnTo>
                                <a:lnTo>
                                  <a:pt x="300" y="451"/>
                                </a:lnTo>
                                <a:lnTo>
                                  <a:pt x="304" y="461"/>
                                </a:lnTo>
                                <a:lnTo>
                                  <a:pt x="312" y="467"/>
                                </a:lnTo>
                                <a:lnTo>
                                  <a:pt x="322" y="469"/>
                                </a:lnTo>
                                <a:lnTo>
                                  <a:pt x="334" y="467"/>
                                </a:lnTo>
                                <a:lnTo>
                                  <a:pt x="347" y="461"/>
                                </a:lnTo>
                                <a:lnTo>
                                  <a:pt x="360" y="455"/>
                                </a:lnTo>
                                <a:lnTo>
                                  <a:pt x="367" y="457"/>
                                </a:lnTo>
                                <a:lnTo>
                                  <a:pt x="376" y="465"/>
                                </a:lnTo>
                                <a:lnTo>
                                  <a:pt x="379" y="479"/>
                                </a:lnTo>
                                <a:lnTo>
                                  <a:pt x="379" y="497"/>
                                </a:lnTo>
                                <a:lnTo>
                                  <a:pt x="376" y="519"/>
                                </a:lnTo>
                                <a:lnTo>
                                  <a:pt x="367" y="542"/>
                                </a:lnTo>
                                <a:lnTo>
                                  <a:pt x="355" y="568"/>
                                </a:lnTo>
                                <a:lnTo>
                                  <a:pt x="341" y="594"/>
                                </a:lnTo>
                                <a:lnTo>
                                  <a:pt x="322" y="624"/>
                                </a:lnTo>
                                <a:lnTo>
                                  <a:pt x="304" y="655"/>
                                </a:lnTo>
                                <a:lnTo>
                                  <a:pt x="284" y="687"/>
                                </a:lnTo>
                                <a:lnTo>
                                  <a:pt x="266" y="717"/>
                                </a:lnTo>
                                <a:lnTo>
                                  <a:pt x="250" y="743"/>
                                </a:lnTo>
                                <a:lnTo>
                                  <a:pt x="238" y="762"/>
                                </a:lnTo>
                                <a:lnTo>
                                  <a:pt x="230" y="778"/>
                                </a:lnTo>
                                <a:lnTo>
                                  <a:pt x="228" y="788"/>
                                </a:lnTo>
                                <a:lnTo>
                                  <a:pt x="232" y="796"/>
                                </a:lnTo>
                                <a:lnTo>
                                  <a:pt x="242" y="804"/>
                                </a:lnTo>
                                <a:lnTo>
                                  <a:pt x="254" y="810"/>
                                </a:lnTo>
                                <a:lnTo>
                                  <a:pt x="268" y="816"/>
                                </a:lnTo>
                                <a:lnTo>
                                  <a:pt x="280" y="820"/>
                                </a:lnTo>
                                <a:lnTo>
                                  <a:pt x="292" y="824"/>
                                </a:lnTo>
                                <a:lnTo>
                                  <a:pt x="300" y="828"/>
                                </a:lnTo>
                                <a:lnTo>
                                  <a:pt x="302" y="834"/>
                                </a:lnTo>
                                <a:lnTo>
                                  <a:pt x="306" y="848"/>
                                </a:lnTo>
                                <a:lnTo>
                                  <a:pt x="306" y="868"/>
                                </a:lnTo>
                                <a:lnTo>
                                  <a:pt x="304" y="889"/>
                                </a:lnTo>
                                <a:lnTo>
                                  <a:pt x="300" y="913"/>
                                </a:lnTo>
                                <a:lnTo>
                                  <a:pt x="288" y="937"/>
                                </a:lnTo>
                                <a:lnTo>
                                  <a:pt x="272" y="959"/>
                                </a:lnTo>
                                <a:lnTo>
                                  <a:pt x="248" y="977"/>
                                </a:lnTo>
                                <a:lnTo>
                                  <a:pt x="236" y="984"/>
                                </a:lnTo>
                                <a:lnTo>
                                  <a:pt x="222" y="992"/>
                                </a:lnTo>
                                <a:lnTo>
                                  <a:pt x="208" y="998"/>
                                </a:lnTo>
                                <a:lnTo>
                                  <a:pt x="194" y="1002"/>
                                </a:lnTo>
                                <a:lnTo>
                                  <a:pt x="180" y="1008"/>
                                </a:lnTo>
                                <a:lnTo>
                                  <a:pt x="166" y="1012"/>
                                </a:lnTo>
                                <a:lnTo>
                                  <a:pt x="154" y="1016"/>
                                </a:lnTo>
                                <a:lnTo>
                                  <a:pt x="145" y="1020"/>
                                </a:lnTo>
                                <a:lnTo>
                                  <a:pt x="135" y="1024"/>
                                </a:lnTo>
                                <a:lnTo>
                                  <a:pt x="124" y="1028"/>
                                </a:lnTo>
                                <a:lnTo>
                                  <a:pt x="118" y="1034"/>
                                </a:lnTo>
                                <a:lnTo>
                                  <a:pt x="112" y="1038"/>
                                </a:lnTo>
                                <a:lnTo>
                                  <a:pt x="111" y="1044"/>
                                </a:lnTo>
                                <a:lnTo>
                                  <a:pt x="108" y="1052"/>
                                </a:lnTo>
                                <a:lnTo>
                                  <a:pt x="111" y="1060"/>
                                </a:lnTo>
                                <a:lnTo>
                                  <a:pt x="117" y="1070"/>
                                </a:lnTo>
                                <a:lnTo>
                                  <a:pt x="129" y="1090"/>
                                </a:lnTo>
                                <a:lnTo>
                                  <a:pt x="148" y="1109"/>
                                </a:lnTo>
                                <a:lnTo>
                                  <a:pt x="168" y="1127"/>
                                </a:lnTo>
                                <a:lnTo>
                                  <a:pt x="190" y="1143"/>
                                </a:lnTo>
                                <a:lnTo>
                                  <a:pt x="212" y="1157"/>
                                </a:lnTo>
                                <a:lnTo>
                                  <a:pt x="230" y="1171"/>
                                </a:lnTo>
                                <a:lnTo>
                                  <a:pt x="246" y="1179"/>
                                </a:lnTo>
                                <a:lnTo>
                                  <a:pt x="258" y="1185"/>
                                </a:lnTo>
                                <a:lnTo>
                                  <a:pt x="264" y="1191"/>
                                </a:lnTo>
                                <a:lnTo>
                                  <a:pt x="264" y="1199"/>
                                </a:lnTo>
                                <a:lnTo>
                                  <a:pt x="260" y="1210"/>
                                </a:lnTo>
                                <a:lnTo>
                                  <a:pt x="252" y="1223"/>
                                </a:lnTo>
                                <a:lnTo>
                                  <a:pt x="242" y="1236"/>
                                </a:lnTo>
                                <a:lnTo>
                                  <a:pt x="230" y="1250"/>
                                </a:lnTo>
                                <a:lnTo>
                                  <a:pt x="216" y="1265"/>
                                </a:lnTo>
                                <a:lnTo>
                                  <a:pt x="204" y="1278"/>
                                </a:lnTo>
                                <a:lnTo>
                                  <a:pt x="196" y="1286"/>
                                </a:lnTo>
                                <a:lnTo>
                                  <a:pt x="186" y="1295"/>
                                </a:lnTo>
                                <a:lnTo>
                                  <a:pt x="174" y="1301"/>
                                </a:lnTo>
                                <a:lnTo>
                                  <a:pt x="162" y="1309"/>
                                </a:lnTo>
                                <a:lnTo>
                                  <a:pt x="150" y="1315"/>
                                </a:lnTo>
                                <a:lnTo>
                                  <a:pt x="139" y="1322"/>
                                </a:lnTo>
                                <a:lnTo>
                                  <a:pt x="124" y="1330"/>
                                </a:lnTo>
                                <a:lnTo>
                                  <a:pt x="111" y="1334"/>
                                </a:lnTo>
                                <a:lnTo>
                                  <a:pt x="96" y="1340"/>
                                </a:lnTo>
                                <a:lnTo>
                                  <a:pt x="84" y="1346"/>
                                </a:lnTo>
                                <a:lnTo>
                                  <a:pt x="72" y="1350"/>
                                </a:lnTo>
                                <a:lnTo>
                                  <a:pt x="60" y="1354"/>
                                </a:lnTo>
                                <a:lnTo>
                                  <a:pt x="50" y="1358"/>
                                </a:lnTo>
                                <a:lnTo>
                                  <a:pt x="40" y="1360"/>
                                </a:lnTo>
                                <a:lnTo>
                                  <a:pt x="32" y="1362"/>
                                </a:lnTo>
                                <a:lnTo>
                                  <a:pt x="26" y="1362"/>
                                </a:lnTo>
                                <a:lnTo>
                                  <a:pt x="16" y="1364"/>
                                </a:lnTo>
                                <a:lnTo>
                                  <a:pt x="8" y="1366"/>
                                </a:lnTo>
                                <a:lnTo>
                                  <a:pt x="0" y="1370"/>
                                </a:lnTo>
                                <a:lnTo>
                                  <a:pt x="0" y="1378"/>
                                </a:lnTo>
                                <a:lnTo>
                                  <a:pt x="0" y="1388"/>
                                </a:lnTo>
                                <a:lnTo>
                                  <a:pt x="8" y="1402"/>
                                </a:lnTo>
                                <a:lnTo>
                                  <a:pt x="22" y="1418"/>
                                </a:lnTo>
                                <a:lnTo>
                                  <a:pt x="42" y="1437"/>
                                </a:lnTo>
                                <a:lnTo>
                                  <a:pt x="54" y="1449"/>
                                </a:lnTo>
                                <a:lnTo>
                                  <a:pt x="66" y="1459"/>
                                </a:lnTo>
                                <a:lnTo>
                                  <a:pt x="78" y="1467"/>
                                </a:lnTo>
                                <a:lnTo>
                                  <a:pt x="90" y="1475"/>
                                </a:lnTo>
                                <a:lnTo>
                                  <a:pt x="100" y="1481"/>
                                </a:lnTo>
                                <a:lnTo>
                                  <a:pt x="111" y="1487"/>
                                </a:lnTo>
                                <a:lnTo>
                                  <a:pt x="123" y="1491"/>
                                </a:lnTo>
                                <a:lnTo>
                                  <a:pt x="133" y="1497"/>
                                </a:lnTo>
                                <a:lnTo>
                                  <a:pt x="141" y="1499"/>
                                </a:lnTo>
                                <a:lnTo>
                                  <a:pt x="150" y="1501"/>
                                </a:lnTo>
                                <a:lnTo>
                                  <a:pt x="160" y="1503"/>
                                </a:lnTo>
                                <a:lnTo>
                                  <a:pt x="170" y="1505"/>
                                </a:lnTo>
                                <a:lnTo>
                                  <a:pt x="180" y="1505"/>
                                </a:lnTo>
                                <a:lnTo>
                                  <a:pt x="188" y="1503"/>
                                </a:lnTo>
                                <a:lnTo>
                                  <a:pt x="198" y="1503"/>
                                </a:lnTo>
                                <a:lnTo>
                                  <a:pt x="206" y="1501"/>
                                </a:lnTo>
                                <a:lnTo>
                                  <a:pt x="216" y="1499"/>
                                </a:lnTo>
                                <a:lnTo>
                                  <a:pt x="228" y="1495"/>
                                </a:lnTo>
                                <a:lnTo>
                                  <a:pt x="240" y="1493"/>
                                </a:lnTo>
                                <a:lnTo>
                                  <a:pt x="252" y="1491"/>
                                </a:lnTo>
                                <a:lnTo>
                                  <a:pt x="266" y="1489"/>
                                </a:lnTo>
                                <a:lnTo>
                                  <a:pt x="278" y="1485"/>
                                </a:lnTo>
                                <a:lnTo>
                                  <a:pt x="292" y="1485"/>
                                </a:lnTo>
                                <a:lnTo>
                                  <a:pt x="304" y="1483"/>
                                </a:lnTo>
                                <a:lnTo>
                                  <a:pt x="318" y="1483"/>
                                </a:lnTo>
                                <a:lnTo>
                                  <a:pt x="330" y="1483"/>
                                </a:lnTo>
                                <a:lnTo>
                                  <a:pt x="340" y="1485"/>
                                </a:lnTo>
                                <a:lnTo>
                                  <a:pt x="349" y="1489"/>
                                </a:lnTo>
                                <a:lnTo>
                                  <a:pt x="357" y="1493"/>
                                </a:lnTo>
                                <a:lnTo>
                                  <a:pt x="363" y="1499"/>
                                </a:lnTo>
                                <a:lnTo>
                                  <a:pt x="367" y="1505"/>
                                </a:lnTo>
                                <a:lnTo>
                                  <a:pt x="372" y="1515"/>
                                </a:lnTo>
                                <a:lnTo>
                                  <a:pt x="372" y="1535"/>
                                </a:lnTo>
                                <a:lnTo>
                                  <a:pt x="367" y="1554"/>
                                </a:lnTo>
                                <a:lnTo>
                                  <a:pt x="361" y="1572"/>
                                </a:lnTo>
                                <a:lnTo>
                                  <a:pt x="351" y="1588"/>
                                </a:lnTo>
                                <a:lnTo>
                                  <a:pt x="340" y="1604"/>
                                </a:lnTo>
                                <a:lnTo>
                                  <a:pt x="326" y="1614"/>
                                </a:lnTo>
                                <a:lnTo>
                                  <a:pt x="312" y="1622"/>
                                </a:lnTo>
                                <a:lnTo>
                                  <a:pt x="294" y="1624"/>
                                </a:lnTo>
                                <a:lnTo>
                                  <a:pt x="292" y="1624"/>
                                </a:lnTo>
                                <a:lnTo>
                                  <a:pt x="288" y="1626"/>
                                </a:lnTo>
                                <a:lnTo>
                                  <a:pt x="284" y="1632"/>
                                </a:lnTo>
                                <a:lnTo>
                                  <a:pt x="280" y="1636"/>
                                </a:lnTo>
                                <a:lnTo>
                                  <a:pt x="280" y="1642"/>
                                </a:lnTo>
                                <a:lnTo>
                                  <a:pt x="284" y="1650"/>
                                </a:lnTo>
                                <a:lnTo>
                                  <a:pt x="292" y="1659"/>
                                </a:lnTo>
                                <a:lnTo>
                                  <a:pt x="308" y="1669"/>
                                </a:lnTo>
                                <a:lnTo>
                                  <a:pt x="322" y="1677"/>
                                </a:lnTo>
                                <a:lnTo>
                                  <a:pt x="338" y="1683"/>
                                </a:lnTo>
                                <a:lnTo>
                                  <a:pt x="353" y="1689"/>
                                </a:lnTo>
                                <a:lnTo>
                                  <a:pt x="355" y="1689"/>
                                </a:lnTo>
                                <a:lnTo>
                                  <a:pt x="553" y="1689"/>
                                </a:lnTo>
                                <a:lnTo>
                                  <a:pt x="563" y="1677"/>
                                </a:lnTo>
                                <a:lnTo>
                                  <a:pt x="571" y="1663"/>
                                </a:lnTo>
                                <a:lnTo>
                                  <a:pt x="573" y="1654"/>
                                </a:lnTo>
                                <a:lnTo>
                                  <a:pt x="575" y="1650"/>
                                </a:lnTo>
                                <a:lnTo>
                                  <a:pt x="577" y="1650"/>
                                </a:lnTo>
                                <a:lnTo>
                                  <a:pt x="585" y="1650"/>
                                </a:lnTo>
                                <a:lnTo>
                                  <a:pt x="599" y="1652"/>
                                </a:lnTo>
                                <a:lnTo>
                                  <a:pt x="613" y="1652"/>
                                </a:lnTo>
                                <a:lnTo>
                                  <a:pt x="617" y="1652"/>
                                </a:lnTo>
                                <a:lnTo>
                                  <a:pt x="617" y="887"/>
                                </a:lnTo>
                                <a:lnTo>
                                  <a:pt x="611" y="8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91" name="Freeform 418"/>
                        <wps:cNvSpPr>
                          <a:spLocks/>
                        </wps:cNvSpPr>
                        <wps:spPr bwMode="auto">
                          <a:xfrm>
                            <a:off x="1409700" y="2838450"/>
                            <a:ext cx="301667" cy="325317"/>
                          </a:xfrm>
                          <a:custGeom>
                            <a:avLst/>
                            <a:gdLst>
                              <a:gd name="T0" fmla="*/ 64 w 190"/>
                              <a:gd name="T1" fmla="*/ 0 h 205"/>
                              <a:gd name="T2" fmla="*/ 64 w 190"/>
                              <a:gd name="T3" fmla="*/ 6 h 205"/>
                              <a:gd name="T4" fmla="*/ 62 w 190"/>
                              <a:gd name="T5" fmla="*/ 22 h 205"/>
                              <a:gd name="T6" fmla="*/ 60 w 190"/>
                              <a:gd name="T7" fmla="*/ 46 h 205"/>
                              <a:gd name="T8" fmla="*/ 56 w 190"/>
                              <a:gd name="T9" fmla="*/ 75 h 205"/>
                              <a:gd name="T10" fmla="*/ 48 w 190"/>
                              <a:gd name="T11" fmla="*/ 104 h 205"/>
                              <a:gd name="T12" fmla="*/ 38 w 190"/>
                              <a:gd name="T13" fmla="*/ 136 h 205"/>
                              <a:gd name="T14" fmla="*/ 22 w 190"/>
                              <a:gd name="T15" fmla="*/ 162 h 205"/>
                              <a:gd name="T16" fmla="*/ 0 w 190"/>
                              <a:gd name="T17" fmla="*/ 186 h 205"/>
                              <a:gd name="T18" fmla="*/ 106 w 190"/>
                              <a:gd name="T19" fmla="*/ 205 h 205"/>
                              <a:gd name="T20" fmla="*/ 126 w 190"/>
                              <a:gd name="T21" fmla="*/ 164 h 205"/>
                              <a:gd name="T22" fmla="*/ 190 w 190"/>
                              <a:gd name="T23" fmla="*/ 196 h 205"/>
                              <a:gd name="T24" fmla="*/ 148 w 190"/>
                              <a:gd name="T25" fmla="*/ 42 h 205"/>
                              <a:gd name="T26" fmla="*/ 64 w 190"/>
                              <a:gd name="T27" fmla="*/ 0 h 2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90" h="205">
                                <a:moveTo>
                                  <a:pt x="64" y="0"/>
                                </a:moveTo>
                                <a:lnTo>
                                  <a:pt x="64" y="6"/>
                                </a:lnTo>
                                <a:lnTo>
                                  <a:pt x="62" y="22"/>
                                </a:lnTo>
                                <a:lnTo>
                                  <a:pt x="60" y="46"/>
                                </a:lnTo>
                                <a:lnTo>
                                  <a:pt x="56" y="75"/>
                                </a:lnTo>
                                <a:lnTo>
                                  <a:pt x="48" y="104"/>
                                </a:lnTo>
                                <a:lnTo>
                                  <a:pt x="38" y="136"/>
                                </a:lnTo>
                                <a:lnTo>
                                  <a:pt x="22" y="162"/>
                                </a:lnTo>
                                <a:lnTo>
                                  <a:pt x="0" y="186"/>
                                </a:lnTo>
                                <a:lnTo>
                                  <a:pt x="106" y="205"/>
                                </a:lnTo>
                                <a:lnTo>
                                  <a:pt x="126" y="164"/>
                                </a:lnTo>
                                <a:lnTo>
                                  <a:pt x="190" y="196"/>
                                </a:lnTo>
                                <a:lnTo>
                                  <a:pt x="148" y="42"/>
                                </a:lnTo>
                                <a:lnTo>
                                  <a:pt x="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92" name="Freeform 419"/>
                        <wps:cNvSpPr>
                          <a:spLocks/>
                        </wps:cNvSpPr>
                        <wps:spPr bwMode="auto">
                          <a:xfrm>
                            <a:off x="914401" y="1143000"/>
                            <a:ext cx="917704" cy="1936034"/>
                          </a:xfrm>
                          <a:custGeom>
                            <a:avLst/>
                            <a:gdLst>
                              <a:gd name="T0" fmla="*/ 536 w 578"/>
                              <a:gd name="T1" fmla="*/ 481 h 1220"/>
                              <a:gd name="T2" fmla="*/ 508 w 578"/>
                              <a:gd name="T3" fmla="*/ 408 h 1220"/>
                              <a:gd name="T4" fmla="*/ 516 w 578"/>
                              <a:gd name="T5" fmla="*/ 376 h 1220"/>
                              <a:gd name="T6" fmla="*/ 546 w 578"/>
                              <a:gd name="T7" fmla="*/ 370 h 1220"/>
                              <a:gd name="T8" fmla="*/ 578 w 578"/>
                              <a:gd name="T9" fmla="*/ 351 h 1220"/>
                              <a:gd name="T10" fmla="*/ 566 w 578"/>
                              <a:gd name="T11" fmla="*/ 333 h 1220"/>
                              <a:gd name="T12" fmla="*/ 522 w 578"/>
                              <a:gd name="T13" fmla="*/ 295 h 1220"/>
                              <a:gd name="T14" fmla="*/ 467 w 578"/>
                              <a:gd name="T15" fmla="*/ 234 h 1220"/>
                              <a:gd name="T16" fmla="*/ 415 w 578"/>
                              <a:gd name="T17" fmla="*/ 148 h 1220"/>
                              <a:gd name="T18" fmla="*/ 379 w 578"/>
                              <a:gd name="T19" fmla="*/ 39 h 1220"/>
                              <a:gd name="T20" fmla="*/ 373 w 578"/>
                              <a:gd name="T21" fmla="*/ 12 h 1220"/>
                              <a:gd name="T22" fmla="*/ 363 w 578"/>
                              <a:gd name="T23" fmla="*/ 71 h 1220"/>
                              <a:gd name="T24" fmla="*/ 345 w 578"/>
                              <a:gd name="T25" fmla="*/ 156 h 1220"/>
                              <a:gd name="T26" fmla="*/ 313 w 578"/>
                              <a:gd name="T27" fmla="*/ 251 h 1220"/>
                              <a:gd name="T28" fmla="*/ 263 w 578"/>
                              <a:gd name="T29" fmla="*/ 337 h 1220"/>
                              <a:gd name="T30" fmla="*/ 291 w 578"/>
                              <a:gd name="T31" fmla="*/ 390 h 1220"/>
                              <a:gd name="T32" fmla="*/ 293 w 578"/>
                              <a:gd name="T33" fmla="*/ 410 h 1220"/>
                              <a:gd name="T34" fmla="*/ 291 w 578"/>
                              <a:gd name="T35" fmla="*/ 462 h 1220"/>
                              <a:gd name="T36" fmla="*/ 273 w 578"/>
                              <a:gd name="T37" fmla="*/ 527 h 1220"/>
                              <a:gd name="T38" fmla="*/ 225 w 578"/>
                              <a:gd name="T39" fmla="*/ 592 h 1220"/>
                              <a:gd name="T40" fmla="*/ 135 w 578"/>
                              <a:gd name="T41" fmla="*/ 642 h 1220"/>
                              <a:gd name="T42" fmla="*/ 98 w 578"/>
                              <a:gd name="T43" fmla="*/ 658 h 1220"/>
                              <a:gd name="T44" fmla="*/ 113 w 578"/>
                              <a:gd name="T45" fmla="*/ 676 h 1220"/>
                              <a:gd name="T46" fmla="*/ 143 w 578"/>
                              <a:gd name="T47" fmla="*/ 704 h 1220"/>
                              <a:gd name="T48" fmla="*/ 183 w 578"/>
                              <a:gd name="T49" fmla="*/ 732 h 1220"/>
                              <a:gd name="T50" fmla="*/ 235 w 578"/>
                              <a:gd name="T51" fmla="*/ 758 h 1220"/>
                              <a:gd name="T52" fmla="*/ 275 w 578"/>
                              <a:gd name="T53" fmla="*/ 770 h 1220"/>
                              <a:gd name="T54" fmla="*/ 267 w 578"/>
                              <a:gd name="T55" fmla="*/ 796 h 1220"/>
                              <a:gd name="T56" fmla="*/ 241 w 578"/>
                              <a:gd name="T57" fmla="*/ 845 h 1220"/>
                              <a:gd name="T58" fmla="*/ 193 w 578"/>
                              <a:gd name="T59" fmla="*/ 901 h 1220"/>
                              <a:gd name="T60" fmla="*/ 115 w 578"/>
                              <a:gd name="T61" fmla="*/ 952 h 1220"/>
                              <a:gd name="T62" fmla="*/ 0 w 578"/>
                              <a:gd name="T63" fmla="*/ 984 h 1220"/>
                              <a:gd name="T64" fmla="*/ 8 w 578"/>
                              <a:gd name="T65" fmla="*/ 994 h 1220"/>
                              <a:gd name="T66" fmla="*/ 34 w 578"/>
                              <a:gd name="T67" fmla="*/ 1018 h 1220"/>
                              <a:gd name="T68" fmla="*/ 72 w 578"/>
                              <a:gd name="T69" fmla="*/ 1043 h 1220"/>
                              <a:gd name="T70" fmla="*/ 119 w 578"/>
                              <a:gd name="T71" fmla="*/ 1061 h 1220"/>
                              <a:gd name="T72" fmla="*/ 179 w 578"/>
                              <a:gd name="T73" fmla="*/ 1063 h 1220"/>
                              <a:gd name="T74" fmla="*/ 243 w 578"/>
                              <a:gd name="T75" fmla="*/ 1049 h 1220"/>
                              <a:gd name="T76" fmla="*/ 305 w 578"/>
                              <a:gd name="T77" fmla="*/ 1053 h 1220"/>
                              <a:gd name="T78" fmla="*/ 363 w 578"/>
                              <a:gd name="T79" fmla="*/ 1075 h 1220"/>
                              <a:gd name="T80" fmla="*/ 415 w 578"/>
                              <a:gd name="T81" fmla="*/ 1109 h 1220"/>
                              <a:gd name="T82" fmla="*/ 461 w 578"/>
                              <a:gd name="T83" fmla="*/ 1145 h 1220"/>
                              <a:gd name="T84" fmla="*/ 499 w 578"/>
                              <a:gd name="T85" fmla="*/ 1176 h 1220"/>
                              <a:gd name="T86" fmla="*/ 530 w 578"/>
                              <a:gd name="T87" fmla="*/ 1198 h 1220"/>
                              <a:gd name="T88" fmla="*/ 558 w 578"/>
                              <a:gd name="T89" fmla="*/ 1212 h 1220"/>
                              <a:gd name="T90" fmla="*/ 578 w 578"/>
                              <a:gd name="T91" fmla="*/ 1220 h 1220"/>
                              <a:gd name="T92" fmla="*/ 574 w 578"/>
                              <a:gd name="T93" fmla="*/ 1065 h 1220"/>
                              <a:gd name="T94" fmla="*/ 578 w 578"/>
                              <a:gd name="T95" fmla="*/ 1032 h 122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8861 h 10000"/>
                              <a:gd name="connsiteX139" fmla="*/ 9965 w 10000"/>
                              <a:gd name="connsiteY139" fmla="*/ 8844 h 10000"/>
                              <a:gd name="connsiteX140" fmla="*/ 9931 w 10000"/>
                              <a:gd name="connsiteY140" fmla="*/ 8730 h 10000"/>
                              <a:gd name="connsiteX141" fmla="*/ 9965 w 10000"/>
                              <a:gd name="connsiteY141" fmla="*/ 8492 h 10000"/>
                              <a:gd name="connsiteX142" fmla="*/ 10000 w 10000"/>
                              <a:gd name="connsiteY142" fmla="*/ 8459 h 10000"/>
                              <a:gd name="connsiteX143" fmla="*/ 10000 w 10000"/>
                              <a:gd name="connsiteY143" fmla="*/ 4320 h 10000"/>
                              <a:gd name="connsiteX144" fmla="*/ 9827 w 10000"/>
                              <a:gd name="connsiteY144" fmla="*/ 4270 h 1000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8861 h 10000"/>
                              <a:gd name="connsiteX139" fmla="*/ 9965 w 10000"/>
                              <a:gd name="connsiteY139" fmla="*/ 8844 h 10000"/>
                              <a:gd name="connsiteX140" fmla="*/ 9965 w 10000"/>
                              <a:gd name="connsiteY140" fmla="*/ 8492 h 10000"/>
                              <a:gd name="connsiteX141" fmla="*/ 10000 w 10000"/>
                              <a:gd name="connsiteY141" fmla="*/ 8459 h 10000"/>
                              <a:gd name="connsiteX142" fmla="*/ 10000 w 10000"/>
                              <a:gd name="connsiteY142" fmla="*/ 4320 h 10000"/>
                              <a:gd name="connsiteX143" fmla="*/ 9827 w 10000"/>
                              <a:gd name="connsiteY143" fmla="*/ 4270 h 1000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8861 h 10000"/>
                              <a:gd name="connsiteX139" fmla="*/ 9965 w 10000"/>
                              <a:gd name="connsiteY139" fmla="*/ 8492 h 10000"/>
                              <a:gd name="connsiteX140" fmla="*/ 10000 w 10000"/>
                              <a:gd name="connsiteY140" fmla="*/ 8459 h 10000"/>
                              <a:gd name="connsiteX141" fmla="*/ 10000 w 10000"/>
                              <a:gd name="connsiteY141" fmla="*/ 4320 h 10000"/>
                              <a:gd name="connsiteX142" fmla="*/ 9827 w 10000"/>
                              <a:gd name="connsiteY142" fmla="*/ 4270 h 10000"/>
                              <a:gd name="connsiteX0" fmla="*/ 9827 w 10005"/>
                              <a:gd name="connsiteY0" fmla="*/ 4270 h 10000"/>
                              <a:gd name="connsiteX1" fmla="*/ 9550 w 10005"/>
                              <a:gd name="connsiteY1" fmla="*/ 4123 h 10000"/>
                              <a:gd name="connsiteX2" fmla="*/ 9273 w 10005"/>
                              <a:gd name="connsiteY2" fmla="*/ 3943 h 10000"/>
                              <a:gd name="connsiteX3" fmla="*/ 9031 w 10005"/>
                              <a:gd name="connsiteY3" fmla="*/ 3770 h 10000"/>
                              <a:gd name="connsiteX4" fmla="*/ 8893 w 10005"/>
                              <a:gd name="connsiteY4" fmla="*/ 3574 h 10000"/>
                              <a:gd name="connsiteX5" fmla="*/ 8789 w 10005"/>
                              <a:gd name="connsiteY5" fmla="*/ 3344 h 10000"/>
                              <a:gd name="connsiteX6" fmla="*/ 8824 w 10005"/>
                              <a:gd name="connsiteY6" fmla="*/ 3082 h 10000"/>
                              <a:gd name="connsiteX7" fmla="*/ 8858 w 10005"/>
                              <a:gd name="connsiteY7" fmla="*/ 3082 h 10000"/>
                              <a:gd name="connsiteX8" fmla="*/ 8927 w 10005"/>
                              <a:gd name="connsiteY8" fmla="*/ 3082 h 10000"/>
                              <a:gd name="connsiteX9" fmla="*/ 9066 w 10005"/>
                              <a:gd name="connsiteY9" fmla="*/ 3082 h 10000"/>
                              <a:gd name="connsiteX10" fmla="*/ 9239 w 10005"/>
                              <a:gd name="connsiteY10" fmla="*/ 3066 h 10000"/>
                              <a:gd name="connsiteX11" fmla="*/ 9446 w 10005"/>
                              <a:gd name="connsiteY11" fmla="*/ 3033 h 10000"/>
                              <a:gd name="connsiteX12" fmla="*/ 9654 w 10005"/>
                              <a:gd name="connsiteY12" fmla="*/ 2984 h 10000"/>
                              <a:gd name="connsiteX13" fmla="*/ 9862 w 10005"/>
                              <a:gd name="connsiteY13" fmla="*/ 2926 h 10000"/>
                              <a:gd name="connsiteX14" fmla="*/ 10000 w 10005"/>
                              <a:gd name="connsiteY14" fmla="*/ 2877 h 10000"/>
                              <a:gd name="connsiteX15" fmla="*/ 10000 w 10005"/>
                              <a:gd name="connsiteY15" fmla="*/ 2811 h 10000"/>
                              <a:gd name="connsiteX16" fmla="*/ 9931 w 10005"/>
                              <a:gd name="connsiteY16" fmla="*/ 2795 h 10000"/>
                              <a:gd name="connsiteX17" fmla="*/ 9792 w 10005"/>
                              <a:gd name="connsiteY17" fmla="*/ 2730 h 10000"/>
                              <a:gd name="connsiteX18" fmla="*/ 9550 w 10005"/>
                              <a:gd name="connsiteY18" fmla="*/ 2648 h 10000"/>
                              <a:gd name="connsiteX19" fmla="*/ 9308 w 10005"/>
                              <a:gd name="connsiteY19" fmla="*/ 2549 h 10000"/>
                              <a:gd name="connsiteX20" fmla="*/ 9031 w 10005"/>
                              <a:gd name="connsiteY20" fmla="*/ 2418 h 10000"/>
                              <a:gd name="connsiteX21" fmla="*/ 8720 w 10005"/>
                              <a:gd name="connsiteY21" fmla="*/ 2270 h 10000"/>
                              <a:gd name="connsiteX22" fmla="*/ 8426 w 10005"/>
                              <a:gd name="connsiteY22" fmla="*/ 2107 h 10000"/>
                              <a:gd name="connsiteX23" fmla="*/ 8080 w 10005"/>
                              <a:gd name="connsiteY23" fmla="*/ 1918 h 10000"/>
                              <a:gd name="connsiteX24" fmla="*/ 7768 w 10005"/>
                              <a:gd name="connsiteY24" fmla="*/ 1705 h 10000"/>
                              <a:gd name="connsiteX25" fmla="*/ 7457 w 10005"/>
                              <a:gd name="connsiteY25" fmla="*/ 1475 h 10000"/>
                              <a:gd name="connsiteX26" fmla="*/ 7180 w 10005"/>
                              <a:gd name="connsiteY26" fmla="*/ 1213 h 10000"/>
                              <a:gd name="connsiteX27" fmla="*/ 6938 w 10005"/>
                              <a:gd name="connsiteY27" fmla="*/ 943 h 10000"/>
                              <a:gd name="connsiteX28" fmla="*/ 6730 w 10005"/>
                              <a:gd name="connsiteY28" fmla="*/ 648 h 10000"/>
                              <a:gd name="connsiteX29" fmla="*/ 6557 w 10005"/>
                              <a:gd name="connsiteY29" fmla="*/ 320 h 10000"/>
                              <a:gd name="connsiteX30" fmla="*/ 6453 w 10005"/>
                              <a:gd name="connsiteY30" fmla="*/ 0 h 10000"/>
                              <a:gd name="connsiteX31" fmla="*/ 6453 w 10005"/>
                              <a:gd name="connsiteY31" fmla="*/ 16 h 10000"/>
                              <a:gd name="connsiteX32" fmla="*/ 6453 w 10005"/>
                              <a:gd name="connsiteY32" fmla="*/ 98 h 10000"/>
                              <a:gd name="connsiteX33" fmla="*/ 6419 w 10005"/>
                              <a:gd name="connsiteY33" fmla="*/ 221 h 10000"/>
                              <a:gd name="connsiteX34" fmla="*/ 6349 w 10005"/>
                              <a:gd name="connsiteY34" fmla="*/ 385 h 10000"/>
                              <a:gd name="connsiteX35" fmla="*/ 6280 w 10005"/>
                              <a:gd name="connsiteY35" fmla="*/ 582 h 10000"/>
                              <a:gd name="connsiteX36" fmla="*/ 6211 w 10005"/>
                              <a:gd name="connsiteY36" fmla="*/ 795 h 10000"/>
                              <a:gd name="connsiteX37" fmla="*/ 6107 w 10005"/>
                              <a:gd name="connsiteY37" fmla="*/ 1041 h 10000"/>
                              <a:gd name="connsiteX38" fmla="*/ 5969 w 10005"/>
                              <a:gd name="connsiteY38" fmla="*/ 1279 h 10000"/>
                              <a:gd name="connsiteX39" fmla="*/ 5830 w 10005"/>
                              <a:gd name="connsiteY39" fmla="*/ 1541 h 10000"/>
                              <a:gd name="connsiteX40" fmla="*/ 5623 w 10005"/>
                              <a:gd name="connsiteY40" fmla="*/ 1803 h 10000"/>
                              <a:gd name="connsiteX41" fmla="*/ 5415 w 10005"/>
                              <a:gd name="connsiteY41" fmla="*/ 2057 h 10000"/>
                              <a:gd name="connsiteX42" fmla="*/ 5173 w 10005"/>
                              <a:gd name="connsiteY42" fmla="*/ 2320 h 10000"/>
                              <a:gd name="connsiteX43" fmla="*/ 4896 w 10005"/>
                              <a:gd name="connsiteY43" fmla="*/ 2549 h 10000"/>
                              <a:gd name="connsiteX44" fmla="*/ 4550 w 10005"/>
                              <a:gd name="connsiteY44" fmla="*/ 2762 h 10000"/>
                              <a:gd name="connsiteX45" fmla="*/ 4204 w 10005"/>
                              <a:gd name="connsiteY45" fmla="*/ 2926 h 10000"/>
                              <a:gd name="connsiteX46" fmla="*/ 3824 w 10005"/>
                              <a:gd name="connsiteY46" fmla="*/ 3066 h 10000"/>
                              <a:gd name="connsiteX47" fmla="*/ 5035 w 10005"/>
                              <a:gd name="connsiteY47" fmla="*/ 3197 h 10000"/>
                              <a:gd name="connsiteX48" fmla="*/ 5035 w 10005"/>
                              <a:gd name="connsiteY48" fmla="*/ 3213 h 10000"/>
                              <a:gd name="connsiteX49" fmla="*/ 5069 w 10005"/>
                              <a:gd name="connsiteY49" fmla="*/ 3279 h 10000"/>
                              <a:gd name="connsiteX50" fmla="*/ 5069 w 10005"/>
                              <a:gd name="connsiteY50" fmla="*/ 3361 h 10000"/>
                              <a:gd name="connsiteX51" fmla="*/ 5069 w 10005"/>
                              <a:gd name="connsiteY51" fmla="*/ 3475 h 10000"/>
                              <a:gd name="connsiteX52" fmla="*/ 5069 w 10005"/>
                              <a:gd name="connsiteY52" fmla="*/ 3623 h 10000"/>
                              <a:gd name="connsiteX53" fmla="*/ 5035 w 10005"/>
                              <a:gd name="connsiteY53" fmla="*/ 3787 h 10000"/>
                              <a:gd name="connsiteX54" fmla="*/ 4965 w 10005"/>
                              <a:gd name="connsiteY54" fmla="*/ 3943 h 10000"/>
                              <a:gd name="connsiteX55" fmla="*/ 4862 w 10005"/>
                              <a:gd name="connsiteY55" fmla="*/ 4123 h 10000"/>
                              <a:gd name="connsiteX56" fmla="*/ 4723 w 10005"/>
                              <a:gd name="connsiteY56" fmla="*/ 4320 h 10000"/>
                              <a:gd name="connsiteX57" fmla="*/ 4516 w 10005"/>
                              <a:gd name="connsiteY57" fmla="*/ 4500 h 10000"/>
                              <a:gd name="connsiteX58" fmla="*/ 4204 w 10005"/>
                              <a:gd name="connsiteY58" fmla="*/ 4680 h 10000"/>
                              <a:gd name="connsiteX59" fmla="*/ 3893 w 10005"/>
                              <a:gd name="connsiteY59" fmla="*/ 4852 h 10000"/>
                              <a:gd name="connsiteX60" fmla="*/ 3443 w 10005"/>
                              <a:gd name="connsiteY60" fmla="*/ 5016 h 10000"/>
                              <a:gd name="connsiteX61" fmla="*/ 2958 w 10005"/>
                              <a:gd name="connsiteY61" fmla="*/ 5148 h 10000"/>
                              <a:gd name="connsiteX62" fmla="*/ 2336 w 10005"/>
                              <a:gd name="connsiteY62" fmla="*/ 5262 h 10000"/>
                              <a:gd name="connsiteX63" fmla="*/ 1661 w 10005"/>
                              <a:gd name="connsiteY63" fmla="*/ 5344 h 10000"/>
                              <a:gd name="connsiteX64" fmla="*/ 1661 w 10005"/>
                              <a:gd name="connsiteY64" fmla="*/ 5361 h 10000"/>
                              <a:gd name="connsiteX65" fmla="*/ 1696 w 10005"/>
                              <a:gd name="connsiteY65" fmla="*/ 5393 h 10000"/>
                              <a:gd name="connsiteX66" fmla="*/ 1799 w 10005"/>
                              <a:gd name="connsiteY66" fmla="*/ 5434 h 10000"/>
                              <a:gd name="connsiteX67" fmla="*/ 1851 w 10005"/>
                              <a:gd name="connsiteY67" fmla="*/ 5484 h 10000"/>
                              <a:gd name="connsiteX68" fmla="*/ 1955 w 10005"/>
                              <a:gd name="connsiteY68" fmla="*/ 5541 h 10000"/>
                              <a:gd name="connsiteX69" fmla="*/ 2128 w 10005"/>
                              <a:gd name="connsiteY69" fmla="*/ 5607 h 10000"/>
                              <a:gd name="connsiteX70" fmla="*/ 2266 w 10005"/>
                              <a:gd name="connsiteY70" fmla="*/ 5689 h 10000"/>
                              <a:gd name="connsiteX71" fmla="*/ 2474 w 10005"/>
                              <a:gd name="connsiteY71" fmla="*/ 5770 h 10000"/>
                              <a:gd name="connsiteX72" fmla="*/ 2682 w 10005"/>
                              <a:gd name="connsiteY72" fmla="*/ 5852 h 10000"/>
                              <a:gd name="connsiteX73" fmla="*/ 2889 w 10005"/>
                              <a:gd name="connsiteY73" fmla="*/ 5926 h 10000"/>
                              <a:gd name="connsiteX74" fmla="*/ 3166 w 10005"/>
                              <a:gd name="connsiteY74" fmla="*/ 6000 h 10000"/>
                              <a:gd name="connsiteX75" fmla="*/ 3443 w 10005"/>
                              <a:gd name="connsiteY75" fmla="*/ 6082 h 10000"/>
                              <a:gd name="connsiteX76" fmla="*/ 3754 w 10005"/>
                              <a:gd name="connsiteY76" fmla="*/ 6148 h 10000"/>
                              <a:gd name="connsiteX77" fmla="*/ 4066 w 10005"/>
                              <a:gd name="connsiteY77" fmla="*/ 6213 h 10000"/>
                              <a:gd name="connsiteX78" fmla="*/ 4412 w 10005"/>
                              <a:gd name="connsiteY78" fmla="*/ 6262 h 10000"/>
                              <a:gd name="connsiteX79" fmla="*/ 4758 w 10005"/>
                              <a:gd name="connsiteY79" fmla="*/ 6295 h 10000"/>
                              <a:gd name="connsiteX80" fmla="*/ 4758 w 10005"/>
                              <a:gd name="connsiteY80" fmla="*/ 6311 h 10000"/>
                              <a:gd name="connsiteX81" fmla="*/ 4758 w 10005"/>
                              <a:gd name="connsiteY81" fmla="*/ 6361 h 10000"/>
                              <a:gd name="connsiteX82" fmla="*/ 4689 w 10005"/>
                              <a:gd name="connsiteY82" fmla="*/ 6426 h 10000"/>
                              <a:gd name="connsiteX83" fmla="*/ 4619 w 10005"/>
                              <a:gd name="connsiteY83" fmla="*/ 6525 h 10000"/>
                              <a:gd name="connsiteX84" fmla="*/ 4516 w 10005"/>
                              <a:gd name="connsiteY84" fmla="*/ 6656 h 10000"/>
                              <a:gd name="connsiteX85" fmla="*/ 4377 w 10005"/>
                              <a:gd name="connsiteY85" fmla="*/ 6779 h 10000"/>
                              <a:gd name="connsiteX86" fmla="*/ 4170 w 10005"/>
                              <a:gd name="connsiteY86" fmla="*/ 6926 h 10000"/>
                              <a:gd name="connsiteX87" fmla="*/ 3962 w 10005"/>
                              <a:gd name="connsiteY87" fmla="*/ 7074 h 10000"/>
                              <a:gd name="connsiteX88" fmla="*/ 3685 w 10005"/>
                              <a:gd name="connsiteY88" fmla="*/ 7221 h 10000"/>
                              <a:gd name="connsiteX89" fmla="*/ 3339 w 10005"/>
                              <a:gd name="connsiteY89" fmla="*/ 7385 h 10000"/>
                              <a:gd name="connsiteX90" fmla="*/ 2958 w 10005"/>
                              <a:gd name="connsiteY90" fmla="*/ 7533 h 10000"/>
                              <a:gd name="connsiteX91" fmla="*/ 2509 w 10005"/>
                              <a:gd name="connsiteY91" fmla="*/ 7672 h 10000"/>
                              <a:gd name="connsiteX92" fmla="*/ 1990 w 10005"/>
                              <a:gd name="connsiteY92" fmla="*/ 7803 h 10000"/>
                              <a:gd name="connsiteX93" fmla="*/ 1419 w 10005"/>
                              <a:gd name="connsiteY93" fmla="*/ 7902 h 10000"/>
                              <a:gd name="connsiteX94" fmla="*/ 761 w 10005"/>
                              <a:gd name="connsiteY94" fmla="*/ 8000 h 10000"/>
                              <a:gd name="connsiteX95" fmla="*/ 0 w 10005"/>
                              <a:gd name="connsiteY95" fmla="*/ 8066 h 10000"/>
                              <a:gd name="connsiteX96" fmla="*/ 35 w 10005"/>
                              <a:gd name="connsiteY96" fmla="*/ 8082 h 10000"/>
                              <a:gd name="connsiteX97" fmla="*/ 69 w 10005"/>
                              <a:gd name="connsiteY97" fmla="*/ 8098 h 10000"/>
                              <a:gd name="connsiteX98" fmla="*/ 138 w 10005"/>
                              <a:gd name="connsiteY98" fmla="*/ 8148 h 10000"/>
                              <a:gd name="connsiteX99" fmla="*/ 277 w 10005"/>
                              <a:gd name="connsiteY99" fmla="*/ 8213 h 10000"/>
                              <a:gd name="connsiteX100" fmla="*/ 415 w 10005"/>
                              <a:gd name="connsiteY100" fmla="*/ 8279 h 10000"/>
                              <a:gd name="connsiteX101" fmla="*/ 588 w 10005"/>
                              <a:gd name="connsiteY101" fmla="*/ 8344 h 10000"/>
                              <a:gd name="connsiteX102" fmla="*/ 761 w 10005"/>
                              <a:gd name="connsiteY102" fmla="*/ 8410 h 10000"/>
                              <a:gd name="connsiteX103" fmla="*/ 1003 w 10005"/>
                              <a:gd name="connsiteY103" fmla="*/ 8492 h 10000"/>
                              <a:gd name="connsiteX104" fmla="*/ 1246 w 10005"/>
                              <a:gd name="connsiteY104" fmla="*/ 8549 h 10000"/>
                              <a:gd name="connsiteX105" fmla="*/ 1488 w 10005"/>
                              <a:gd name="connsiteY105" fmla="*/ 8615 h 10000"/>
                              <a:gd name="connsiteX106" fmla="*/ 1799 w 10005"/>
                              <a:gd name="connsiteY106" fmla="*/ 8664 h 10000"/>
                              <a:gd name="connsiteX107" fmla="*/ 2059 w 10005"/>
                              <a:gd name="connsiteY107" fmla="*/ 8697 h 10000"/>
                              <a:gd name="connsiteX108" fmla="*/ 2405 w 10005"/>
                              <a:gd name="connsiteY108" fmla="*/ 8730 h 10000"/>
                              <a:gd name="connsiteX109" fmla="*/ 2716 w 10005"/>
                              <a:gd name="connsiteY109" fmla="*/ 8730 h 10000"/>
                              <a:gd name="connsiteX110" fmla="*/ 3097 w 10005"/>
                              <a:gd name="connsiteY110" fmla="*/ 8713 h 10000"/>
                              <a:gd name="connsiteX111" fmla="*/ 3443 w 10005"/>
                              <a:gd name="connsiteY111" fmla="*/ 8664 h 10000"/>
                              <a:gd name="connsiteX112" fmla="*/ 3824 w 10005"/>
                              <a:gd name="connsiteY112" fmla="*/ 8615 h 10000"/>
                              <a:gd name="connsiteX113" fmla="*/ 4204 w 10005"/>
                              <a:gd name="connsiteY113" fmla="*/ 8598 h 10000"/>
                              <a:gd name="connsiteX114" fmla="*/ 4585 w 10005"/>
                              <a:gd name="connsiteY114" fmla="*/ 8598 h 10000"/>
                              <a:gd name="connsiteX115" fmla="*/ 4931 w 10005"/>
                              <a:gd name="connsiteY115" fmla="*/ 8598 h 10000"/>
                              <a:gd name="connsiteX116" fmla="*/ 5277 w 10005"/>
                              <a:gd name="connsiteY116" fmla="*/ 8631 h 10000"/>
                              <a:gd name="connsiteX117" fmla="*/ 5623 w 10005"/>
                              <a:gd name="connsiteY117" fmla="*/ 8680 h 10000"/>
                              <a:gd name="connsiteX118" fmla="*/ 5969 w 10005"/>
                              <a:gd name="connsiteY118" fmla="*/ 8746 h 10000"/>
                              <a:gd name="connsiteX119" fmla="*/ 6280 w 10005"/>
                              <a:gd name="connsiteY119" fmla="*/ 8811 h 10000"/>
                              <a:gd name="connsiteX120" fmla="*/ 6592 w 10005"/>
                              <a:gd name="connsiteY120" fmla="*/ 8893 h 10000"/>
                              <a:gd name="connsiteX121" fmla="*/ 6903 w 10005"/>
                              <a:gd name="connsiteY121" fmla="*/ 8992 h 10000"/>
                              <a:gd name="connsiteX122" fmla="*/ 7180 w 10005"/>
                              <a:gd name="connsiteY122" fmla="*/ 9090 h 10000"/>
                              <a:gd name="connsiteX123" fmla="*/ 7457 w 10005"/>
                              <a:gd name="connsiteY123" fmla="*/ 9189 h 10000"/>
                              <a:gd name="connsiteX124" fmla="*/ 7734 w 10005"/>
                              <a:gd name="connsiteY124" fmla="*/ 9287 h 10000"/>
                              <a:gd name="connsiteX125" fmla="*/ 7976 w 10005"/>
                              <a:gd name="connsiteY125" fmla="*/ 9385 h 10000"/>
                              <a:gd name="connsiteX126" fmla="*/ 8253 w 10005"/>
                              <a:gd name="connsiteY126" fmla="*/ 9475 h 10000"/>
                              <a:gd name="connsiteX127" fmla="*/ 8460 w 10005"/>
                              <a:gd name="connsiteY127" fmla="*/ 9574 h 10000"/>
                              <a:gd name="connsiteX128" fmla="*/ 8633 w 10005"/>
                              <a:gd name="connsiteY128" fmla="*/ 9639 h 10000"/>
                              <a:gd name="connsiteX129" fmla="*/ 8789 w 10005"/>
                              <a:gd name="connsiteY129" fmla="*/ 9705 h 10000"/>
                              <a:gd name="connsiteX130" fmla="*/ 8997 w 10005"/>
                              <a:gd name="connsiteY130" fmla="*/ 9770 h 10000"/>
                              <a:gd name="connsiteX131" fmla="*/ 9170 w 10005"/>
                              <a:gd name="connsiteY131" fmla="*/ 9820 h 10000"/>
                              <a:gd name="connsiteX132" fmla="*/ 9343 w 10005"/>
                              <a:gd name="connsiteY132" fmla="*/ 9869 h 10000"/>
                              <a:gd name="connsiteX133" fmla="*/ 9481 w 10005"/>
                              <a:gd name="connsiteY133" fmla="*/ 9902 h 10000"/>
                              <a:gd name="connsiteX134" fmla="*/ 9654 w 10005"/>
                              <a:gd name="connsiteY134" fmla="*/ 9934 h 10000"/>
                              <a:gd name="connsiteX135" fmla="*/ 9827 w 10005"/>
                              <a:gd name="connsiteY135" fmla="*/ 9967 h 10000"/>
                              <a:gd name="connsiteX136" fmla="*/ 10000 w 10005"/>
                              <a:gd name="connsiteY136" fmla="*/ 9984 h 10000"/>
                              <a:gd name="connsiteX137" fmla="*/ 10000 w 10005"/>
                              <a:gd name="connsiteY137" fmla="*/ 10000 h 10000"/>
                              <a:gd name="connsiteX138" fmla="*/ 10000 w 10005"/>
                              <a:gd name="connsiteY138" fmla="*/ 8861 h 10000"/>
                              <a:gd name="connsiteX139" fmla="*/ 9965 w 10005"/>
                              <a:gd name="connsiteY139" fmla="*/ 8492 h 10000"/>
                              <a:gd name="connsiteX140" fmla="*/ 10000 w 10005"/>
                              <a:gd name="connsiteY140" fmla="*/ 4320 h 10000"/>
                              <a:gd name="connsiteX141" fmla="*/ 9827 w 10005"/>
                              <a:gd name="connsiteY141" fmla="*/ 4270 h 10000"/>
                              <a:gd name="connsiteX0" fmla="*/ 9827 w 10012"/>
                              <a:gd name="connsiteY0" fmla="*/ 4270 h 10000"/>
                              <a:gd name="connsiteX1" fmla="*/ 9550 w 10012"/>
                              <a:gd name="connsiteY1" fmla="*/ 4123 h 10000"/>
                              <a:gd name="connsiteX2" fmla="*/ 9273 w 10012"/>
                              <a:gd name="connsiteY2" fmla="*/ 3943 h 10000"/>
                              <a:gd name="connsiteX3" fmla="*/ 9031 w 10012"/>
                              <a:gd name="connsiteY3" fmla="*/ 3770 h 10000"/>
                              <a:gd name="connsiteX4" fmla="*/ 8893 w 10012"/>
                              <a:gd name="connsiteY4" fmla="*/ 3574 h 10000"/>
                              <a:gd name="connsiteX5" fmla="*/ 8789 w 10012"/>
                              <a:gd name="connsiteY5" fmla="*/ 3344 h 10000"/>
                              <a:gd name="connsiteX6" fmla="*/ 8824 w 10012"/>
                              <a:gd name="connsiteY6" fmla="*/ 3082 h 10000"/>
                              <a:gd name="connsiteX7" fmla="*/ 8858 w 10012"/>
                              <a:gd name="connsiteY7" fmla="*/ 3082 h 10000"/>
                              <a:gd name="connsiteX8" fmla="*/ 8927 w 10012"/>
                              <a:gd name="connsiteY8" fmla="*/ 3082 h 10000"/>
                              <a:gd name="connsiteX9" fmla="*/ 9066 w 10012"/>
                              <a:gd name="connsiteY9" fmla="*/ 3082 h 10000"/>
                              <a:gd name="connsiteX10" fmla="*/ 9239 w 10012"/>
                              <a:gd name="connsiteY10" fmla="*/ 3066 h 10000"/>
                              <a:gd name="connsiteX11" fmla="*/ 9446 w 10012"/>
                              <a:gd name="connsiteY11" fmla="*/ 3033 h 10000"/>
                              <a:gd name="connsiteX12" fmla="*/ 9654 w 10012"/>
                              <a:gd name="connsiteY12" fmla="*/ 2984 h 10000"/>
                              <a:gd name="connsiteX13" fmla="*/ 9862 w 10012"/>
                              <a:gd name="connsiteY13" fmla="*/ 2926 h 10000"/>
                              <a:gd name="connsiteX14" fmla="*/ 10000 w 10012"/>
                              <a:gd name="connsiteY14" fmla="*/ 2877 h 10000"/>
                              <a:gd name="connsiteX15" fmla="*/ 10000 w 10012"/>
                              <a:gd name="connsiteY15" fmla="*/ 2811 h 10000"/>
                              <a:gd name="connsiteX16" fmla="*/ 9931 w 10012"/>
                              <a:gd name="connsiteY16" fmla="*/ 2795 h 10000"/>
                              <a:gd name="connsiteX17" fmla="*/ 9792 w 10012"/>
                              <a:gd name="connsiteY17" fmla="*/ 2730 h 10000"/>
                              <a:gd name="connsiteX18" fmla="*/ 9550 w 10012"/>
                              <a:gd name="connsiteY18" fmla="*/ 2648 h 10000"/>
                              <a:gd name="connsiteX19" fmla="*/ 9308 w 10012"/>
                              <a:gd name="connsiteY19" fmla="*/ 2549 h 10000"/>
                              <a:gd name="connsiteX20" fmla="*/ 9031 w 10012"/>
                              <a:gd name="connsiteY20" fmla="*/ 2418 h 10000"/>
                              <a:gd name="connsiteX21" fmla="*/ 8720 w 10012"/>
                              <a:gd name="connsiteY21" fmla="*/ 2270 h 10000"/>
                              <a:gd name="connsiteX22" fmla="*/ 8426 w 10012"/>
                              <a:gd name="connsiteY22" fmla="*/ 2107 h 10000"/>
                              <a:gd name="connsiteX23" fmla="*/ 8080 w 10012"/>
                              <a:gd name="connsiteY23" fmla="*/ 1918 h 10000"/>
                              <a:gd name="connsiteX24" fmla="*/ 7768 w 10012"/>
                              <a:gd name="connsiteY24" fmla="*/ 1705 h 10000"/>
                              <a:gd name="connsiteX25" fmla="*/ 7457 w 10012"/>
                              <a:gd name="connsiteY25" fmla="*/ 1475 h 10000"/>
                              <a:gd name="connsiteX26" fmla="*/ 7180 w 10012"/>
                              <a:gd name="connsiteY26" fmla="*/ 1213 h 10000"/>
                              <a:gd name="connsiteX27" fmla="*/ 6938 w 10012"/>
                              <a:gd name="connsiteY27" fmla="*/ 943 h 10000"/>
                              <a:gd name="connsiteX28" fmla="*/ 6730 w 10012"/>
                              <a:gd name="connsiteY28" fmla="*/ 648 h 10000"/>
                              <a:gd name="connsiteX29" fmla="*/ 6557 w 10012"/>
                              <a:gd name="connsiteY29" fmla="*/ 320 h 10000"/>
                              <a:gd name="connsiteX30" fmla="*/ 6453 w 10012"/>
                              <a:gd name="connsiteY30" fmla="*/ 0 h 10000"/>
                              <a:gd name="connsiteX31" fmla="*/ 6453 w 10012"/>
                              <a:gd name="connsiteY31" fmla="*/ 16 h 10000"/>
                              <a:gd name="connsiteX32" fmla="*/ 6453 w 10012"/>
                              <a:gd name="connsiteY32" fmla="*/ 98 h 10000"/>
                              <a:gd name="connsiteX33" fmla="*/ 6419 w 10012"/>
                              <a:gd name="connsiteY33" fmla="*/ 221 h 10000"/>
                              <a:gd name="connsiteX34" fmla="*/ 6349 w 10012"/>
                              <a:gd name="connsiteY34" fmla="*/ 385 h 10000"/>
                              <a:gd name="connsiteX35" fmla="*/ 6280 w 10012"/>
                              <a:gd name="connsiteY35" fmla="*/ 582 h 10000"/>
                              <a:gd name="connsiteX36" fmla="*/ 6211 w 10012"/>
                              <a:gd name="connsiteY36" fmla="*/ 795 h 10000"/>
                              <a:gd name="connsiteX37" fmla="*/ 6107 w 10012"/>
                              <a:gd name="connsiteY37" fmla="*/ 1041 h 10000"/>
                              <a:gd name="connsiteX38" fmla="*/ 5969 w 10012"/>
                              <a:gd name="connsiteY38" fmla="*/ 1279 h 10000"/>
                              <a:gd name="connsiteX39" fmla="*/ 5830 w 10012"/>
                              <a:gd name="connsiteY39" fmla="*/ 1541 h 10000"/>
                              <a:gd name="connsiteX40" fmla="*/ 5623 w 10012"/>
                              <a:gd name="connsiteY40" fmla="*/ 1803 h 10000"/>
                              <a:gd name="connsiteX41" fmla="*/ 5415 w 10012"/>
                              <a:gd name="connsiteY41" fmla="*/ 2057 h 10000"/>
                              <a:gd name="connsiteX42" fmla="*/ 5173 w 10012"/>
                              <a:gd name="connsiteY42" fmla="*/ 2320 h 10000"/>
                              <a:gd name="connsiteX43" fmla="*/ 4896 w 10012"/>
                              <a:gd name="connsiteY43" fmla="*/ 2549 h 10000"/>
                              <a:gd name="connsiteX44" fmla="*/ 4550 w 10012"/>
                              <a:gd name="connsiteY44" fmla="*/ 2762 h 10000"/>
                              <a:gd name="connsiteX45" fmla="*/ 4204 w 10012"/>
                              <a:gd name="connsiteY45" fmla="*/ 2926 h 10000"/>
                              <a:gd name="connsiteX46" fmla="*/ 3824 w 10012"/>
                              <a:gd name="connsiteY46" fmla="*/ 3066 h 10000"/>
                              <a:gd name="connsiteX47" fmla="*/ 5035 w 10012"/>
                              <a:gd name="connsiteY47" fmla="*/ 3197 h 10000"/>
                              <a:gd name="connsiteX48" fmla="*/ 5035 w 10012"/>
                              <a:gd name="connsiteY48" fmla="*/ 3213 h 10000"/>
                              <a:gd name="connsiteX49" fmla="*/ 5069 w 10012"/>
                              <a:gd name="connsiteY49" fmla="*/ 3279 h 10000"/>
                              <a:gd name="connsiteX50" fmla="*/ 5069 w 10012"/>
                              <a:gd name="connsiteY50" fmla="*/ 3361 h 10000"/>
                              <a:gd name="connsiteX51" fmla="*/ 5069 w 10012"/>
                              <a:gd name="connsiteY51" fmla="*/ 3475 h 10000"/>
                              <a:gd name="connsiteX52" fmla="*/ 5069 w 10012"/>
                              <a:gd name="connsiteY52" fmla="*/ 3623 h 10000"/>
                              <a:gd name="connsiteX53" fmla="*/ 5035 w 10012"/>
                              <a:gd name="connsiteY53" fmla="*/ 3787 h 10000"/>
                              <a:gd name="connsiteX54" fmla="*/ 4965 w 10012"/>
                              <a:gd name="connsiteY54" fmla="*/ 3943 h 10000"/>
                              <a:gd name="connsiteX55" fmla="*/ 4862 w 10012"/>
                              <a:gd name="connsiteY55" fmla="*/ 4123 h 10000"/>
                              <a:gd name="connsiteX56" fmla="*/ 4723 w 10012"/>
                              <a:gd name="connsiteY56" fmla="*/ 4320 h 10000"/>
                              <a:gd name="connsiteX57" fmla="*/ 4516 w 10012"/>
                              <a:gd name="connsiteY57" fmla="*/ 4500 h 10000"/>
                              <a:gd name="connsiteX58" fmla="*/ 4204 w 10012"/>
                              <a:gd name="connsiteY58" fmla="*/ 4680 h 10000"/>
                              <a:gd name="connsiteX59" fmla="*/ 3893 w 10012"/>
                              <a:gd name="connsiteY59" fmla="*/ 4852 h 10000"/>
                              <a:gd name="connsiteX60" fmla="*/ 3443 w 10012"/>
                              <a:gd name="connsiteY60" fmla="*/ 5016 h 10000"/>
                              <a:gd name="connsiteX61" fmla="*/ 2958 w 10012"/>
                              <a:gd name="connsiteY61" fmla="*/ 5148 h 10000"/>
                              <a:gd name="connsiteX62" fmla="*/ 2336 w 10012"/>
                              <a:gd name="connsiteY62" fmla="*/ 5262 h 10000"/>
                              <a:gd name="connsiteX63" fmla="*/ 1661 w 10012"/>
                              <a:gd name="connsiteY63" fmla="*/ 5344 h 10000"/>
                              <a:gd name="connsiteX64" fmla="*/ 1661 w 10012"/>
                              <a:gd name="connsiteY64" fmla="*/ 5361 h 10000"/>
                              <a:gd name="connsiteX65" fmla="*/ 1696 w 10012"/>
                              <a:gd name="connsiteY65" fmla="*/ 5393 h 10000"/>
                              <a:gd name="connsiteX66" fmla="*/ 1799 w 10012"/>
                              <a:gd name="connsiteY66" fmla="*/ 5434 h 10000"/>
                              <a:gd name="connsiteX67" fmla="*/ 1851 w 10012"/>
                              <a:gd name="connsiteY67" fmla="*/ 5484 h 10000"/>
                              <a:gd name="connsiteX68" fmla="*/ 1955 w 10012"/>
                              <a:gd name="connsiteY68" fmla="*/ 5541 h 10000"/>
                              <a:gd name="connsiteX69" fmla="*/ 2128 w 10012"/>
                              <a:gd name="connsiteY69" fmla="*/ 5607 h 10000"/>
                              <a:gd name="connsiteX70" fmla="*/ 2266 w 10012"/>
                              <a:gd name="connsiteY70" fmla="*/ 5689 h 10000"/>
                              <a:gd name="connsiteX71" fmla="*/ 2474 w 10012"/>
                              <a:gd name="connsiteY71" fmla="*/ 5770 h 10000"/>
                              <a:gd name="connsiteX72" fmla="*/ 2682 w 10012"/>
                              <a:gd name="connsiteY72" fmla="*/ 5852 h 10000"/>
                              <a:gd name="connsiteX73" fmla="*/ 2889 w 10012"/>
                              <a:gd name="connsiteY73" fmla="*/ 5926 h 10000"/>
                              <a:gd name="connsiteX74" fmla="*/ 3166 w 10012"/>
                              <a:gd name="connsiteY74" fmla="*/ 6000 h 10000"/>
                              <a:gd name="connsiteX75" fmla="*/ 3443 w 10012"/>
                              <a:gd name="connsiteY75" fmla="*/ 6082 h 10000"/>
                              <a:gd name="connsiteX76" fmla="*/ 3754 w 10012"/>
                              <a:gd name="connsiteY76" fmla="*/ 6148 h 10000"/>
                              <a:gd name="connsiteX77" fmla="*/ 4066 w 10012"/>
                              <a:gd name="connsiteY77" fmla="*/ 6213 h 10000"/>
                              <a:gd name="connsiteX78" fmla="*/ 4412 w 10012"/>
                              <a:gd name="connsiteY78" fmla="*/ 6262 h 10000"/>
                              <a:gd name="connsiteX79" fmla="*/ 4758 w 10012"/>
                              <a:gd name="connsiteY79" fmla="*/ 6295 h 10000"/>
                              <a:gd name="connsiteX80" fmla="*/ 4758 w 10012"/>
                              <a:gd name="connsiteY80" fmla="*/ 6311 h 10000"/>
                              <a:gd name="connsiteX81" fmla="*/ 4758 w 10012"/>
                              <a:gd name="connsiteY81" fmla="*/ 6361 h 10000"/>
                              <a:gd name="connsiteX82" fmla="*/ 4689 w 10012"/>
                              <a:gd name="connsiteY82" fmla="*/ 6426 h 10000"/>
                              <a:gd name="connsiteX83" fmla="*/ 4619 w 10012"/>
                              <a:gd name="connsiteY83" fmla="*/ 6525 h 10000"/>
                              <a:gd name="connsiteX84" fmla="*/ 4516 w 10012"/>
                              <a:gd name="connsiteY84" fmla="*/ 6656 h 10000"/>
                              <a:gd name="connsiteX85" fmla="*/ 4377 w 10012"/>
                              <a:gd name="connsiteY85" fmla="*/ 6779 h 10000"/>
                              <a:gd name="connsiteX86" fmla="*/ 4170 w 10012"/>
                              <a:gd name="connsiteY86" fmla="*/ 6926 h 10000"/>
                              <a:gd name="connsiteX87" fmla="*/ 3962 w 10012"/>
                              <a:gd name="connsiteY87" fmla="*/ 7074 h 10000"/>
                              <a:gd name="connsiteX88" fmla="*/ 3685 w 10012"/>
                              <a:gd name="connsiteY88" fmla="*/ 7221 h 10000"/>
                              <a:gd name="connsiteX89" fmla="*/ 3339 w 10012"/>
                              <a:gd name="connsiteY89" fmla="*/ 7385 h 10000"/>
                              <a:gd name="connsiteX90" fmla="*/ 2958 w 10012"/>
                              <a:gd name="connsiteY90" fmla="*/ 7533 h 10000"/>
                              <a:gd name="connsiteX91" fmla="*/ 2509 w 10012"/>
                              <a:gd name="connsiteY91" fmla="*/ 7672 h 10000"/>
                              <a:gd name="connsiteX92" fmla="*/ 1990 w 10012"/>
                              <a:gd name="connsiteY92" fmla="*/ 7803 h 10000"/>
                              <a:gd name="connsiteX93" fmla="*/ 1419 w 10012"/>
                              <a:gd name="connsiteY93" fmla="*/ 7902 h 10000"/>
                              <a:gd name="connsiteX94" fmla="*/ 761 w 10012"/>
                              <a:gd name="connsiteY94" fmla="*/ 8000 h 10000"/>
                              <a:gd name="connsiteX95" fmla="*/ 0 w 10012"/>
                              <a:gd name="connsiteY95" fmla="*/ 8066 h 10000"/>
                              <a:gd name="connsiteX96" fmla="*/ 35 w 10012"/>
                              <a:gd name="connsiteY96" fmla="*/ 8082 h 10000"/>
                              <a:gd name="connsiteX97" fmla="*/ 69 w 10012"/>
                              <a:gd name="connsiteY97" fmla="*/ 8098 h 10000"/>
                              <a:gd name="connsiteX98" fmla="*/ 138 w 10012"/>
                              <a:gd name="connsiteY98" fmla="*/ 8148 h 10000"/>
                              <a:gd name="connsiteX99" fmla="*/ 277 w 10012"/>
                              <a:gd name="connsiteY99" fmla="*/ 8213 h 10000"/>
                              <a:gd name="connsiteX100" fmla="*/ 415 w 10012"/>
                              <a:gd name="connsiteY100" fmla="*/ 8279 h 10000"/>
                              <a:gd name="connsiteX101" fmla="*/ 588 w 10012"/>
                              <a:gd name="connsiteY101" fmla="*/ 8344 h 10000"/>
                              <a:gd name="connsiteX102" fmla="*/ 761 w 10012"/>
                              <a:gd name="connsiteY102" fmla="*/ 8410 h 10000"/>
                              <a:gd name="connsiteX103" fmla="*/ 1003 w 10012"/>
                              <a:gd name="connsiteY103" fmla="*/ 8492 h 10000"/>
                              <a:gd name="connsiteX104" fmla="*/ 1246 w 10012"/>
                              <a:gd name="connsiteY104" fmla="*/ 8549 h 10000"/>
                              <a:gd name="connsiteX105" fmla="*/ 1488 w 10012"/>
                              <a:gd name="connsiteY105" fmla="*/ 8615 h 10000"/>
                              <a:gd name="connsiteX106" fmla="*/ 1799 w 10012"/>
                              <a:gd name="connsiteY106" fmla="*/ 8664 h 10000"/>
                              <a:gd name="connsiteX107" fmla="*/ 2059 w 10012"/>
                              <a:gd name="connsiteY107" fmla="*/ 8697 h 10000"/>
                              <a:gd name="connsiteX108" fmla="*/ 2405 w 10012"/>
                              <a:gd name="connsiteY108" fmla="*/ 8730 h 10000"/>
                              <a:gd name="connsiteX109" fmla="*/ 2716 w 10012"/>
                              <a:gd name="connsiteY109" fmla="*/ 8730 h 10000"/>
                              <a:gd name="connsiteX110" fmla="*/ 3097 w 10012"/>
                              <a:gd name="connsiteY110" fmla="*/ 8713 h 10000"/>
                              <a:gd name="connsiteX111" fmla="*/ 3443 w 10012"/>
                              <a:gd name="connsiteY111" fmla="*/ 8664 h 10000"/>
                              <a:gd name="connsiteX112" fmla="*/ 3824 w 10012"/>
                              <a:gd name="connsiteY112" fmla="*/ 8615 h 10000"/>
                              <a:gd name="connsiteX113" fmla="*/ 4204 w 10012"/>
                              <a:gd name="connsiteY113" fmla="*/ 8598 h 10000"/>
                              <a:gd name="connsiteX114" fmla="*/ 4585 w 10012"/>
                              <a:gd name="connsiteY114" fmla="*/ 8598 h 10000"/>
                              <a:gd name="connsiteX115" fmla="*/ 4931 w 10012"/>
                              <a:gd name="connsiteY115" fmla="*/ 8598 h 10000"/>
                              <a:gd name="connsiteX116" fmla="*/ 5277 w 10012"/>
                              <a:gd name="connsiteY116" fmla="*/ 8631 h 10000"/>
                              <a:gd name="connsiteX117" fmla="*/ 5623 w 10012"/>
                              <a:gd name="connsiteY117" fmla="*/ 8680 h 10000"/>
                              <a:gd name="connsiteX118" fmla="*/ 5969 w 10012"/>
                              <a:gd name="connsiteY118" fmla="*/ 8746 h 10000"/>
                              <a:gd name="connsiteX119" fmla="*/ 6280 w 10012"/>
                              <a:gd name="connsiteY119" fmla="*/ 8811 h 10000"/>
                              <a:gd name="connsiteX120" fmla="*/ 6592 w 10012"/>
                              <a:gd name="connsiteY120" fmla="*/ 8893 h 10000"/>
                              <a:gd name="connsiteX121" fmla="*/ 6903 w 10012"/>
                              <a:gd name="connsiteY121" fmla="*/ 8992 h 10000"/>
                              <a:gd name="connsiteX122" fmla="*/ 7180 w 10012"/>
                              <a:gd name="connsiteY122" fmla="*/ 9090 h 10000"/>
                              <a:gd name="connsiteX123" fmla="*/ 7457 w 10012"/>
                              <a:gd name="connsiteY123" fmla="*/ 9189 h 10000"/>
                              <a:gd name="connsiteX124" fmla="*/ 7734 w 10012"/>
                              <a:gd name="connsiteY124" fmla="*/ 9287 h 10000"/>
                              <a:gd name="connsiteX125" fmla="*/ 7976 w 10012"/>
                              <a:gd name="connsiteY125" fmla="*/ 9385 h 10000"/>
                              <a:gd name="connsiteX126" fmla="*/ 8253 w 10012"/>
                              <a:gd name="connsiteY126" fmla="*/ 9475 h 10000"/>
                              <a:gd name="connsiteX127" fmla="*/ 8460 w 10012"/>
                              <a:gd name="connsiteY127" fmla="*/ 9574 h 10000"/>
                              <a:gd name="connsiteX128" fmla="*/ 8633 w 10012"/>
                              <a:gd name="connsiteY128" fmla="*/ 9639 h 10000"/>
                              <a:gd name="connsiteX129" fmla="*/ 8789 w 10012"/>
                              <a:gd name="connsiteY129" fmla="*/ 9705 h 10000"/>
                              <a:gd name="connsiteX130" fmla="*/ 8997 w 10012"/>
                              <a:gd name="connsiteY130" fmla="*/ 9770 h 10000"/>
                              <a:gd name="connsiteX131" fmla="*/ 9170 w 10012"/>
                              <a:gd name="connsiteY131" fmla="*/ 9820 h 10000"/>
                              <a:gd name="connsiteX132" fmla="*/ 9343 w 10012"/>
                              <a:gd name="connsiteY132" fmla="*/ 9869 h 10000"/>
                              <a:gd name="connsiteX133" fmla="*/ 9481 w 10012"/>
                              <a:gd name="connsiteY133" fmla="*/ 9902 h 10000"/>
                              <a:gd name="connsiteX134" fmla="*/ 9654 w 10012"/>
                              <a:gd name="connsiteY134" fmla="*/ 9934 h 10000"/>
                              <a:gd name="connsiteX135" fmla="*/ 9827 w 10012"/>
                              <a:gd name="connsiteY135" fmla="*/ 9967 h 10000"/>
                              <a:gd name="connsiteX136" fmla="*/ 10000 w 10012"/>
                              <a:gd name="connsiteY136" fmla="*/ 9984 h 10000"/>
                              <a:gd name="connsiteX137" fmla="*/ 10000 w 10012"/>
                              <a:gd name="connsiteY137" fmla="*/ 10000 h 10000"/>
                              <a:gd name="connsiteX138" fmla="*/ 10000 w 10012"/>
                              <a:gd name="connsiteY138" fmla="*/ 8861 h 10000"/>
                              <a:gd name="connsiteX139" fmla="*/ 10000 w 10012"/>
                              <a:gd name="connsiteY139" fmla="*/ 4320 h 10000"/>
                              <a:gd name="connsiteX140" fmla="*/ 9827 w 10012"/>
                              <a:gd name="connsiteY140" fmla="*/ 4270 h 1000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4320 h 10000"/>
                              <a:gd name="connsiteX139" fmla="*/ 9827 w 10000"/>
                              <a:gd name="connsiteY139" fmla="*/ 4270 h 100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</a:cxnLst>
                            <a:rect l="l" t="t" r="r" b="b"/>
                            <a:pathLst>
                              <a:path w="10000" h="10000">
                                <a:moveTo>
                                  <a:pt x="9827" y="4270"/>
                                </a:moveTo>
                                <a:lnTo>
                                  <a:pt x="9550" y="4123"/>
                                </a:lnTo>
                                <a:lnTo>
                                  <a:pt x="9273" y="3943"/>
                                </a:lnTo>
                                <a:lnTo>
                                  <a:pt x="9031" y="3770"/>
                                </a:lnTo>
                                <a:lnTo>
                                  <a:pt x="8893" y="3574"/>
                                </a:lnTo>
                                <a:cubicBezTo>
                                  <a:pt x="8858" y="3497"/>
                                  <a:pt x="8824" y="3421"/>
                                  <a:pt x="8789" y="3344"/>
                                </a:cubicBezTo>
                                <a:cubicBezTo>
                                  <a:pt x="8801" y="3257"/>
                                  <a:pt x="8812" y="3169"/>
                                  <a:pt x="8824" y="3082"/>
                                </a:cubicBezTo>
                                <a:lnTo>
                                  <a:pt x="8858" y="3082"/>
                                </a:lnTo>
                                <a:lnTo>
                                  <a:pt x="8927" y="3082"/>
                                </a:lnTo>
                                <a:lnTo>
                                  <a:pt x="9066" y="3082"/>
                                </a:lnTo>
                                <a:lnTo>
                                  <a:pt x="9239" y="3066"/>
                                </a:lnTo>
                                <a:lnTo>
                                  <a:pt x="9446" y="3033"/>
                                </a:lnTo>
                                <a:lnTo>
                                  <a:pt x="9654" y="2984"/>
                                </a:lnTo>
                                <a:lnTo>
                                  <a:pt x="9862" y="2926"/>
                                </a:lnTo>
                                <a:lnTo>
                                  <a:pt x="10000" y="2877"/>
                                </a:lnTo>
                                <a:lnTo>
                                  <a:pt x="10000" y="2811"/>
                                </a:lnTo>
                                <a:cubicBezTo>
                                  <a:pt x="9977" y="2806"/>
                                  <a:pt x="9954" y="2800"/>
                                  <a:pt x="9931" y="2795"/>
                                </a:cubicBezTo>
                                <a:cubicBezTo>
                                  <a:pt x="9885" y="2773"/>
                                  <a:pt x="9838" y="2752"/>
                                  <a:pt x="9792" y="2730"/>
                                </a:cubicBezTo>
                                <a:lnTo>
                                  <a:pt x="9550" y="2648"/>
                                </a:lnTo>
                                <a:lnTo>
                                  <a:pt x="9308" y="2549"/>
                                </a:lnTo>
                                <a:lnTo>
                                  <a:pt x="9031" y="2418"/>
                                </a:lnTo>
                                <a:lnTo>
                                  <a:pt x="8720" y="2270"/>
                                </a:lnTo>
                                <a:lnTo>
                                  <a:pt x="8426" y="2107"/>
                                </a:lnTo>
                                <a:lnTo>
                                  <a:pt x="8080" y="1918"/>
                                </a:lnTo>
                                <a:lnTo>
                                  <a:pt x="7768" y="1705"/>
                                </a:lnTo>
                                <a:lnTo>
                                  <a:pt x="7457" y="1475"/>
                                </a:lnTo>
                                <a:lnTo>
                                  <a:pt x="7180" y="1213"/>
                                </a:lnTo>
                                <a:lnTo>
                                  <a:pt x="6938" y="943"/>
                                </a:lnTo>
                                <a:lnTo>
                                  <a:pt x="6730" y="648"/>
                                </a:lnTo>
                                <a:cubicBezTo>
                                  <a:pt x="6672" y="539"/>
                                  <a:pt x="6615" y="429"/>
                                  <a:pt x="6557" y="320"/>
                                </a:cubicBezTo>
                                <a:cubicBezTo>
                                  <a:pt x="6522" y="213"/>
                                  <a:pt x="6488" y="107"/>
                                  <a:pt x="6453" y="0"/>
                                </a:cubicBezTo>
                                <a:lnTo>
                                  <a:pt x="6453" y="16"/>
                                </a:lnTo>
                                <a:lnTo>
                                  <a:pt x="6453" y="98"/>
                                </a:lnTo>
                                <a:cubicBezTo>
                                  <a:pt x="6442" y="139"/>
                                  <a:pt x="6430" y="180"/>
                                  <a:pt x="6419" y="221"/>
                                </a:cubicBezTo>
                                <a:cubicBezTo>
                                  <a:pt x="6396" y="276"/>
                                  <a:pt x="6372" y="330"/>
                                  <a:pt x="6349" y="385"/>
                                </a:cubicBezTo>
                                <a:cubicBezTo>
                                  <a:pt x="6326" y="451"/>
                                  <a:pt x="6303" y="516"/>
                                  <a:pt x="6280" y="582"/>
                                </a:cubicBezTo>
                                <a:lnTo>
                                  <a:pt x="6211" y="795"/>
                                </a:lnTo>
                                <a:cubicBezTo>
                                  <a:pt x="6176" y="877"/>
                                  <a:pt x="6142" y="959"/>
                                  <a:pt x="6107" y="1041"/>
                                </a:cubicBezTo>
                                <a:lnTo>
                                  <a:pt x="5969" y="1279"/>
                                </a:lnTo>
                                <a:lnTo>
                                  <a:pt x="5830" y="1541"/>
                                </a:lnTo>
                                <a:lnTo>
                                  <a:pt x="5623" y="1803"/>
                                </a:lnTo>
                                <a:cubicBezTo>
                                  <a:pt x="5554" y="1888"/>
                                  <a:pt x="5484" y="1972"/>
                                  <a:pt x="5415" y="2057"/>
                                </a:cubicBezTo>
                                <a:lnTo>
                                  <a:pt x="5173" y="2320"/>
                                </a:lnTo>
                                <a:lnTo>
                                  <a:pt x="4896" y="2549"/>
                                </a:lnTo>
                                <a:lnTo>
                                  <a:pt x="4550" y="2762"/>
                                </a:lnTo>
                                <a:lnTo>
                                  <a:pt x="4204" y="2926"/>
                                </a:lnTo>
                                <a:lnTo>
                                  <a:pt x="3824" y="3066"/>
                                </a:lnTo>
                                <a:lnTo>
                                  <a:pt x="5035" y="3197"/>
                                </a:lnTo>
                                <a:lnTo>
                                  <a:pt x="5035" y="3213"/>
                                </a:lnTo>
                                <a:cubicBezTo>
                                  <a:pt x="5046" y="3235"/>
                                  <a:pt x="5058" y="3257"/>
                                  <a:pt x="5069" y="3279"/>
                                </a:cubicBezTo>
                                <a:lnTo>
                                  <a:pt x="5069" y="3361"/>
                                </a:lnTo>
                                <a:lnTo>
                                  <a:pt x="5069" y="3475"/>
                                </a:lnTo>
                                <a:lnTo>
                                  <a:pt x="5069" y="3623"/>
                                </a:lnTo>
                                <a:cubicBezTo>
                                  <a:pt x="5058" y="3678"/>
                                  <a:pt x="5046" y="3732"/>
                                  <a:pt x="5035" y="3787"/>
                                </a:cubicBezTo>
                                <a:cubicBezTo>
                                  <a:pt x="5012" y="3839"/>
                                  <a:pt x="4988" y="3891"/>
                                  <a:pt x="4965" y="3943"/>
                                </a:cubicBezTo>
                                <a:cubicBezTo>
                                  <a:pt x="4931" y="4003"/>
                                  <a:pt x="4896" y="4063"/>
                                  <a:pt x="4862" y="4123"/>
                                </a:cubicBezTo>
                                <a:cubicBezTo>
                                  <a:pt x="4816" y="4189"/>
                                  <a:pt x="4769" y="4254"/>
                                  <a:pt x="4723" y="4320"/>
                                </a:cubicBezTo>
                                <a:lnTo>
                                  <a:pt x="4516" y="4500"/>
                                </a:lnTo>
                                <a:lnTo>
                                  <a:pt x="4204" y="4680"/>
                                </a:lnTo>
                                <a:lnTo>
                                  <a:pt x="3893" y="4852"/>
                                </a:lnTo>
                                <a:lnTo>
                                  <a:pt x="3443" y="5016"/>
                                </a:lnTo>
                                <a:lnTo>
                                  <a:pt x="2958" y="5148"/>
                                </a:lnTo>
                                <a:lnTo>
                                  <a:pt x="2336" y="5262"/>
                                </a:lnTo>
                                <a:lnTo>
                                  <a:pt x="1661" y="5344"/>
                                </a:lnTo>
                                <a:lnTo>
                                  <a:pt x="1661" y="5361"/>
                                </a:lnTo>
                                <a:lnTo>
                                  <a:pt x="1696" y="5393"/>
                                </a:lnTo>
                                <a:cubicBezTo>
                                  <a:pt x="1730" y="5407"/>
                                  <a:pt x="1765" y="5420"/>
                                  <a:pt x="1799" y="5434"/>
                                </a:cubicBezTo>
                                <a:cubicBezTo>
                                  <a:pt x="1816" y="5451"/>
                                  <a:pt x="1834" y="5467"/>
                                  <a:pt x="1851" y="5484"/>
                                </a:cubicBezTo>
                                <a:lnTo>
                                  <a:pt x="1955" y="5541"/>
                                </a:lnTo>
                                <a:lnTo>
                                  <a:pt x="2128" y="5607"/>
                                </a:lnTo>
                                <a:lnTo>
                                  <a:pt x="2266" y="5689"/>
                                </a:lnTo>
                                <a:lnTo>
                                  <a:pt x="2474" y="5770"/>
                                </a:lnTo>
                                <a:lnTo>
                                  <a:pt x="2682" y="5852"/>
                                </a:lnTo>
                                <a:lnTo>
                                  <a:pt x="2889" y="5926"/>
                                </a:lnTo>
                                <a:lnTo>
                                  <a:pt x="3166" y="6000"/>
                                </a:lnTo>
                                <a:lnTo>
                                  <a:pt x="3443" y="6082"/>
                                </a:lnTo>
                                <a:lnTo>
                                  <a:pt x="3754" y="6148"/>
                                </a:lnTo>
                                <a:lnTo>
                                  <a:pt x="4066" y="6213"/>
                                </a:lnTo>
                                <a:lnTo>
                                  <a:pt x="4412" y="6262"/>
                                </a:lnTo>
                                <a:lnTo>
                                  <a:pt x="4758" y="6295"/>
                                </a:lnTo>
                                <a:lnTo>
                                  <a:pt x="4758" y="6311"/>
                                </a:lnTo>
                                <a:lnTo>
                                  <a:pt x="4758" y="6361"/>
                                </a:lnTo>
                                <a:cubicBezTo>
                                  <a:pt x="4735" y="6383"/>
                                  <a:pt x="4712" y="6404"/>
                                  <a:pt x="4689" y="6426"/>
                                </a:cubicBezTo>
                                <a:cubicBezTo>
                                  <a:pt x="4666" y="6459"/>
                                  <a:pt x="4642" y="6492"/>
                                  <a:pt x="4619" y="6525"/>
                                </a:cubicBezTo>
                                <a:cubicBezTo>
                                  <a:pt x="4585" y="6569"/>
                                  <a:pt x="4550" y="6612"/>
                                  <a:pt x="4516" y="6656"/>
                                </a:cubicBezTo>
                                <a:lnTo>
                                  <a:pt x="4377" y="6779"/>
                                </a:lnTo>
                                <a:lnTo>
                                  <a:pt x="4170" y="6926"/>
                                </a:lnTo>
                                <a:lnTo>
                                  <a:pt x="3962" y="7074"/>
                                </a:lnTo>
                                <a:lnTo>
                                  <a:pt x="3685" y="7221"/>
                                </a:lnTo>
                                <a:lnTo>
                                  <a:pt x="3339" y="7385"/>
                                </a:lnTo>
                                <a:lnTo>
                                  <a:pt x="2958" y="7533"/>
                                </a:lnTo>
                                <a:lnTo>
                                  <a:pt x="2509" y="7672"/>
                                </a:lnTo>
                                <a:lnTo>
                                  <a:pt x="1990" y="7803"/>
                                </a:lnTo>
                                <a:lnTo>
                                  <a:pt x="1419" y="7902"/>
                                </a:lnTo>
                                <a:lnTo>
                                  <a:pt x="761" y="8000"/>
                                </a:lnTo>
                                <a:lnTo>
                                  <a:pt x="0" y="8066"/>
                                </a:lnTo>
                                <a:cubicBezTo>
                                  <a:pt x="12" y="8071"/>
                                  <a:pt x="23" y="8077"/>
                                  <a:pt x="35" y="8082"/>
                                </a:cubicBezTo>
                                <a:cubicBezTo>
                                  <a:pt x="46" y="8087"/>
                                  <a:pt x="58" y="8093"/>
                                  <a:pt x="69" y="8098"/>
                                </a:cubicBezTo>
                                <a:cubicBezTo>
                                  <a:pt x="92" y="8115"/>
                                  <a:pt x="115" y="8131"/>
                                  <a:pt x="138" y="8148"/>
                                </a:cubicBezTo>
                                <a:cubicBezTo>
                                  <a:pt x="184" y="8170"/>
                                  <a:pt x="231" y="8191"/>
                                  <a:pt x="277" y="8213"/>
                                </a:cubicBezTo>
                                <a:lnTo>
                                  <a:pt x="415" y="8279"/>
                                </a:lnTo>
                                <a:lnTo>
                                  <a:pt x="588" y="8344"/>
                                </a:lnTo>
                                <a:lnTo>
                                  <a:pt x="761" y="8410"/>
                                </a:lnTo>
                                <a:lnTo>
                                  <a:pt x="1003" y="8492"/>
                                </a:lnTo>
                                <a:lnTo>
                                  <a:pt x="1246" y="8549"/>
                                </a:lnTo>
                                <a:lnTo>
                                  <a:pt x="1488" y="8615"/>
                                </a:lnTo>
                                <a:lnTo>
                                  <a:pt x="1799" y="8664"/>
                                </a:lnTo>
                                <a:lnTo>
                                  <a:pt x="2059" y="8697"/>
                                </a:lnTo>
                                <a:lnTo>
                                  <a:pt x="2405" y="8730"/>
                                </a:lnTo>
                                <a:lnTo>
                                  <a:pt x="2716" y="8730"/>
                                </a:lnTo>
                                <a:lnTo>
                                  <a:pt x="3097" y="8713"/>
                                </a:lnTo>
                                <a:lnTo>
                                  <a:pt x="3443" y="8664"/>
                                </a:lnTo>
                                <a:lnTo>
                                  <a:pt x="3824" y="8615"/>
                                </a:lnTo>
                                <a:lnTo>
                                  <a:pt x="4204" y="8598"/>
                                </a:lnTo>
                                <a:lnTo>
                                  <a:pt x="4585" y="8598"/>
                                </a:lnTo>
                                <a:lnTo>
                                  <a:pt x="4931" y="8598"/>
                                </a:lnTo>
                                <a:lnTo>
                                  <a:pt x="5277" y="8631"/>
                                </a:lnTo>
                                <a:lnTo>
                                  <a:pt x="5623" y="8680"/>
                                </a:lnTo>
                                <a:lnTo>
                                  <a:pt x="5969" y="8746"/>
                                </a:lnTo>
                                <a:lnTo>
                                  <a:pt x="6280" y="8811"/>
                                </a:lnTo>
                                <a:lnTo>
                                  <a:pt x="6592" y="8893"/>
                                </a:lnTo>
                                <a:lnTo>
                                  <a:pt x="6903" y="8992"/>
                                </a:lnTo>
                                <a:lnTo>
                                  <a:pt x="7180" y="9090"/>
                                </a:lnTo>
                                <a:lnTo>
                                  <a:pt x="7457" y="9189"/>
                                </a:lnTo>
                                <a:lnTo>
                                  <a:pt x="7734" y="9287"/>
                                </a:lnTo>
                                <a:lnTo>
                                  <a:pt x="7976" y="9385"/>
                                </a:lnTo>
                                <a:lnTo>
                                  <a:pt x="8253" y="9475"/>
                                </a:lnTo>
                                <a:lnTo>
                                  <a:pt x="8460" y="9574"/>
                                </a:lnTo>
                                <a:lnTo>
                                  <a:pt x="8633" y="9639"/>
                                </a:lnTo>
                                <a:lnTo>
                                  <a:pt x="8789" y="9705"/>
                                </a:lnTo>
                                <a:lnTo>
                                  <a:pt x="8997" y="9770"/>
                                </a:lnTo>
                                <a:lnTo>
                                  <a:pt x="9170" y="9820"/>
                                </a:lnTo>
                                <a:lnTo>
                                  <a:pt x="9343" y="9869"/>
                                </a:lnTo>
                                <a:lnTo>
                                  <a:pt x="9481" y="9902"/>
                                </a:lnTo>
                                <a:lnTo>
                                  <a:pt x="9654" y="9934"/>
                                </a:lnTo>
                                <a:lnTo>
                                  <a:pt x="9827" y="9967"/>
                                </a:lnTo>
                                <a:lnTo>
                                  <a:pt x="10000" y="9984"/>
                                </a:lnTo>
                                <a:lnTo>
                                  <a:pt x="10000" y="10000"/>
                                </a:lnTo>
                                <a:lnTo>
                                  <a:pt x="10000" y="4320"/>
                                </a:lnTo>
                                <a:lnTo>
                                  <a:pt x="9827" y="42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93" name="Rectangle 1993"/>
                        <wps:cNvSpPr>
                          <a:spLocks noChangeArrowheads="1"/>
                        </wps:cNvSpPr>
                        <wps:spPr bwMode="auto">
                          <a:xfrm>
                            <a:off x="1828800" y="2066925"/>
                            <a:ext cx="3175" cy="1587"/>
                          </a:xfrm>
                          <a:prstGeom prst="rect">
                            <a:avLst/>
                          </a:pr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94" name="Freeform 421"/>
                        <wps:cNvSpPr>
                          <a:spLocks/>
                        </wps:cNvSpPr>
                        <wps:spPr bwMode="auto">
                          <a:xfrm>
                            <a:off x="1483520" y="1485900"/>
                            <a:ext cx="347711" cy="579223"/>
                          </a:xfrm>
                          <a:custGeom>
                            <a:avLst/>
                            <a:gdLst>
                              <a:gd name="T0" fmla="*/ 191 w 219"/>
                              <a:gd name="T1" fmla="*/ 349 h 365"/>
                              <a:gd name="T2" fmla="*/ 177 w 219"/>
                              <a:gd name="T3" fmla="*/ 339 h 365"/>
                              <a:gd name="T4" fmla="*/ 161 w 219"/>
                              <a:gd name="T5" fmla="*/ 325 h 365"/>
                              <a:gd name="T6" fmla="*/ 149 w 219"/>
                              <a:gd name="T7" fmla="*/ 309 h 365"/>
                              <a:gd name="T8" fmla="*/ 136 w 219"/>
                              <a:gd name="T9" fmla="*/ 291 h 365"/>
                              <a:gd name="T10" fmla="*/ 122 w 219"/>
                              <a:gd name="T11" fmla="*/ 275 h 365"/>
                              <a:gd name="T12" fmla="*/ 110 w 219"/>
                              <a:gd name="T13" fmla="*/ 258 h 365"/>
                              <a:gd name="T14" fmla="*/ 100 w 219"/>
                              <a:gd name="T15" fmla="*/ 240 h 365"/>
                              <a:gd name="T16" fmla="*/ 90 w 219"/>
                              <a:gd name="T17" fmla="*/ 222 h 365"/>
                              <a:gd name="T18" fmla="*/ 82 w 219"/>
                              <a:gd name="T19" fmla="*/ 208 h 365"/>
                              <a:gd name="T20" fmla="*/ 76 w 219"/>
                              <a:gd name="T21" fmla="*/ 194 h 365"/>
                              <a:gd name="T22" fmla="*/ 70 w 219"/>
                              <a:gd name="T23" fmla="*/ 182 h 365"/>
                              <a:gd name="T24" fmla="*/ 66 w 219"/>
                              <a:gd name="T25" fmla="*/ 174 h 365"/>
                              <a:gd name="T26" fmla="*/ 66 w 219"/>
                              <a:gd name="T27" fmla="*/ 168 h 365"/>
                              <a:gd name="T28" fmla="*/ 66 w 219"/>
                              <a:gd name="T29" fmla="*/ 166 h 365"/>
                              <a:gd name="T30" fmla="*/ 72 w 219"/>
                              <a:gd name="T31" fmla="*/ 164 h 365"/>
                              <a:gd name="T32" fmla="*/ 82 w 219"/>
                              <a:gd name="T33" fmla="*/ 162 h 365"/>
                              <a:gd name="T34" fmla="*/ 94 w 219"/>
                              <a:gd name="T35" fmla="*/ 160 h 365"/>
                              <a:gd name="T36" fmla="*/ 106 w 219"/>
                              <a:gd name="T37" fmla="*/ 158 h 365"/>
                              <a:gd name="T38" fmla="*/ 118 w 219"/>
                              <a:gd name="T39" fmla="*/ 154 h 365"/>
                              <a:gd name="T40" fmla="*/ 126 w 219"/>
                              <a:gd name="T41" fmla="*/ 150 h 365"/>
                              <a:gd name="T42" fmla="*/ 128 w 219"/>
                              <a:gd name="T43" fmla="*/ 147 h 365"/>
                              <a:gd name="T44" fmla="*/ 124 w 219"/>
                              <a:gd name="T45" fmla="*/ 143 h 365"/>
                              <a:gd name="T46" fmla="*/ 114 w 219"/>
                              <a:gd name="T47" fmla="*/ 135 h 365"/>
                              <a:gd name="T48" fmla="*/ 102 w 219"/>
                              <a:gd name="T49" fmla="*/ 117 h 365"/>
                              <a:gd name="T50" fmla="*/ 88 w 219"/>
                              <a:gd name="T51" fmla="*/ 95 h 365"/>
                              <a:gd name="T52" fmla="*/ 76 w 219"/>
                              <a:gd name="T53" fmla="*/ 69 h 365"/>
                              <a:gd name="T54" fmla="*/ 64 w 219"/>
                              <a:gd name="T55" fmla="*/ 43 h 365"/>
                              <a:gd name="T56" fmla="*/ 54 w 219"/>
                              <a:gd name="T57" fmla="*/ 22 h 365"/>
                              <a:gd name="T58" fmla="*/ 48 w 219"/>
                              <a:gd name="T59" fmla="*/ 6 h 365"/>
                              <a:gd name="T60" fmla="*/ 46 w 219"/>
                              <a:gd name="T61" fmla="*/ 0 h 365"/>
                              <a:gd name="T62" fmla="*/ 44 w 219"/>
                              <a:gd name="T63" fmla="*/ 24 h 365"/>
                              <a:gd name="T64" fmla="*/ 48 w 219"/>
                              <a:gd name="T65" fmla="*/ 49 h 365"/>
                              <a:gd name="T66" fmla="*/ 52 w 219"/>
                              <a:gd name="T67" fmla="*/ 71 h 365"/>
                              <a:gd name="T68" fmla="*/ 60 w 219"/>
                              <a:gd name="T69" fmla="*/ 91 h 365"/>
                              <a:gd name="T70" fmla="*/ 66 w 219"/>
                              <a:gd name="T71" fmla="*/ 109 h 365"/>
                              <a:gd name="T72" fmla="*/ 74 w 219"/>
                              <a:gd name="T73" fmla="*/ 125 h 365"/>
                              <a:gd name="T74" fmla="*/ 78 w 219"/>
                              <a:gd name="T75" fmla="*/ 133 h 365"/>
                              <a:gd name="T76" fmla="*/ 80 w 219"/>
                              <a:gd name="T77" fmla="*/ 135 h 365"/>
                              <a:gd name="T78" fmla="*/ 0 w 219"/>
                              <a:gd name="T79" fmla="*/ 168 h 365"/>
                              <a:gd name="T80" fmla="*/ 2 w 219"/>
                              <a:gd name="T81" fmla="*/ 194 h 365"/>
                              <a:gd name="T82" fmla="*/ 10 w 219"/>
                              <a:gd name="T83" fmla="*/ 216 h 365"/>
                              <a:gd name="T84" fmla="*/ 22 w 219"/>
                              <a:gd name="T85" fmla="*/ 238 h 365"/>
                              <a:gd name="T86" fmla="*/ 34 w 219"/>
                              <a:gd name="T87" fmla="*/ 256 h 365"/>
                              <a:gd name="T88" fmla="*/ 52 w 219"/>
                              <a:gd name="T89" fmla="*/ 273 h 365"/>
                              <a:gd name="T90" fmla="*/ 70 w 219"/>
                              <a:gd name="T91" fmla="*/ 289 h 365"/>
                              <a:gd name="T92" fmla="*/ 90 w 219"/>
                              <a:gd name="T93" fmla="*/ 303 h 365"/>
                              <a:gd name="T94" fmla="*/ 112 w 219"/>
                              <a:gd name="T95" fmla="*/ 317 h 365"/>
                              <a:gd name="T96" fmla="*/ 132 w 219"/>
                              <a:gd name="T97" fmla="*/ 329 h 365"/>
                              <a:gd name="T98" fmla="*/ 151 w 219"/>
                              <a:gd name="T99" fmla="*/ 339 h 365"/>
                              <a:gd name="T100" fmla="*/ 169 w 219"/>
                              <a:gd name="T101" fmla="*/ 347 h 365"/>
                              <a:gd name="T102" fmla="*/ 185 w 219"/>
                              <a:gd name="T103" fmla="*/ 353 h 365"/>
                              <a:gd name="T104" fmla="*/ 201 w 219"/>
                              <a:gd name="T105" fmla="*/ 359 h 365"/>
                              <a:gd name="T106" fmla="*/ 211 w 219"/>
                              <a:gd name="T107" fmla="*/ 363 h 365"/>
                              <a:gd name="T108" fmla="*/ 217 w 219"/>
                              <a:gd name="T109" fmla="*/ 365 h 365"/>
                              <a:gd name="T110" fmla="*/ 219 w 219"/>
                              <a:gd name="T111" fmla="*/ 365 h 365"/>
                              <a:gd name="T112" fmla="*/ 219 w 219"/>
                              <a:gd name="T113" fmla="*/ 365 h 365"/>
                              <a:gd name="T114" fmla="*/ 205 w 219"/>
                              <a:gd name="T115" fmla="*/ 359 h 365"/>
                              <a:gd name="T116" fmla="*/ 191 w 219"/>
                              <a:gd name="T117" fmla="*/ 349 h 36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219" h="365">
                                <a:moveTo>
                                  <a:pt x="191" y="349"/>
                                </a:moveTo>
                                <a:lnTo>
                                  <a:pt x="177" y="339"/>
                                </a:lnTo>
                                <a:lnTo>
                                  <a:pt x="161" y="325"/>
                                </a:lnTo>
                                <a:lnTo>
                                  <a:pt x="149" y="309"/>
                                </a:lnTo>
                                <a:lnTo>
                                  <a:pt x="136" y="291"/>
                                </a:lnTo>
                                <a:lnTo>
                                  <a:pt x="122" y="275"/>
                                </a:lnTo>
                                <a:lnTo>
                                  <a:pt x="110" y="258"/>
                                </a:lnTo>
                                <a:lnTo>
                                  <a:pt x="100" y="240"/>
                                </a:lnTo>
                                <a:lnTo>
                                  <a:pt x="90" y="222"/>
                                </a:lnTo>
                                <a:lnTo>
                                  <a:pt x="82" y="208"/>
                                </a:lnTo>
                                <a:lnTo>
                                  <a:pt x="76" y="194"/>
                                </a:lnTo>
                                <a:lnTo>
                                  <a:pt x="70" y="182"/>
                                </a:lnTo>
                                <a:lnTo>
                                  <a:pt x="66" y="174"/>
                                </a:lnTo>
                                <a:lnTo>
                                  <a:pt x="66" y="168"/>
                                </a:lnTo>
                                <a:lnTo>
                                  <a:pt x="66" y="166"/>
                                </a:lnTo>
                                <a:lnTo>
                                  <a:pt x="72" y="164"/>
                                </a:lnTo>
                                <a:lnTo>
                                  <a:pt x="82" y="162"/>
                                </a:lnTo>
                                <a:lnTo>
                                  <a:pt x="94" y="160"/>
                                </a:lnTo>
                                <a:lnTo>
                                  <a:pt x="106" y="158"/>
                                </a:lnTo>
                                <a:lnTo>
                                  <a:pt x="118" y="154"/>
                                </a:lnTo>
                                <a:lnTo>
                                  <a:pt x="126" y="150"/>
                                </a:lnTo>
                                <a:lnTo>
                                  <a:pt x="128" y="147"/>
                                </a:lnTo>
                                <a:lnTo>
                                  <a:pt x="124" y="143"/>
                                </a:lnTo>
                                <a:lnTo>
                                  <a:pt x="114" y="135"/>
                                </a:lnTo>
                                <a:lnTo>
                                  <a:pt x="102" y="117"/>
                                </a:lnTo>
                                <a:lnTo>
                                  <a:pt x="88" y="95"/>
                                </a:lnTo>
                                <a:lnTo>
                                  <a:pt x="76" y="69"/>
                                </a:lnTo>
                                <a:lnTo>
                                  <a:pt x="64" y="43"/>
                                </a:lnTo>
                                <a:lnTo>
                                  <a:pt x="54" y="22"/>
                                </a:lnTo>
                                <a:lnTo>
                                  <a:pt x="48" y="6"/>
                                </a:lnTo>
                                <a:lnTo>
                                  <a:pt x="46" y="0"/>
                                </a:lnTo>
                                <a:lnTo>
                                  <a:pt x="44" y="24"/>
                                </a:lnTo>
                                <a:lnTo>
                                  <a:pt x="48" y="49"/>
                                </a:lnTo>
                                <a:lnTo>
                                  <a:pt x="52" y="71"/>
                                </a:lnTo>
                                <a:lnTo>
                                  <a:pt x="60" y="91"/>
                                </a:lnTo>
                                <a:lnTo>
                                  <a:pt x="66" y="109"/>
                                </a:lnTo>
                                <a:lnTo>
                                  <a:pt x="74" y="125"/>
                                </a:lnTo>
                                <a:lnTo>
                                  <a:pt x="78" y="133"/>
                                </a:lnTo>
                                <a:lnTo>
                                  <a:pt x="80" y="135"/>
                                </a:lnTo>
                                <a:lnTo>
                                  <a:pt x="0" y="168"/>
                                </a:lnTo>
                                <a:lnTo>
                                  <a:pt x="2" y="194"/>
                                </a:lnTo>
                                <a:lnTo>
                                  <a:pt x="10" y="216"/>
                                </a:lnTo>
                                <a:lnTo>
                                  <a:pt x="22" y="238"/>
                                </a:lnTo>
                                <a:lnTo>
                                  <a:pt x="34" y="256"/>
                                </a:lnTo>
                                <a:lnTo>
                                  <a:pt x="52" y="273"/>
                                </a:lnTo>
                                <a:lnTo>
                                  <a:pt x="70" y="289"/>
                                </a:lnTo>
                                <a:lnTo>
                                  <a:pt x="90" y="303"/>
                                </a:lnTo>
                                <a:lnTo>
                                  <a:pt x="112" y="317"/>
                                </a:lnTo>
                                <a:lnTo>
                                  <a:pt x="132" y="329"/>
                                </a:lnTo>
                                <a:lnTo>
                                  <a:pt x="151" y="339"/>
                                </a:lnTo>
                                <a:lnTo>
                                  <a:pt x="169" y="347"/>
                                </a:lnTo>
                                <a:lnTo>
                                  <a:pt x="185" y="353"/>
                                </a:lnTo>
                                <a:lnTo>
                                  <a:pt x="201" y="359"/>
                                </a:lnTo>
                                <a:lnTo>
                                  <a:pt x="211" y="363"/>
                                </a:lnTo>
                                <a:lnTo>
                                  <a:pt x="217" y="365"/>
                                </a:lnTo>
                                <a:lnTo>
                                  <a:pt x="219" y="365"/>
                                </a:lnTo>
                                <a:lnTo>
                                  <a:pt x="219" y="365"/>
                                </a:lnTo>
                                <a:lnTo>
                                  <a:pt x="205" y="359"/>
                                </a:lnTo>
                                <a:lnTo>
                                  <a:pt x="191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95" name="Freeform 422"/>
                        <wps:cNvSpPr>
                          <a:spLocks/>
                        </wps:cNvSpPr>
                        <wps:spPr bwMode="auto">
                          <a:xfrm>
                            <a:off x="1635919" y="2200275"/>
                            <a:ext cx="198465" cy="476074"/>
                          </a:xfrm>
                          <a:custGeom>
                            <a:avLst/>
                            <a:gdLst>
                              <a:gd name="T0" fmla="*/ 115 w 125"/>
                              <a:gd name="T1" fmla="*/ 209 h 300"/>
                              <a:gd name="T2" fmla="*/ 105 w 125"/>
                              <a:gd name="T3" fmla="*/ 189 h 300"/>
                              <a:gd name="T4" fmla="*/ 93 w 125"/>
                              <a:gd name="T5" fmla="*/ 169 h 300"/>
                              <a:gd name="T6" fmla="*/ 83 w 125"/>
                              <a:gd name="T7" fmla="*/ 149 h 300"/>
                              <a:gd name="T8" fmla="*/ 75 w 125"/>
                              <a:gd name="T9" fmla="*/ 133 h 300"/>
                              <a:gd name="T10" fmla="*/ 67 w 125"/>
                              <a:gd name="T11" fmla="*/ 115 h 300"/>
                              <a:gd name="T12" fmla="*/ 61 w 125"/>
                              <a:gd name="T13" fmla="*/ 99 h 300"/>
                              <a:gd name="T14" fmla="*/ 57 w 125"/>
                              <a:gd name="T15" fmla="*/ 85 h 300"/>
                              <a:gd name="T16" fmla="*/ 55 w 125"/>
                              <a:gd name="T17" fmla="*/ 75 h 300"/>
                              <a:gd name="T18" fmla="*/ 55 w 125"/>
                              <a:gd name="T19" fmla="*/ 67 h 300"/>
                              <a:gd name="T20" fmla="*/ 57 w 125"/>
                              <a:gd name="T21" fmla="*/ 63 h 300"/>
                              <a:gd name="T22" fmla="*/ 65 w 125"/>
                              <a:gd name="T23" fmla="*/ 57 h 300"/>
                              <a:gd name="T24" fmla="*/ 77 w 125"/>
                              <a:gd name="T25" fmla="*/ 49 h 300"/>
                              <a:gd name="T26" fmla="*/ 87 w 125"/>
                              <a:gd name="T27" fmla="*/ 39 h 300"/>
                              <a:gd name="T28" fmla="*/ 99 w 125"/>
                              <a:gd name="T29" fmla="*/ 30 h 300"/>
                              <a:gd name="T30" fmla="*/ 109 w 125"/>
                              <a:gd name="T31" fmla="*/ 18 h 300"/>
                              <a:gd name="T32" fmla="*/ 117 w 125"/>
                              <a:gd name="T33" fmla="*/ 8 h 300"/>
                              <a:gd name="T34" fmla="*/ 121 w 125"/>
                              <a:gd name="T35" fmla="*/ 2 h 300"/>
                              <a:gd name="T36" fmla="*/ 123 w 125"/>
                              <a:gd name="T37" fmla="*/ 0 h 300"/>
                              <a:gd name="T38" fmla="*/ 119 w 125"/>
                              <a:gd name="T39" fmla="*/ 2 h 300"/>
                              <a:gd name="T40" fmla="*/ 105 w 125"/>
                              <a:gd name="T41" fmla="*/ 8 h 300"/>
                              <a:gd name="T42" fmla="*/ 85 w 125"/>
                              <a:gd name="T43" fmla="*/ 18 h 300"/>
                              <a:gd name="T44" fmla="*/ 61 w 125"/>
                              <a:gd name="T45" fmla="*/ 30 h 300"/>
                              <a:gd name="T46" fmla="*/ 40 w 125"/>
                              <a:gd name="T47" fmla="*/ 39 h 300"/>
                              <a:gd name="T48" fmla="*/ 20 w 125"/>
                              <a:gd name="T49" fmla="*/ 49 h 300"/>
                              <a:gd name="T50" fmla="*/ 6 w 125"/>
                              <a:gd name="T51" fmla="*/ 57 h 300"/>
                              <a:gd name="T52" fmla="*/ 0 w 125"/>
                              <a:gd name="T53" fmla="*/ 63 h 300"/>
                              <a:gd name="T54" fmla="*/ 2 w 125"/>
                              <a:gd name="T55" fmla="*/ 75 h 300"/>
                              <a:gd name="T56" fmla="*/ 8 w 125"/>
                              <a:gd name="T57" fmla="*/ 99 h 300"/>
                              <a:gd name="T58" fmla="*/ 20 w 125"/>
                              <a:gd name="T59" fmla="*/ 133 h 300"/>
                              <a:gd name="T60" fmla="*/ 34 w 125"/>
                              <a:gd name="T61" fmla="*/ 171 h 300"/>
                              <a:gd name="T62" fmla="*/ 51 w 125"/>
                              <a:gd name="T63" fmla="*/ 211 h 300"/>
                              <a:gd name="T64" fmla="*/ 73 w 125"/>
                              <a:gd name="T65" fmla="*/ 249 h 300"/>
                              <a:gd name="T66" fmla="*/ 99 w 125"/>
                              <a:gd name="T67" fmla="*/ 280 h 300"/>
                              <a:gd name="T68" fmla="*/ 125 w 125"/>
                              <a:gd name="T69" fmla="*/ 300 h 300"/>
                              <a:gd name="T70" fmla="*/ 125 w 125"/>
                              <a:gd name="T71" fmla="*/ 223 h 300"/>
                              <a:gd name="T72" fmla="*/ 115 w 125"/>
                              <a:gd name="T73" fmla="*/ 209 h 3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125" h="300">
                                <a:moveTo>
                                  <a:pt x="115" y="209"/>
                                </a:moveTo>
                                <a:lnTo>
                                  <a:pt x="105" y="189"/>
                                </a:lnTo>
                                <a:lnTo>
                                  <a:pt x="93" y="169"/>
                                </a:lnTo>
                                <a:lnTo>
                                  <a:pt x="83" y="149"/>
                                </a:lnTo>
                                <a:lnTo>
                                  <a:pt x="75" y="133"/>
                                </a:lnTo>
                                <a:lnTo>
                                  <a:pt x="67" y="115"/>
                                </a:lnTo>
                                <a:lnTo>
                                  <a:pt x="61" y="99"/>
                                </a:lnTo>
                                <a:lnTo>
                                  <a:pt x="57" y="85"/>
                                </a:lnTo>
                                <a:lnTo>
                                  <a:pt x="55" y="75"/>
                                </a:lnTo>
                                <a:lnTo>
                                  <a:pt x="55" y="67"/>
                                </a:lnTo>
                                <a:lnTo>
                                  <a:pt x="57" y="63"/>
                                </a:lnTo>
                                <a:lnTo>
                                  <a:pt x="65" y="57"/>
                                </a:lnTo>
                                <a:lnTo>
                                  <a:pt x="77" y="49"/>
                                </a:lnTo>
                                <a:lnTo>
                                  <a:pt x="87" y="39"/>
                                </a:lnTo>
                                <a:lnTo>
                                  <a:pt x="99" y="30"/>
                                </a:lnTo>
                                <a:lnTo>
                                  <a:pt x="109" y="18"/>
                                </a:lnTo>
                                <a:lnTo>
                                  <a:pt x="117" y="8"/>
                                </a:lnTo>
                                <a:lnTo>
                                  <a:pt x="121" y="2"/>
                                </a:lnTo>
                                <a:lnTo>
                                  <a:pt x="123" y="0"/>
                                </a:lnTo>
                                <a:lnTo>
                                  <a:pt x="119" y="2"/>
                                </a:lnTo>
                                <a:lnTo>
                                  <a:pt x="105" y="8"/>
                                </a:lnTo>
                                <a:lnTo>
                                  <a:pt x="85" y="18"/>
                                </a:lnTo>
                                <a:lnTo>
                                  <a:pt x="61" y="30"/>
                                </a:lnTo>
                                <a:lnTo>
                                  <a:pt x="40" y="39"/>
                                </a:lnTo>
                                <a:lnTo>
                                  <a:pt x="20" y="49"/>
                                </a:lnTo>
                                <a:lnTo>
                                  <a:pt x="6" y="57"/>
                                </a:lnTo>
                                <a:lnTo>
                                  <a:pt x="0" y="63"/>
                                </a:lnTo>
                                <a:lnTo>
                                  <a:pt x="2" y="75"/>
                                </a:lnTo>
                                <a:lnTo>
                                  <a:pt x="8" y="99"/>
                                </a:lnTo>
                                <a:lnTo>
                                  <a:pt x="20" y="133"/>
                                </a:lnTo>
                                <a:lnTo>
                                  <a:pt x="34" y="171"/>
                                </a:lnTo>
                                <a:lnTo>
                                  <a:pt x="51" y="211"/>
                                </a:lnTo>
                                <a:lnTo>
                                  <a:pt x="73" y="249"/>
                                </a:lnTo>
                                <a:lnTo>
                                  <a:pt x="99" y="280"/>
                                </a:lnTo>
                                <a:lnTo>
                                  <a:pt x="125" y="300"/>
                                </a:lnTo>
                                <a:lnTo>
                                  <a:pt x="125" y="223"/>
                                </a:lnTo>
                                <a:lnTo>
                                  <a:pt x="115" y="2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96" name="Freeform 423"/>
                        <wps:cNvSpPr>
                          <a:spLocks/>
                        </wps:cNvSpPr>
                        <wps:spPr bwMode="auto">
                          <a:xfrm>
                            <a:off x="1409700" y="2705100"/>
                            <a:ext cx="388992" cy="307861"/>
                          </a:xfrm>
                          <a:custGeom>
                            <a:avLst/>
                            <a:gdLst>
                              <a:gd name="T0" fmla="*/ 237 w 245"/>
                              <a:gd name="T1" fmla="*/ 172 h 194"/>
                              <a:gd name="T2" fmla="*/ 231 w 245"/>
                              <a:gd name="T3" fmla="*/ 159 h 194"/>
                              <a:gd name="T4" fmla="*/ 221 w 245"/>
                              <a:gd name="T5" fmla="*/ 147 h 194"/>
                              <a:gd name="T6" fmla="*/ 211 w 245"/>
                              <a:gd name="T7" fmla="*/ 131 h 194"/>
                              <a:gd name="T8" fmla="*/ 199 w 245"/>
                              <a:gd name="T9" fmla="*/ 115 h 194"/>
                              <a:gd name="T10" fmla="*/ 188 w 245"/>
                              <a:gd name="T11" fmla="*/ 101 h 194"/>
                              <a:gd name="T12" fmla="*/ 174 w 245"/>
                              <a:gd name="T13" fmla="*/ 85 h 194"/>
                              <a:gd name="T14" fmla="*/ 160 w 245"/>
                              <a:gd name="T15" fmla="*/ 69 h 194"/>
                              <a:gd name="T16" fmla="*/ 148 w 245"/>
                              <a:gd name="T17" fmla="*/ 56 h 194"/>
                              <a:gd name="T18" fmla="*/ 134 w 245"/>
                              <a:gd name="T19" fmla="*/ 42 h 194"/>
                              <a:gd name="T20" fmla="*/ 120 w 245"/>
                              <a:gd name="T21" fmla="*/ 30 h 194"/>
                              <a:gd name="T22" fmla="*/ 108 w 245"/>
                              <a:gd name="T23" fmla="*/ 20 h 194"/>
                              <a:gd name="T24" fmla="*/ 98 w 245"/>
                              <a:gd name="T25" fmla="*/ 12 h 194"/>
                              <a:gd name="T26" fmla="*/ 88 w 245"/>
                              <a:gd name="T27" fmla="*/ 6 h 194"/>
                              <a:gd name="T28" fmla="*/ 82 w 245"/>
                              <a:gd name="T29" fmla="*/ 2 h 194"/>
                              <a:gd name="T30" fmla="*/ 68 w 245"/>
                              <a:gd name="T31" fmla="*/ 0 h 194"/>
                              <a:gd name="T32" fmla="*/ 54 w 245"/>
                              <a:gd name="T33" fmla="*/ 2 h 194"/>
                              <a:gd name="T34" fmla="*/ 40 w 245"/>
                              <a:gd name="T35" fmla="*/ 8 h 194"/>
                              <a:gd name="T36" fmla="*/ 28 w 245"/>
                              <a:gd name="T37" fmla="*/ 14 h 194"/>
                              <a:gd name="T38" fmla="*/ 18 w 245"/>
                              <a:gd name="T39" fmla="*/ 22 h 194"/>
                              <a:gd name="T40" fmla="*/ 8 w 245"/>
                              <a:gd name="T41" fmla="*/ 28 h 194"/>
                              <a:gd name="T42" fmla="*/ 2 w 245"/>
                              <a:gd name="T43" fmla="*/ 34 h 194"/>
                              <a:gd name="T44" fmla="*/ 0 w 245"/>
                              <a:gd name="T45" fmla="*/ 34 h 194"/>
                              <a:gd name="T46" fmla="*/ 18 w 245"/>
                              <a:gd name="T47" fmla="*/ 38 h 194"/>
                              <a:gd name="T48" fmla="*/ 34 w 245"/>
                              <a:gd name="T49" fmla="*/ 46 h 194"/>
                              <a:gd name="T50" fmla="*/ 54 w 245"/>
                              <a:gd name="T51" fmla="*/ 54 h 194"/>
                              <a:gd name="T52" fmla="*/ 74 w 245"/>
                              <a:gd name="T53" fmla="*/ 65 h 194"/>
                              <a:gd name="T54" fmla="*/ 94 w 245"/>
                              <a:gd name="T55" fmla="*/ 77 h 194"/>
                              <a:gd name="T56" fmla="*/ 114 w 245"/>
                              <a:gd name="T57" fmla="*/ 91 h 194"/>
                              <a:gd name="T58" fmla="*/ 134 w 245"/>
                              <a:gd name="T59" fmla="*/ 105 h 194"/>
                              <a:gd name="T60" fmla="*/ 154 w 245"/>
                              <a:gd name="T61" fmla="*/ 119 h 194"/>
                              <a:gd name="T62" fmla="*/ 172 w 245"/>
                              <a:gd name="T63" fmla="*/ 133 h 194"/>
                              <a:gd name="T64" fmla="*/ 190 w 245"/>
                              <a:gd name="T65" fmla="*/ 147 h 194"/>
                              <a:gd name="T66" fmla="*/ 205 w 245"/>
                              <a:gd name="T67" fmla="*/ 159 h 194"/>
                              <a:gd name="T68" fmla="*/ 219 w 245"/>
                              <a:gd name="T69" fmla="*/ 170 h 194"/>
                              <a:gd name="T70" fmla="*/ 229 w 245"/>
                              <a:gd name="T71" fmla="*/ 180 h 194"/>
                              <a:gd name="T72" fmla="*/ 237 w 245"/>
                              <a:gd name="T73" fmla="*/ 186 h 194"/>
                              <a:gd name="T74" fmla="*/ 243 w 245"/>
                              <a:gd name="T75" fmla="*/ 192 h 194"/>
                              <a:gd name="T76" fmla="*/ 245 w 245"/>
                              <a:gd name="T77" fmla="*/ 194 h 194"/>
                              <a:gd name="T78" fmla="*/ 243 w 245"/>
                              <a:gd name="T79" fmla="*/ 184 h 194"/>
                              <a:gd name="T80" fmla="*/ 237 w 245"/>
                              <a:gd name="T81" fmla="*/ 172 h 19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245" h="194">
                                <a:moveTo>
                                  <a:pt x="237" y="172"/>
                                </a:moveTo>
                                <a:lnTo>
                                  <a:pt x="231" y="159"/>
                                </a:lnTo>
                                <a:lnTo>
                                  <a:pt x="221" y="147"/>
                                </a:lnTo>
                                <a:lnTo>
                                  <a:pt x="211" y="131"/>
                                </a:lnTo>
                                <a:lnTo>
                                  <a:pt x="199" y="115"/>
                                </a:lnTo>
                                <a:lnTo>
                                  <a:pt x="188" y="101"/>
                                </a:lnTo>
                                <a:lnTo>
                                  <a:pt x="174" y="85"/>
                                </a:lnTo>
                                <a:lnTo>
                                  <a:pt x="160" y="69"/>
                                </a:lnTo>
                                <a:lnTo>
                                  <a:pt x="148" y="56"/>
                                </a:lnTo>
                                <a:lnTo>
                                  <a:pt x="134" y="42"/>
                                </a:lnTo>
                                <a:lnTo>
                                  <a:pt x="120" y="30"/>
                                </a:lnTo>
                                <a:lnTo>
                                  <a:pt x="108" y="20"/>
                                </a:lnTo>
                                <a:lnTo>
                                  <a:pt x="98" y="12"/>
                                </a:lnTo>
                                <a:lnTo>
                                  <a:pt x="88" y="6"/>
                                </a:lnTo>
                                <a:lnTo>
                                  <a:pt x="82" y="2"/>
                                </a:lnTo>
                                <a:lnTo>
                                  <a:pt x="68" y="0"/>
                                </a:lnTo>
                                <a:lnTo>
                                  <a:pt x="54" y="2"/>
                                </a:lnTo>
                                <a:lnTo>
                                  <a:pt x="40" y="8"/>
                                </a:lnTo>
                                <a:lnTo>
                                  <a:pt x="28" y="14"/>
                                </a:lnTo>
                                <a:lnTo>
                                  <a:pt x="18" y="22"/>
                                </a:lnTo>
                                <a:lnTo>
                                  <a:pt x="8" y="28"/>
                                </a:lnTo>
                                <a:lnTo>
                                  <a:pt x="2" y="34"/>
                                </a:lnTo>
                                <a:lnTo>
                                  <a:pt x="0" y="34"/>
                                </a:lnTo>
                                <a:lnTo>
                                  <a:pt x="18" y="38"/>
                                </a:lnTo>
                                <a:lnTo>
                                  <a:pt x="34" y="46"/>
                                </a:lnTo>
                                <a:lnTo>
                                  <a:pt x="54" y="54"/>
                                </a:lnTo>
                                <a:lnTo>
                                  <a:pt x="74" y="65"/>
                                </a:lnTo>
                                <a:lnTo>
                                  <a:pt x="94" y="77"/>
                                </a:lnTo>
                                <a:lnTo>
                                  <a:pt x="114" y="91"/>
                                </a:lnTo>
                                <a:lnTo>
                                  <a:pt x="134" y="105"/>
                                </a:lnTo>
                                <a:lnTo>
                                  <a:pt x="154" y="119"/>
                                </a:lnTo>
                                <a:lnTo>
                                  <a:pt x="172" y="133"/>
                                </a:lnTo>
                                <a:lnTo>
                                  <a:pt x="190" y="147"/>
                                </a:lnTo>
                                <a:lnTo>
                                  <a:pt x="205" y="159"/>
                                </a:lnTo>
                                <a:lnTo>
                                  <a:pt x="219" y="170"/>
                                </a:lnTo>
                                <a:lnTo>
                                  <a:pt x="229" y="180"/>
                                </a:lnTo>
                                <a:lnTo>
                                  <a:pt x="237" y="186"/>
                                </a:lnTo>
                                <a:lnTo>
                                  <a:pt x="243" y="192"/>
                                </a:lnTo>
                                <a:lnTo>
                                  <a:pt x="245" y="194"/>
                                </a:lnTo>
                                <a:lnTo>
                                  <a:pt x="243" y="184"/>
                                </a:lnTo>
                                <a:lnTo>
                                  <a:pt x="237" y="1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97" name="Freeform 424"/>
                        <wps:cNvSpPr>
                          <a:spLocks/>
                        </wps:cNvSpPr>
                        <wps:spPr bwMode="auto">
                          <a:xfrm>
                            <a:off x="1162050" y="552450"/>
                            <a:ext cx="598572" cy="677612"/>
                          </a:xfrm>
                          <a:custGeom>
                            <a:avLst/>
                            <a:gdLst>
                              <a:gd name="T0" fmla="*/ 228 w 377"/>
                              <a:gd name="T1" fmla="*/ 239 h 427"/>
                              <a:gd name="T2" fmla="*/ 149 w 377"/>
                              <a:gd name="T3" fmla="*/ 0 h 427"/>
                              <a:gd name="T4" fmla="*/ 153 w 377"/>
                              <a:gd name="T5" fmla="*/ 235 h 427"/>
                              <a:gd name="T6" fmla="*/ 0 w 377"/>
                              <a:gd name="T7" fmla="*/ 338 h 427"/>
                              <a:gd name="T8" fmla="*/ 167 w 377"/>
                              <a:gd name="T9" fmla="*/ 328 h 427"/>
                              <a:gd name="T10" fmla="*/ 130 w 377"/>
                              <a:gd name="T11" fmla="*/ 427 h 427"/>
                              <a:gd name="T12" fmla="*/ 218 w 377"/>
                              <a:gd name="T13" fmla="*/ 352 h 427"/>
                              <a:gd name="T14" fmla="*/ 312 w 377"/>
                              <a:gd name="T15" fmla="*/ 388 h 427"/>
                              <a:gd name="T16" fmla="*/ 266 w 377"/>
                              <a:gd name="T17" fmla="*/ 285 h 427"/>
                              <a:gd name="T18" fmla="*/ 377 w 377"/>
                              <a:gd name="T19" fmla="*/ 189 h 427"/>
                              <a:gd name="T20" fmla="*/ 228 w 377"/>
                              <a:gd name="T21" fmla="*/ 239 h 4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377" h="427">
                                <a:moveTo>
                                  <a:pt x="228" y="239"/>
                                </a:moveTo>
                                <a:lnTo>
                                  <a:pt x="149" y="0"/>
                                </a:lnTo>
                                <a:lnTo>
                                  <a:pt x="153" y="235"/>
                                </a:lnTo>
                                <a:lnTo>
                                  <a:pt x="0" y="338"/>
                                </a:lnTo>
                                <a:lnTo>
                                  <a:pt x="167" y="328"/>
                                </a:lnTo>
                                <a:lnTo>
                                  <a:pt x="130" y="427"/>
                                </a:lnTo>
                                <a:lnTo>
                                  <a:pt x="218" y="352"/>
                                </a:lnTo>
                                <a:lnTo>
                                  <a:pt x="312" y="388"/>
                                </a:lnTo>
                                <a:lnTo>
                                  <a:pt x="266" y="285"/>
                                </a:lnTo>
                                <a:lnTo>
                                  <a:pt x="377" y="189"/>
                                </a:lnTo>
                                <a:lnTo>
                                  <a:pt x="228" y="2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4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98" name="Freeform 425"/>
                        <wps:cNvSpPr>
                          <a:spLocks/>
                        </wps:cNvSpPr>
                        <wps:spPr bwMode="auto">
                          <a:xfrm>
                            <a:off x="1543050" y="2371725"/>
                            <a:ext cx="115904" cy="130127"/>
                          </a:xfrm>
                          <a:custGeom>
                            <a:avLst/>
                            <a:gdLst>
                              <a:gd name="T0" fmla="*/ 69 w 73"/>
                              <a:gd name="T1" fmla="*/ 20 h 82"/>
                              <a:gd name="T2" fmla="*/ 65 w 73"/>
                              <a:gd name="T3" fmla="*/ 14 h 82"/>
                              <a:gd name="T4" fmla="*/ 59 w 73"/>
                              <a:gd name="T5" fmla="*/ 10 h 82"/>
                              <a:gd name="T6" fmla="*/ 53 w 73"/>
                              <a:gd name="T7" fmla="*/ 4 h 82"/>
                              <a:gd name="T8" fmla="*/ 47 w 73"/>
                              <a:gd name="T9" fmla="*/ 2 h 82"/>
                              <a:gd name="T10" fmla="*/ 38 w 73"/>
                              <a:gd name="T11" fmla="*/ 0 h 82"/>
                              <a:gd name="T12" fmla="*/ 32 w 73"/>
                              <a:gd name="T13" fmla="*/ 0 h 82"/>
                              <a:gd name="T14" fmla="*/ 24 w 73"/>
                              <a:gd name="T15" fmla="*/ 2 h 82"/>
                              <a:gd name="T16" fmla="*/ 18 w 73"/>
                              <a:gd name="T17" fmla="*/ 6 h 82"/>
                              <a:gd name="T18" fmla="*/ 12 w 73"/>
                              <a:gd name="T19" fmla="*/ 10 h 82"/>
                              <a:gd name="T20" fmla="*/ 8 w 73"/>
                              <a:gd name="T21" fmla="*/ 16 h 82"/>
                              <a:gd name="T22" fmla="*/ 4 w 73"/>
                              <a:gd name="T23" fmla="*/ 24 h 82"/>
                              <a:gd name="T24" fmla="*/ 2 w 73"/>
                              <a:gd name="T25" fmla="*/ 32 h 82"/>
                              <a:gd name="T26" fmla="*/ 0 w 73"/>
                              <a:gd name="T27" fmla="*/ 39 h 82"/>
                              <a:gd name="T28" fmla="*/ 0 w 73"/>
                              <a:gd name="T29" fmla="*/ 48 h 82"/>
                              <a:gd name="T30" fmla="*/ 2 w 73"/>
                              <a:gd name="T31" fmla="*/ 56 h 82"/>
                              <a:gd name="T32" fmla="*/ 4 w 73"/>
                              <a:gd name="T33" fmla="*/ 64 h 82"/>
                              <a:gd name="T34" fmla="*/ 10 w 73"/>
                              <a:gd name="T35" fmla="*/ 70 h 82"/>
                              <a:gd name="T36" fmla="*/ 14 w 73"/>
                              <a:gd name="T37" fmla="*/ 74 h 82"/>
                              <a:gd name="T38" fmla="*/ 20 w 73"/>
                              <a:gd name="T39" fmla="*/ 78 h 82"/>
                              <a:gd name="T40" fmla="*/ 26 w 73"/>
                              <a:gd name="T41" fmla="*/ 82 h 82"/>
                              <a:gd name="T42" fmla="*/ 34 w 73"/>
                              <a:gd name="T43" fmla="*/ 82 h 82"/>
                              <a:gd name="T44" fmla="*/ 40 w 73"/>
                              <a:gd name="T45" fmla="*/ 82 h 82"/>
                              <a:gd name="T46" fmla="*/ 48 w 73"/>
                              <a:gd name="T47" fmla="*/ 80 h 82"/>
                              <a:gd name="T48" fmla="*/ 55 w 73"/>
                              <a:gd name="T49" fmla="*/ 76 h 82"/>
                              <a:gd name="T50" fmla="*/ 61 w 73"/>
                              <a:gd name="T51" fmla="*/ 72 h 82"/>
                              <a:gd name="T52" fmla="*/ 65 w 73"/>
                              <a:gd name="T53" fmla="*/ 66 h 82"/>
                              <a:gd name="T54" fmla="*/ 69 w 73"/>
                              <a:gd name="T55" fmla="*/ 60 h 82"/>
                              <a:gd name="T56" fmla="*/ 73 w 73"/>
                              <a:gd name="T57" fmla="*/ 52 h 82"/>
                              <a:gd name="T58" fmla="*/ 73 w 73"/>
                              <a:gd name="T59" fmla="*/ 43 h 82"/>
                              <a:gd name="T60" fmla="*/ 73 w 73"/>
                              <a:gd name="T61" fmla="*/ 36 h 82"/>
                              <a:gd name="T62" fmla="*/ 71 w 73"/>
                              <a:gd name="T63" fmla="*/ 28 h 82"/>
                              <a:gd name="T64" fmla="*/ 69 w 73"/>
                              <a:gd name="T65" fmla="*/ 2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3" h="82">
                                <a:moveTo>
                                  <a:pt x="69" y="20"/>
                                </a:moveTo>
                                <a:lnTo>
                                  <a:pt x="65" y="14"/>
                                </a:lnTo>
                                <a:lnTo>
                                  <a:pt x="59" y="10"/>
                                </a:lnTo>
                                <a:lnTo>
                                  <a:pt x="53" y="4"/>
                                </a:lnTo>
                                <a:lnTo>
                                  <a:pt x="47" y="2"/>
                                </a:lnTo>
                                <a:lnTo>
                                  <a:pt x="38" y="0"/>
                                </a:lnTo>
                                <a:lnTo>
                                  <a:pt x="32" y="0"/>
                                </a:lnTo>
                                <a:lnTo>
                                  <a:pt x="24" y="2"/>
                                </a:lnTo>
                                <a:lnTo>
                                  <a:pt x="18" y="6"/>
                                </a:lnTo>
                                <a:lnTo>
                                  <a:pt x="12" y="10"/>
                                </a:lnTo>
                                <a:lnTo>
                                  <a:pt x="8" y="16"/>
                                </a:lnTo>
                                <a:lnTo>
                                  <a:pt x="4" y="24"/>
                                </a:lnTo>
                                <a:lnTo>
                                  <a:pt x="2" y="32"/>
                                </a:lnTo>
                                <a:lnTo>
                                  <a:pt x="0" y="39"/>
                                </a:lnTo>
                                <a:lnTo>
                                  <a:pt x="0" y="48"/>
                                </a:lnTo>
                                <a:lnTo>
                                  <a:pt x="2" y="56"/>
                                </a:lnTo>
                                <a:lnTo>
                                  <a:pt x="4" y="64"/>
                                </a:lnTo>
                                <a:lnTo>
                                  <a:pt x="10" y="70"/>
                                </a:lnTo>
                                <a:lnTo>
                                  <a:pt x="14" y="74"/>
                                </a:lnTo>
                                <a:lnTo>
                                  <a:pt x="20" y="78"/>
                                </a:lnTo>
                                <a:lnTo>
                                  <a:pt x="26" y="82"/>
                                </a:lnTo>
                                <a:lnTo>
                                  <a:pt x="34" y="82"/>
                                </a:lnTo>
                                <a:lnTo>
                                  <a:pt x="40" y="82"/>
                                </a:lnTo>
                                <a:lnTo>
                                  <a:pt x="48" y="80"/>
                                </a:lnTo>
                                <a:lnTo>
                                  <a:pt x="55" y="76"/>
                                </a:lnTo>
                                <a:lnTo>
                                  <a:pt x="61" y="72"/>
                                </a:lnTo>
                                <a:lnTo>
                                  <a:pt x="65" y="66"/>
                                </a:lnTo>
                                <a:lnTo>
                                  <a:pt x="69" y="60"/>
                                </a:lnTo>
                                <a:lnTo>
                                  <a:pt x="73" y="52"/>
                                </a:lnTo>
                                <a:lnTo>
                                  <a:pt x="73" y="43"/>
                                </a:lnTo>
                                <a:lnTo>
                                  <a:pt x="73" y="36"/>
                                </a:lnTo>
                                <a:lnTo>
                                  <a:pt x="71" y="28"/>
                                </a:lnTo>
                                <a:lnTo>
                                  <a:pt x="69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99" name="Freeform 426"/>
                        <wps:cNvSpPr>
                          <a:spLocks/>
                        </wps:cNvSpPr>
                        <wps:spPr bwMode="auto">
                          <a:xfrm>
                            <a:off x="1123950" y="2647950"/>
                            <a:ext cx="115904" cy="131714"/>
                          </a:xfrm>
                          <a:custGeom>
                            <a:avLst/>
                            <a:gdLst>
                              <a:gd name="T0" fmla="*/ 69 w 73"/>
                              <a:gd name="T1" fmla="*/ 20 h 83"/>
                              <a:gd name="T2" fmla="*/ 65 w 73"/>
                              <a:gd name="T3" fmla="*/ 14 h 83"/>
                              <a:gd name="T4" fmla="*/ 61 w 73"/>
                              <a:gd name="T5" fmla="*/ 8 h 83"/>
                              <a:gd name="T6" fmla="*/ 53 w 73"/>
                              <a:gd name="T7" fmla="*/ 4 h 83"/>
                              <a:gd name="T8" fmla="*/ 47 w 73"/>
                              <a:gd name="T9" fmla="*/ 2 h 83"/>
                              <a:gd name="T10" fmla="*/ 41 w 73"/>
                              <a:gd name="T11" fmla="*/ 0 h 83"/>
                              <a:gd name="T12" fmla="*/ 33 w 73"/>
                              <a:gd name="T13" fmla="*/ 0 h 83"/>
                              <a:gd name="T14" fmla="*/ 27 w 73"/>
                              <a:gd name="T15" fmla="*/ 2 h 83"/>
                              <a:gd name="T16" fmla="*/ 18 w 73"/>
                              <a:gd name="T17" fmla="*/ 6 h 83"/>
                              <a:gd name="T18" fmla="*/ 14 w 73"/>
                              <a:gd name="T19" fmla="*/ 10 h 83"/>
                              <a:gd name="T20" fmla="*/ 8 w 73"/>
                              <a:gd name="T21" fmla="*/ 16 h 83"/>
                              <a:gd name="T22" fmla="*/ 4 w 73"/>
                              <a:gd name="T23" fmla="*/ 24 h 83"/>
                              <a:gd name="T24" fmla="*/ 2 w 73"/>
                              <a:gd name="T25" fmla="*/ 32 h 83"/>
                              <a:gd name="T26" fmla="*/ 0 w 73"/>
                              <a:gd name="T27" fmla="*/ 40 h 83"/>
                              <a:gd name="T28" fmla="*/ 0 w 73"/>
                              <a:gd name="T29" fmla="*/ 48 h 83"/>
                              <a:gd name="T30" fmla="*/ 2 w 73"/>
                              <a:gd name="T31" fmla="*/ 56 h 83"/>
                              <a:gd name="T32" fmla="*/ 6 w 73"/>
                              <a:gd name="T33" fmla="*/ 63 h 83"/>
                              <a:gd name="T34" fmla="*/ 8 w 73"/>
                              <a:gd name="T35" fmla="*/ 71 h 83"/>
                              <a:gd name="T36" fmla="*/ 14 w 73"/>
                              <a:gd name="T37" fmla="*/ 75 h 83"/>
                              <a:gd name="T38" fmla="*/ 21 w 73"/>
                              <a:gd name="T39" fmla="*/ 79 h 83"/>
                              <a:gd name="T40" fmla="*/ 27 w 73"/>
                              <a:gd name="T41" fmla="*/ 81 h 83"/>
                              <a:gd name="T42" fmla="*/ 35 w 73"/>
                              <a:gd name="T43" fmla="*/ 83 h 83"/>
                              <a:gd name="T44" fmla="*/ 41 w 73"/>
                              <a:gd name="T45" fmla="*/ 83 h 83"/>
                              <a:gd name="T46" fmla="*/ 49 w 73"/>
                              <a:gd name="T47" fmla="*/ 81 h 83"/>
                              <a:gd name="T48" fmla="*/ 55 w 73"/>
                              <a:gd name="T49" fmla="*/ 77 h 83"/>
                              <a:gd name="T50" fmla="*/ 61 w 73"/>
                              <a:gd name="T51" fmla="*/ 73 h 83"/>
                              <a:gd name="T52" fmla="*/ 65 w 73"/>
                              <a:gd name="T53" fmla="*/ 67 h 83"/>
                              <a:gd name="T54" fmla="*/ 69 w 73"/>
                              <a:gd name="T55" fmla="*/ 60 h 83"/>
                              <a:gd name="T56" fmla="*/ 71 w 73"/>
                              <a:gd name="T57" fmla="*/ 52 h 83"/>
                              <a:gd name="T58" fmla="*/ 73 w 73"/>
                              <a:gd name="T59" fmla="*/ 44 h 83"/>
                              <a:gd name="T60" fmla="*/ 73 w 73"/>
                              <a:gd name="T61" fmla="*/ 36 h 83"/>
                              <a:gd name="T62" fmla="*/ 71 w 73"/>
                              <a:gd name="T63" fmla="*/ 28 h 83"/>
                              <a:gd name="T64" fmla="*/ 69 w 73"/>
                              <a:gd name="T65" fmla="*/ 20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3" h="83">
                                <a:moveTo>
                                  <a:pt x="69" y="20"/>
                                </a:moveTo>
                                <a:lnTo>
                                  <a:pt x="65" y="14"/>
                                </a:lnTo>
                                <a:lnTo>
                                  <a:pt x="61" y="8"/>
                                </a:lnTo>
                                <a:lnTo>
                                  <a:pt x="53" y="4"/>
                                </a:lnTo>
                                <a:lnTo>
                                  <a:pt x="47" y="2"/>
                                </a:lnTo>
                                <a:lnTo>
                                  <a:pt x="41" y="0"/>
                                </a:lnTo>
                                <a:lnTo>
                                  <a:pt x="33" y="0"/>
                                </a:lnTo>
                                <a:lnTo>
                                  <a:pt x="27" y="2"/>
                                </a:lnTo>
                                <a:lnTo>
                                  <a:pt x="18" y="6"/>
                                </a:lnTo>
                                <a:lnTo>
                                  <a:pt x="14" y="10"/>
                                </a:lnTo>
                                <a:lnTo>
                                  <a:pt x="8" y="16"/>
                                </a:lnTo>
                                <a:lnTo>
                                  <a:pt x="4" y="24"/>
                                </a:lnTo>
                                <a:lnTo>
                                  <a:pt x="2" y="32"/>
                                </a:lnTo>
                                <a:lnTo>
                                  <a:pt x="0" y="40"/>
                                </a:lnTo>
                                <a:lnTo>
                                  <a:pt x="0" y="48"/>
                                </a:lnTo>
                                <a:lnTo>
                                  <a:pt x="2" y="56"/>
                                </a:lnTo>
                                <a:lnTo>
                                  <a:pt x="6" y="63"/>
                                </a:lnTo>
                                <a:lnTo>
                                  <a:pt x="8" y="71"/>
                                </a:lnTo>
                                <a:lnTo>
                                  <a:pt x="14" y="75"/>
                                </a:lnTo>
                                <a:lnTo>
                                  <a:pt x="21" y="79"/>
                                </a:lnTo>
                                <a:lnTo>
                                  <a:pt x="27" y="81"/>
                                </a:lnTo>
                                <a:lnTo>
                                  <a:pt x="35" y="83"/>
                                </a:lnTo>
                                <a:lnTo>
                                  <a:pt x="41" y="83"/>
                                </a:lnTo>
                                <a:lnTo>
                                  <a:pt x="49" y="81"/>
                                </a:lnTo>
                                <a:lnTo>
                                  <a:pt x="55" y="77"/>
                                </a:lnTo>
                                <a:lnTo>
                                  <a:pt x="61" y="73"/>
                                </a:lnTo>
                                <a:lnTo>
                                  <a:pt x="65" y="67"/>
                                </a:lnTo>
                                <a:lnTo>
                                  <a:pt x="69" y="60"/>
                                </a:lnTo>
                                <a:lnTo>
                                  <a:pt x="71" y="52"/>
                                </a:lnTo>
                                <a:lnTo>
                                  <a:pt x="73" y="44"/>
                                </a:lnTo>
                                <a:lnTo>
                                  <a:pt x="73" y="36"/>
                                </a:lnTo>
                                <a:lnTo>
                                  <a:pt x="71" y="28"/>
                                </a:lnTo>
                                <a:lnTo>
                                  <a:pt x="69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00" name="Freeform 427"/>
                        <wps:cNvSpPr>
                          <a:spLocks/>
                        </wps:cNvSpPr>
                        <wps:spPr bwMode="auto">
                          <a:xfrm>
                            <a:off x="1562100" y="2800350"/>
                            <a:ext cx="114316" cy="131714"/>
                          </a:xfrm>
                          <a:custGeom>
                            <a:avLst/>
                            <a:gdLst>
                              <a:gd name="T0" fmla="*/ 68 w 72"/>
                              <a:gd name="T1" fmla="*/ 20 h 83"/>
                              <a:gd name="T2" fmla="*/ 64 w 72"/>
                              <a:gd name="T3" fmla="*/ 14 h 83"/>
                              <a:gd name="T4" fmla="*/ 58 w 72"/>
                              <a:gd name="T5" fmla="*/ 10 h 83"/>
                              <a:gd name="T6" fmla="*/ 52 w 72"/>
                              <a:gd name="T7" fmla="*/ 4 h 83"/>
                              <a:gd name="T8" fmla="*/ 46 w 72"/>
                              <a:gd name="T9" fmla="*/ 2 h 83"/>
                              <a:gd name="T10" fmla="*/ 38 w 72"/>
                              <a:gd name="T11" fmla="*/ 0 h 83"/>
                              <a:gd name="T12" fmla="*/ 32 w 72"/>
                              <a:gd name="T13" fmla="*/ 2 h 83"/>
                              <a:gd name="T14" fmla="*/ 24 w 72"/>
                              <a:gd name="T15" fmla="*/ 4 h 83"/>
                              <a:gd name="T16" fmla="*/ 18 w 72"/>
                              <a:gd name="T17" fmla="*/ 8 h 83"/>
                              <a:gd name="T18" fmla="*/ 12 w 72"/>
                              <a:gd name="T19" fmla="*/ 12 h 83"/>
                              <a:gd name="T20" fmla="*/ 8 w 72"/>
                              <a:gd name="T21" fmla="*/ 18 h 83"/>
                              <a:gd name="T22" fmla="*/ 4 w 72"/>
                              <a:gd name="T23" fmla="*/ 24 h 83"/>
                              <a:gd name="T24" fmla="*/ 2 w 72"/>
                              <a:gd name="T25" fmla="*/ 32 h 83"/>
                              <a:gd name="T26" fmla="*/ 0 w 72"/>
                              <a:gd name="T27" fmla="*/ 41 h 83"/>
                              <a:gd name="T28" fmla="*/ 0 w 72"/>
                              <a:gd name="T29" fmla="*/ 49 h 83"/>
                              <a:gd name="T30" fmla="*/ 2 w 72"/>
                              <a:gd name="T31" fmla="*/ 57 h 83"/>
                              <a:gd name="T32" fmla="*/ 4 w 72"/>
                              <a:gd name="T33" fmla="*/ 65 h 83"/>
                              <a:gd name="T34" fmla="*/ 10 w 72"/>
                              <a:gd name="T35" fmla="*/ 71 h 83"/>
                              <a:gd name="T36" fmla="*/ 14 w 72"/>
                              <a:gd name="T37" fmla="*/ 75 h 83"/>
                              <a:gd name="T38" fmla="*/ 20 w 72"/>
                              <a:gd name="T39" fmla="*/ 81 h 83"/>
                              <a:gd name="T40" fmla="*/ 26 w 72"/>
                              <a:gd name="T41" fmla="*/ 83 h 83"/>
                              <a:gd name="T42" fmla="*/ 34 w 72"/>
                              <a:gd name="T43" fmla="*/ 83 h 83"/>
                              <a:gd name="T44" fmla="*/ 40 w 72"/>
                              <a:gd name="T45" fmla="*/ 83 h 83"/>
                              <a:gd name="T46" fmla="*/ 48 w 72"/>
                              <a:gd name="T47" fmla="*/ 83 h 83"/>
                              <a:gd name="T48" fmla="*/ 54 w 72"/>
                              <a:gd name="T49" fmla="*/ 79 h 83"/>
                              <a:gd name="T50" fmla="*/ 60 w 72"/>
                              <a:gd name="T51" fmla="*/ 73 h 83"/>
                              <a:gd name="T52" fmla="*/ 64 w 72"/>
                              <a:gd name="T53" fmla="*/ 67 h 83"/>
                              <a:gd name="T54" fmla="*/ 68 w 72"/>
                              <a:gd name="T55" fmla="*/ 61 h 83"/>
                              <a:gd name="T56" fmla="*/ 70 w 72"/>
                              <a:gd name="T57" fmla="*/ 53 h 83"/>
                              <a:gd name="T58" fmla="*/ 72 w 72"/>
                              <a:gd name="T59" fmla="*/ 45 h 83"/>
                              <a:gd name="T60" fmla="*/ 72 w 72"/>
                              <a:gd name="T61" fmla="*/ 37 h 83"/>
                              <a:gd name="T62" fmla="*/ 70 w 72"/>
                              <a:gd name="T63" fmla="*/ 28 h 83"/>
                              <a:gd name="T64" fmla="*/ 68 w 72"/>
                              <a:gd name="T65" fmla="*/ 20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2" h="83">
                                <a:moveTo>
                                  <a:pt x="68" y="20"/>
                                </a:moveTo>
                                <a:lnTo>
                                  <a:pt x="64" y="14"/>
                                </a:lnTo>
                                <a:lnTo>
                                  <a:pt x="58" y="10"/>
                                </a:lnTo>
                                <a:lnTo>
                                  <a:pt x="52" y="4"/>
                                </a:lnTo>
                                <a:lnTo>
                                  <a:pt x="46" y="2"/>
                                </a:lnTo>
                                <a:lnTo>
                                  <a:pt x="38" y="0"/>
                                </a:lnTo>
                                <a:lnTo>
                                  <a:pt x="32" y="2"/>
                                </a:lnTo>
                                <a:lnTo>
                                  <a:pt x="24" y="4"/>
                                </a:lnTo>
                                <a:lnTo>
                                  <a:pt x="18" y="8"/>
                                </a:lnTo>
                                <a:lnTo>
                                  <a:pt x="12" y="12"/>
                                </a:lnTo>
                                <a:lnTo>
                                  <a:pt x="8" y="18"/>
                                </a:lnTo>
                                <a:lnTo>
                                  <a:pt x="4" y="24"/>
                                </a:lnTo>
                                <a:lnTo>
                                  <a:pt x="2" y="32"/>
                                </a:lnTo>
                                <a:lnTo>
                                  <a:pt x="0" y="41"/>
                                </a:lnTo>
                                <a:lnTo>
                                  <a:pt x="0" y="49"/>
                                </a:lnTo>
                                <a:lnTo>
                                  <a:pt x="2" y="57"/>
                                </a:lnTo>
                                <a:lnTo>
                                  <a:pt x="4" y="65"/>
                                </a:lnTo>
                                <a:lnTo>
                                  <a:pt x="10" y="71"/>
                                </a:lnTo>
                                <a:lnTo>
                                  <a:pt x="14" y="75"/>
                                </a:lnTo>
                                <a:lnTo>
                                  <a:pt x="20" y="81"/>
                                </a:lnTo>
                                <a:lnTo>
                                  <a:pt x="26" y="83"/>
                                </a:lnTo>
                                <a:lnTo>
                                  <a:pt x="34" y="83"/>
                                </a:lnTo>
                                <a:lnTo>
                                  <a:pt x="40" y="83"/>
                                </a:lnTo>
                                <a:lnTo>
                                  <a:pt x="48" y="83"/>
                                </a:lnTo>
                                <a:lnTo>
                                  <a:pt x="54" y="79"/>
                                </a:lnTo>
                                <a:lnTo>
                                  <a:pt x="60" y="73"/>
                                </a:lnTo>
                                <a:lnTo>
                                  <a:pt x="64" y="67"/>
                                </a:lnTo>
                                <a:lnTo>
                                  <a:pt x="68" y="61"/>
                                </a:lnTo>
                                <a:lnTo>
                                  <a:pt x="70" y="53"/>
                                </a:lnTo>
                                <a:lnTo>
                                  <a:pt x="72" y="45"/>
                                </a:lnTo>
                                <a:lnTo>
                                  <a:pt x="72" y="37"/>
                                </a:lnTo>
                                <a:lnTo>
                                  <a:pt x="70" y="28"/>
                                </a:lnTo>
                                <a:lnTo>
                                  <a:pt x="68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01" name="Freeform 428"/>
                        <wps:cNvSpPr>
                          <a:spLocks/>
                        </wps:cNvSpPr>
                        <wps:spPr bwMode="auto">
                          <a:xfrm>
                            <a:off x="1314450" y="2219325"/>
                            <a:ext cx="76211" cy="84106"/>
                          </a:xfrm>
                          <a:custGeom>
                            <a:avLst/>
                            <a:gdLst>
                              <a:gd name="T0" fmla="*/ 44 w 48"/>
                              <a:gd name="T1" fmla="*/ 12 h 53"/>
                              <a:gd name="T2" fmla="*/ 42 w 48"/>
                              <a:gd name="T3" fmla="*/ 8 h 53"/>
                              <a:gd name="T4" fmla="*/ 40 w 48"/>
                              <a:gd name="T5" fmla="*/ 4 h 53"/>
                              <a:gd name="T6" fmla="*/ 34 w 48"/>
                              <a:gd name="T7" fmla="*/ 2 h 53"/>
                              <a:gd name="T8" fmla="*/ 30 w 48"/>
                              <a:gd name="T9" fmla="*/ 0 h 53"/>
                              <a:gd name="T10" fmla="*/ 26 w 48"/>
                              <a:gd name="T11" fmla="*/ 0 h 53"/>
                              <a:gd name="T12" fmla="*/ 22 w 48"/>
                              <a:gd name="T13" fmla="*/ 0 h 53"/>
                              <a:gd name="T14" fmla="*/ 16 w 48"/>
                              <a:gd name="T15" fmla="*/ 0 h 53"/>
                              <a:gd name="T16" fmla="*/ 12 w 48"/>
                              <a:gd name="T17" fmla="*/ 4 h 53"/>
                              <a:gd name="T18" fmla="*/ 8 w 48"/>
                              <a:gd name="T19" fmla="*/ 6 h 53"/>
                              <a:gd name="T20" fmla="*/ 6 w 48"/>
                              <a:gd name="T21" fmla="*/ 10 h 53"/>
                              <a:gd name="T22" fmla="*/ 2 w 48"/>
                              <a:gd name="T23" fmla="*/ 14 h 53"/>
                              <a:gd name="T24" fmla="*/ 2 w 48"/>
                              <a:gd name="T25" fmla="*/ 20 h 53"/>
                              <a:gd name="T26" fmla="*/ 0 w 48"/>
                              <a:gd name="T27" fmla="*/ 23 h 53"/>
                              <a:gd name="T28" fmla="*/ 0 w 48"/>
                              <a:gd name="T29" fmla="*/ 29 h 53"/>
                              <a:gd name="T30" fmla="*/ 2 w 48"/>
                              <a:gd name="T31" fmla="*/ 35 h 53"/>
                              <a:gd name="T32" fmla="*/ 4 w 48"/>
                              <a:gd name="T33" fmla="*/ 39 h 53"/>
                              <a:gd name="T34" fmla="*/ 6 w 48"/>
                              <a:gd name="T35" fmla="*/ 43 h 53"/>
                              <a:gd name="T36" fmla="*/ 10 w 48"/>
                              <a:gd name="T37" fmla="*/ 47 h 53"/>
                              <a:gd name="T38" fmla="*/ 14 w 48"/>
                              <a:gd name="T39" fmla="*/ 49 h 53"/>
                              <a:gd name="T40" fmla="*/ 18 w 48"/>
                              <a:gd name="T41" fmla="*/ 51 h 53"/>
                              <a:gd name="T42" fmla="*/ 22 w 48"/>
                              <a:gd name="T43" fmla="*/ 53 h 53"/>
                              <a:gd name="T44" fmla="*/ 28 w 48"/>
                              <a:gd name="T45" fmla="*/ 51 h 53"/>
                              <a:gd name="T46" fmla="*/ 32 w 48"/>
                              <a:gd name="T47" fmla="*/ 51 h 53"/>
                              <a:gd name="T48" fmla="*/ 36 w 48"/>
                              <a:gd name="T49" fmla="*/ 49 h 53"/>
                              <a:gd name="T50" fmla="*/ 40 w 48"/>
                              <a:gd name="T51" fmla="*/ 45 h 53"/>
                              <a:gd name="T52" fmla="*/ 42 w 48"/>
                              <a:gd name="T53" fmla="*/ 41 h 53"/>
                              <a:gd name="T54" fmla="*/ 46 w 48"/>
                              <a:gd name="T55" fmla="*/ 37 h 53"/>
                              <a:gd name="T56" fmla="*/ 46 w 48"/>
                              <a:gd name="T57" fmla="*/ 33 h 53"/>
                              <a:gd name="T58" fmla="*/ 48 w 48"/>
                              <a:gd name="T59" fmla="*/ 27 h 53"/>
                              <a:gd name="T60" fmla="*/ 48 w 48"/>
                              <a:gd name="T61" fmla="*/ 22 h 53"/>
                              <a:gd name="T62" fmla="*/ 46 w 48"/>
                              <a:gd name="T63" fmla="*/ 18 h 53"/>
                              <a:gd name="T64" fmla="*/ 44 w 48"/>
                              <a:gd name="T65" fmla="*/ 12 h 5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48" h="53">
                                <a:moveTo>
                                  <a:pt x="44" y="12"/>
                                </a:moveTo>
                                <a:lnTo>
                                  <a:pt x="42" y="8"/>
                                </a:lnTo>
                                <a:lnTo>
                                  <a:pt x="40" y="4"/>
                                </a:lnTo>
                                <a:lnTo>
                                  <a:pt x="34" y="2"/>
                                </a:lnTo>
                                <a:lnTo>
                                  <a:pt x="30" y="0"/>
                                </a:lnTo>
                                <a:lnTo>
                                  <a:pt x="26" y="0"/>
                                </a:lnTo>
                                <a:lnTo>
                                  <a:pt x="22" y="0"/>
                                </a:lnTo>
                                <a:lnTo>
                                  <a:pt x="16" y="0"/>
                                </a:lnTo>
                                <a:lnTo>
                                  <a:pt x="12" y="4"/>
                                </a:lnTo>
                                <a:lnTo>
                                  <a:pt x="8" y="6"/>
                                </a:lnTo>
                                <a:lnTo>
                                  <a:pt x="6" y="10"/>
                                </a:lnTo>
                                <a:lnTo>
                                  <a:pt x="2" y="14"/>
                                </a:lnTo>
                                <a:lnTo>
                                  <a:pt x="2" y="20"/>
                                </a:lnTo>
                                <a:lnTo>
                                  <a:pt x="0" y="23"/>
                                </a:lnTo>
                                <a:lnTo>
                                  <a:pt x="0" y="29"/>
                                </a:lnTo>
                                <a:lnTo>
                                  <a:pt x="2" y="35"/>
                                </a:lnTo>
                                <a:lnTo>
                                  <a:pt x="4" y="39"/>
                                </a:lnTo>
                                <a:lnTo>
                                  <a:pt x="6" y="43"/>
                                </a:lnTo>
                                <a:lnTo>
                                  <a:pt x="10" y="47"/>
                                </a:lnTo>
                                <a:lnTo>
                                  <a:pt x="14" y="49"/>
                                </a:lnTo>
                                <a:lnTo>
                                  <a:pt x="18" y="51"/>
                                </a:lnTo>
                                <a:lnTo>
                                  <a:pt x="22" y="53"/>
                                </a:lnTo>
                                <a:lnTo>
                                  <a:pt x="28" y="51"/>
                                </a:lnTo>
                                <a:lnTo>
                                  <a:pt x="32" y="51"/>
                                </a:lnTo>
                                <a:lnTo>
                                  <a:pt x="36" y="49"/>
                                </a:lnTo>
                                <a:lnTo>
                                  <a:pt x="40" y="45"/>
                                </a:lnTo>
                                <a:lnTo>
                                  <a:pt x="42" y="41"/>
                                </a:lnTo>
                                <a:lnTo>
                                  <a:pt x="46" y="37"/>
                                </a:lnTo>
                                <a:lnTo>
                                  <a:pt x="46" y="33"/>
                                </a:lnTo>
                                <a:lnTo>
                                  <a:pt x="48" y="27"/>
                                </a:lnTo>
                                <a:lnTo>
                                  <a:pt x="48" y="22"/>
                                </a:lnTo>
                                <a:lnTo>
                                  <a:pt x="46" y="18"/>
                                </a:lnTo>
                                <a:lnTo>
                                  <a:pt x="44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02" name="Freeform 429"/>
                        <wps:cNvSpPr>
                          <a:spLocks/>
                        </wps:cNvSpPr>
                        <wps:spPr bwMode="auto">
                          <a:xfrm>
                            <a:off x="1390650" y="1943100"/>
                            <a:ext cx="112728" cy="130127"/>
                          </a:xfrm>
                          <a:custGeom>
                            <a:avLst/>
                            <a:gdLst>
                              <a:gd name="T0" fmla="*/ 67 w 71"/>
                              <a:gd name="T1" fmla="*/ 20 h 82"/>
                              <a:gd name="T2" fmla="*/ 63 w 71"/>
                              <a:gd name="T3" fmla="*/ 14 h 82"/>
                              <a:gd name="T4" fmla="*/ 57 w 71"/>
                              <a:gd name="T5" fmla="*/ 8 h 82"/>
                              <a:gd name="T6" fmla="*/ 51 w 71"/>
                              <a:gd name="T7" fmla="*/ 4 h 82"/>
                              <a:gd name="T8" fmla="*/ 45 w 71"/>
                              <a:gd name="T9" fmla="*/ 2 h 82"/>
                              <a:gd name="T10" fmla="*/ 37 w 71"/>
                              <a:gd name="T11" fmla="*/ 0 h 82"/>
                              <a:gd name="T12" fmla="*/ 31 w 71"/>
                              <a:gd name="T13" fmla="*/ 0 h 82"/>
                              <a:gd name="T14" fmla="*/ 23 w 71"/>
                              <a:gd name="T15" fmla="*/ 2 h 82"/>
                              <a:gd name="T16" fmla="*/ 17 w 71"/>
                              <a:gd name="T17" fmla="*/ 6 h 82"/>
                              <a:gd name="T18" fmla="*/ 11 w 71"/>
                              <a:gd name="T19" fmla="*/ 10 h 82"/>
                              <a:gd name="T20" fmla="*/ 7 w 71"/>
                              <a:gd name="T21" fmla="*/ 16 h 82"/>
                              <a:gd name="T22" fmla="*/ 4 w 71"/>
                              <a:gd name="T23" fmla="*/ 24 h 82"/>
                              <a:gd name="T24" fmla="*/ 2 w 71"/>
                              <a:gd name="T25" fmla="*/ 30 h 82"/>
                              <a:gd name="T26" fmla="*/ 0 w 71"/>
                              <a:gd name="T27" fmla="*/ 38 h 82"/>
                              <a:gd name="T28" fmla="*/ 0 w 71"/>
                              <a:gd name="T29" fmla="*/ 46 h 82"/>
                              <a:gd name="T30" fmla="*/ 2 w 71"/>
                              <a:gd name="T31" fmla="*/ 54 h 82"/>
                              <a:gd name="T32" fmla="*/ 4 w 71"/>
                              <a:gd name="T33" fmla="*/ 62 h 82"/>
                              <a:gd name="T34" fmla="*/ 9 w 71"/>
                              <a:gd name="T35" fmla="*/ 68 h 82"/>
                              <a:gd name="T36" fmla="*/ 13 w 71"/>
                              <a:gd name="T37" fmla="*/ 74 h 82"/>
                              <a:gd name="T38" fmla="*/ 19 w 71"/>
                              <a:gd name="T39" fmla="*/ 78 h 82"/>
                              <a:gd name="T40" fmla="*/ 25 w 71"/>
                              <a:gd name="T41" fmla="*/ 80 h 82"/>
                              <a:gd name="T42" fmla="*/ 33 w 71"/>
                              <a:gd name="T43" fmla="*/ 82 h 82"/>
                              <a:gd name="T44" fmla="*/ 39 w 71"/>
                              <a:gd name="T45" fmla="*/ 82 h 82"/>
                              <a:gd name="T46" fmla="*/ 47 w 71"/>
                              <a:gd name="T47" fmla="*/ 80 h 82"/>
                              <a:gd name="T48" fmla="*/ 53 w 71"/>
                              <a:gd name="T49" fmla="*/ 76 h 82"/>
                              <a:gd name="T50" fmla="*/ 59 w 71"/>
                              <a:gd name="T51" fmla="*/ 72 h 82"/>
                              <a:gd name="T52" fmla="*/ 63 w 71"/>
                              <a:gd name="T53" fmla="*/ 66 h 82"/>
                              <a:gd name="T54" fmla="*/ 67 w 71"/>
                              <a:gd name="T55" fmla="*/ 60 h 82"/>
                              <a:gd name="T56" fmla="*/ 69 w 71"/>
                              <a:gd name="T57" fmla="*/ 52 h 82"/>
                              <a:gd name="T58" fmla="*/ 71 w 71"/>
                              <a:gd name="T59" fmla="*/ 44 h 82"/>
                              <a:gd name="T60" fmla="*/ 71 w 71"/>
                              <a:gd name="T61" fmla="*/ 36 h 82"/>
                              <a:gd name="T62" fmla="*/ 69 w 71"/>
                              <a:gd name="T63" fmla="*/ 28 h 82"/>
                              <a:gd name="T64" fmla="*/ 67 w 71"/>
                              <a:gd name="T65" fmla="*/ 2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1" h="82">
                                <a:moveTo>
                                  <a:pt x="67" y="20"/>
                                </a:moveTo>
                                <a:lnTo>
                                  <a:pt x="63" y="14"/>
                                </a:lnTo>
                                <a:lnTo>
                                  <a:pt x="57" y="8"/>
                                </a:lnTo>
                                <a:lnTo>
                                  <a:pt x="51" y="4"/>
                                </a:lnTo>
                                <a:lnTo>
                                  <a:pt x="45" y="2"/>
                                </a:lnTo>
                                <a:lnTo>
                                  <a:pt x="37" y="0"/>
                                </a:lnTo>
                                <a:lnTo>
                                  <a:pt x="31" y="0"/>
                                </a:lnTo>
                                <a:lnTo>
                                  <a:pt x="23" y="2"/>
                                </a:lnTo>
                                <a:lnTo>
                                  <a:pt x="17" y="6"/>
                                </a:lnTo>
                                <a:lnTo>
                                  <a:pt x="11" y="10"/>
                                </a:lnTo>
                                <a:lnTo>
                                  <a:pt x="7" y="16"/>
                                </a:lnTo>
                                <a:lnTo>
                                  <a:pt x="4" y="24"/>
                                </a:lnTo>
                                <a:lnTo>
                                  <a:pt x="2" y="30"/>
                                </a:lnTo>
                                <a:lnTo>
                                  <a:pt x="0" y="38"/>
                                </a:lnTo>
                                <a:lnTo>
                                  <a:pt x="0" y="46"/>
                                </a:lnTo>
                                <a:lnTo>
                                  <a:pt x="2" y="54"/>
                                </a:lnTo>
                                <a:lnTo>
                                  <a:pt x="4" y="62"/>
                                </a:lnTo>
                                <a:lnTo>
                                  <a:pt x="9" y="68"/>
                                </a:lnTo>
                                <a:lnTo>
                                  <a:pt x="13" y="74"/>
                                </a:lnTo>
                                <a:lnTo>
                                  <a:pt x="19" y="78"/>
                                </a:lnTo>
                                <a:lnTo>
                                  <a:pt x="25" y="80"/>
                                </a:lnTo>
                                <a:lnTo>
                                  <a:pt x="33" y="82"/>
                                </a:lnTo>
                                <a:lnTo>
                                  <a:pt x="39" y="82"/>
                                </a:lnTo>
                                <a:lnTo>
                                  <a:pt x="47" y="80"/>
                                </a:lnTo>
                                <a:lnTo>
                                  <a:pt x="53" y="76"/>
                                </a:lnTo>
                                <a:lnTo>
                                  <a:pt x="59" y="72"/>
                                </a:lnTo>
                                <a:lnTo>
                                  <a:pt x="63" y="66"/>
                                </a:lnTo>
                                <a:lnTo>
                                  <a:pt x="67" y="60"/>
                                </a:lnTo>
                                <a:lnTo>
                                  <a:pt x="69" y="52"/>
                                </a:lnTo>
                                <a:lnTo>
                                  <a:pt x="71" y="44"/>
                                </a:lnTo>
                                <a:lnTo>
                                  <a:pt x="71" y="36"/>
                                </a:lnTo>
                                <a:lnTo>
                                  <a:pt x="69" y="28"/>
                                </a:lnTo>
                                <a:lnTo>
                                  <a:pt x="6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03" name="Freeform 430"/>
                        <wps:cNvSpPr>
                          <a:spLocks/>
                        </wps:cNvSpPr>
                        <wps:spPr bwMode="auto">
                          <a:xfrm>
                            <a:off x="1440659" y="1562100"/>
                            <a:ext cx="114316" cy="130127"/>
                          </a:xfrm>
                          <a:custGeom>
                            <a:avLst/>
                            <a:gdLst>
                              <a:gd name="T0" fmla="*/ 66 w 72"/>
                              <a:gd name="T1" fmla="*/ 20 h 82"/>
                              <a:gd name="T2" fmla="*/ 64 w 72"/>
                              <a:gd name="T3" fmla="*/ 14 h 82"/>
                              <a:gd name="T4" fmla="*/ 58 w 72"/>
                              <a:gd name="T5" fmla="*/ 8 h 82"/>
                              <a:gd name="T6" fmla="*/ 52 w 72"/>
                              <a:gd name="T7" fmla="*/ 4 h 82"/>
                              <a:gd name="T8" fmla="*/ 46 w 72"/>
                              <a:gd name="T9" fmla="*/ 2 h 82"/>
                              <a:gd name="T10" fmla="*/ 38 w 72"/>
                              <a:gd name="T11" fmla="*/ 0 h 82"/>
                              <a:gd name="T12" fmla="*/ 32 w 72"/>
                              <a:gd name="T13" fmla="*/ 0 h 82"/>
                              <a:gd name="T14" fmla="*/ 24 w 72"/>
                              <a:gd name="T15" fmla="*/ 2 h 82"/>
                              <a:gd name="T16" fmla="*/ 18 w 72"/>
                              <a:gd name="T17" fmla="*/ 6 h 82"/>
                              <a:gd name="T18" fmla="*/ 12 w 72"/>
                              <a:gd name="T19" fmla="*/ 10 h 82"/>
                              <a:gd name="T20" fmla="*/ 8 w 72"/>
                              <a:gd name="T21" fmla="*/ 16 h 82"/>
                              <a:gd name="T22" fmla="*/ 4 w 72"/>
                              <a:gd name="T23" fmla="*/ 24 h 82"/>
                              <a:gd name="T24" fmla="*/ 0 w 72"/>
                              <a:gd name="T25" fmla="*/ 30 h 82"/>
                              <a:gd name="T26" fmla="*/ 0 w 72"/>
                              <a:gd name="T27" fmla="*/ 38 h 82"/>
                              <a:gd name="T28" fmla="*/ 0 w 72"/>
                              <a:gd name="T29" fmla="*/ 46 h 82"/>
                              <a:gd name="T30" fmla="*/ 2 w 72"/>
                              <a:gd name="T31" fmla="*/ 54 h 82"/>
                              <a:gd name="T32" fmla="*/ 4 w 72"/>
                              <a:gd name="T33" fmla="*/ 62 h 82"/>
                              <a:gd name="T34" fmla="*/ 8 w 72"/>
                              <a:gd name="T35" fmla="*/ 68 h 82"/>
                              <a:gd name="T36" fmla="*/ 12 w 72"/>
                              <a:gd name="T37" fmla="*/ 74 h 82"/>
                              <a:gd name="T38" fmla="*/ 18 w 72"/>
                              <a:gd name="T39" fmla="*/ 78 h 82"/>
                              <a:gd name="T40" fmla="*/ 26 w 72"/>
                              <a:gd name="T41" fmla="*/ 80 h 82"/>
                              <a:gd name="T42" fmla="*/ 32 w 72"/>
                              <a:gd name="T43" fmla="*/ 82 h 82"/>
                              <a:gd name="T44" fmla="*/ 40 w 72"/>
                              <a:gd name="T45" fmla="*/ 82 h 82"/>
                              <a:gd name="T46" fmla="*/ 46 w 72"/>
                              <a:gd name="T47" fmla="*/ 80 h 82"/>
                              <a:gd name="T48" fmla="*/ 54 w 72"/>
                              <a:gd name="T49" fmla="*/ 76 h 82"/>
                              <a:gd name="T50" fmla="*/ 58 w 72"/>
                              <a:gd name="T51" fmla="*/ 72 h 82"/>
                              <a:gd name="T52" fmla="*/ 64 w 72"/>
                              <a:gd name="T53" fmla="*/ 66 h 82"/>
                              <a:gd name="T54" fmla="*/ 68 w 72"/>
                              <a:gd name="T55" fmla="*/ 60 h 82"/>
                              <a:gd name="T56" fmla="*/ 70 w 72"/>
                              <a:gd name="T57" fmla="*/ 52 h 82"/>
                              <a:gd name="T58" fmla="*/ 72 w 72"/>
                              <a:gd name="T59" fmla="*/ 44 h 82"/>
                              <a:gd name="T60" fmla="*/ 72 w 72"/>
                              <a:gd name="T61" fmla="*/ 36 h 82"/>
                              <a:gd name="T62" fmla="*/ 70 w 72"/>
                              <a:gd name="T63" fmla="*/ 28 h 82"/>
                              <a:gd name="T64" fmla="*/ 66 w 72"/>
                              <a:gd name="T65" fmla="*/ 2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2" h="82">
                                <a:moveTo>
                                  <a:pt x="66" y="20"/>
                                </a:moveTo>
                                <a:lnTo>
                                  <a:pt x="64" y="14"/>
                                </a:lnTo>
                                <a:lnTo>
                                  <a:pt x="58" y="8"/>
                                </a:lnTo>
                                <a:lnTo>
                                  <a:pt x="52" y="4"/>
                                </a:lnTo>
                                <a:lnTo>
                                  <a:pt x="46" y="2"/>
                                </a:lnTo>
                                <a:lnTo>
                                  <a:pt x="38" y="0"/>
                                </a:lnTo>
                                <a:lnTo>
                                  <a:pt x="32" y="0"/>
                                </a:lnTo>
                                <a:lnTo>
                                  <a:pt x="24" y="2"/>
                                </a:lnTo>
                                <a:lnTo>
                                  <a:pt x="18" y="6"/>
                                </a:lnTo>
                                <a:lnTo>
                                  <a:pt x="12" y="10"/>
                                </a:lnTo>
                                <a:lnTo>
                                  <a:pt x="8" y="16"/>
                                </a:lnTo>
                                <a:lnTo>
                                  <a:pt x="4" y="24"/>
                                </a:lnTo>
                                <a:lnTo>
                                  <a:pt x="0" y="30"/>
                                </a:lnTo>
                                <a:lnTo>
                                  <a:pt x="0" y="38"/>
                                </a:lnTo>
                                <a:lnTo>
                                  <a:pt x="0" y="46"/>
                                </a:lnTo>
                                <a:lnTo>
                                  <a:pt x="2" y="54"/>
                                </a:lnTo>
                                <a:lnTo>
                                  <a:pt x="4" y="62"/>
                                </a:lnTo>
                                <a:lnTo>
                                  <a:pt x="8" y="68"/>
                                </a:lnTo>
                                <a:lnTo>
                                  <a:pt x="12" y="74"/>
                                </a:lnTo>
                                <a:lnTo>
                                  <a:pt x="18" y="78"/>
                                </a:lnTo>
                                <a:lnTo>
                                  <a:pt x="26" y="80"/>
                                </a:lnTo>
                                <a:lnTo>
                                  <a:pt x="32" y="82"/>
                                </a:lnTo>
                                <a:lnTo>
                                  <a:pt x="40" y="82"/>
                                </a:lnTo>
                                <a:lnTo>
                                  <a:pt x="46" y="80"/>
                                </a:lnTo>
                                <a:lnTo>
                                  <a:pt x="54" y="76"/>
                                </a:lnTo>
                                <a:lnTo>
                                  <a:pt x="58" y="72"/>
                                </a:lnTo>
                                <a:lnTo>
                                  <a:pt x="64" y="66"/>
                                </a:lnTo>
                                <a:lnTo>
                                  <a:pt x="68" y="60"/>
                                </a:lnTo>
                                <a:lnTo>
                                  <a:pt x="70" y="52"/>
                                </a:lnTo>
                                <a:lnTo>
                                  <a:pt x="72" y="44"/>
                                </a:lnTo>
                                <a:lnTo>
                                  <a:pt x="72" y="36"/>
                                </a:lnTo>
                                <a:lnTo>
                                  <a:pt x="70" y="28"/>
                                </a:lnTo>
                                <a:lnTo>
                                  <a:pt x="66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04" name="Freeform 431"/>
                        <wps:cNvSpPr>
                          <a:spLocks/>
                        </wps:cNvSpPr>
                        <wps:spPr bwMode="auto">
                          <a:xfrm>
                            <a:off x="1000125" y="1762125"/>
                            <a:ext cx="114316" cy="126953"/>
                          </a:xfrm>
                          <a:custGeom>
                            <a:avLst/>
                            <a:gdLst>
                              <a:gd name="T0" fmla="*/ 66 w 72"/>
                              <a:gd name="T1" fmla="*/ 20 h 80"/>
                              <a:gd name="T2" fmla="*/ 64 w 72"/>
                              <a:gd name="T3" fmla="*/ 14 h 80"/>
                              <a:gd name="T4" fmla="*/ 58 w 72"/>
                              <a:gd name="T5" fmla="*/ 8 h 80"/>
                              <a:gd name="T6" fmla="*/ 52 w 72"/>
                              <a:gd name="T7" fmla="*/ 4 h 80"/>
                              <a:gd name="T8" fmla="*/ 47 w 72"/>
                              <a:gd name="T9" fmla="*/ 0 h 80"/>
                              <a:gd name="T10" fmla="*/ 39 w 72"/>
                              <a:gd name="T11" fmla="*/ 0 h 80"/>
                              <a:gd name="T12" fmla="*/ 31 w 72"/>
                              <a:gd name="T13" fmla="*/ 0 h 80"/>
                              <a:gd name="T14" fmla="*/ 25 w 72"/>
                              <a:gd name="T15" fmla="*/ 2 h 80"/>
                              <a:gd name="T16" fmla="*/ 18 w 72"/>
                              <a:gd name="T17" fmla="*/ 6 h 80"/>
                              <a:gd name="T18" fmla="*/ 12 w 72"/>
                              <a:gd name="T19" fmla="*/ 10 h 80"/>
                              <a:gd name="T20" fmla="*/ 8 w 72"/>
                              <a:gd name="T21" fmla="*/ 14 h 80"/>
                              <a:gd name="T22" fmla="*/ 4 w 72"/>
                              <a:gd name="T23" fmla="*/ 22 h 80"/>
                              <a:gd name="T24" fmla="*/ 2 w 72"/>
                              <a:gd name="T25" fmla="*/ 28 h 80"/>
                              <a:gd name="T26" fmla="*/ 0 w 72"/>
                              <a:gd name="T27" fmla="*/ 36 h 80"/>
                              <a:gd name="T28" fmla="*/ 0 w 72"/>
                              <a:gd name="T29" fmla="*/ 44 h 80"/>
                              <a:gd name="T30" fmla="*/ 2 w 72"/>
                              <a:gd name="T31" fmla="*/ 52 h 80"/>
                              <a:gd name="T32" fmla="*/ 4 w 72"/>
                              <a:gd name="T33" fmla="*/ 60 h 80"/>
                              <a:gd name="T34" fmla="*/ 8 w 72"/>
                              <a:gd name="T35" fmla="*/ 66 h 80"/>
                              <a:gd name="T36" fmla="*/ 12 w 72"/>
                              <a:gd name="T37" fmla="*/ 72 h 80"/>
                              <a:gd name="T38" fmla="*/ 20 w 72"/>
                              <a:gd name="T39" fmla="*/ 76 h 80"/>
                              <a:gd name="T40" fmla="*/ 27 w 72"/>
                              <a:gd name="T41" fmla="*/ 78 h 80"/>
                              <a:gd name="T42" fmla="*/ 33 w 72"/>
                              <a:gd name="T43" fmla="*/ 80 h 80"/>
                              <a:gd name="T44" fmla="*/ 41 w 72"/>
                              <a:gd name="T45" fmla="*/ 80 h 80"/>
                              <a:gd name="T46" fmla="*/ 49 w 72"/>
                              <a:gd name="T47" fmla="*/ 78 h 80"/>
                              <a:gd name="T48" fmla="*/ 54 w 72"/>
                              <a:gd name="T49" fmla="*/ 74 h 80"/>
                              <a:gd name="T50" fmla="*/ 58 w 72"/>
                              <a:gd name="T51" fmla="*/ 70 h 80"/>
                              <a:gd name="T52" fmla="*/ 64 w 72"/>
                              <a:gd name="T53" fmla="*/ 64 h 80"/>
                              <a:gd name="T54" fmla="*/ 68 w 72"/>
                              <a:gd name="T55" fmla="*/ 58 h 80"/>
                              <a:gd name="T56" fmla="*/ 70 w 72"/>
                              <a:gd name="T57" fmla="*/ 50 h 80"/>
                              <a:gd name="T58" fmla="*/ 72 w 72"/>
                              <a:gd name="T59" fmla="*/ 42 h 80"/>
                              <a:gd name="T60" fmla="*/ 72 w 72"/>
                              <a:gd name="T61" fmla="*/ 34 h 80"/>
                              <a:gd name="T62" fmla="*/ 70 w 72"/>
                              <a:gd name="T63" fmla="*/ 26 h 80"/>
                              <a:gd name="T64" fmla="*/ 66 w 72"/>
                              <a:gd name="T65" fmla="*/ 20 h 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2" h="80">
                                <a:moveTo>
                                  <a:pt x="66" y="20"/>
                                </a:moveTo>
                                <a:lnTo>
                                  <a:pt x="64" y="14"/>
                                </a:lnTo>
                                <a:lnTo>
                                  <a:pt x="58" y="8"/>
                                </a:lnTo>
                                <a:lnTo>
                                  <a:pt x="52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0"/>
                                </a:lnTo>
                                <a:lnTo>
                                  <a:pt x="31" y="0"/>
                                </a:lnTo>
                                <a:lnTo>
                                  <a:pt x="25" y="2"/>
                                </a:lnTo>
                                <a:lnTo>
                                  <a:pt x="18" y="6"/>
                                </a:lnTo>
                                <a:lnTo>
                                  <a:pt x="12" y="10"/>
                                </a:lnTo>
                                <a:lnTo>
                                  <a:pt x="8" y="14"/>
                                </a:lnTo>
                                <a:lnTo>
                                  <a:pt x="4" y="22"/>
                                </a:lnTo>
                                <a:lnTo>
                                  <a:pt x="2" y="28"/>
                                </a:lnTo>
                                <a:lnTo>
                                  <a:pt x="0" y="36"/>
                                </a:lnTo>
                                <a:lnTo>
                                  <a:pt x="0" y="44"/>
                                </a:lnTo>
                                <a:lnTo>
                                  <a:pt x="2" y="52"/>
                                </a:lnTo>
                                <a:lnTo>
                                  <a:pt x="4" y="60"/>
                                </a:lnTo>
                                <a:lnTo>
                                  <a:pt x="8" y="66"/>
                                </a:lnTo>
                                <a:lnTo>
                                  <a:pt x="12" y="72"/>
                                </a:lnTo>
                                <a:lnTo>
                                  <a:pt x="20" y="76"/>
                                </a:lnTo>
                                <a:lnTo>
                                  <a:pt x="27" y="78"/>
                                </a:lnTo>
                                <a:lnTo>
                                  <a:pt x="33" y="80"/>
                                </a:lnTo>
                                <a:lnTo>
                                  <a:pt x="41" y="80"/>
                                </a:lnTo>
                                <a:lnTo>
                                  <a:pt x="49" y="78"/>
                                </a:lnTo>
                                <a:lnTo>
                                  <a:pt x="54" y="74"/>
                                </a:lnTo>
                                <a:lnTo>
                                  <a:pt x="58" y="70"/>
                                </a:lnTo>
                                <a:lnTo>
                                  <a:pt x="64" y="64"/>
                                </a:lnTo>
                                <a:lnTo>
                                  <a:pt x="68" y="58"/>
                                </a:lnTo>
                                <a:lnTo>
                                  <a:pt x="70" y="50"/>
                                </a:lnTo>
                                <a:lnTo>
                                  <a:pt x="72" y="42"/>
                                </a:lnTo>
                                <a:lnTo>
                                  <a:pt x="72" y="34"/>
                                </a:lnTo>
                                <a:lnTo>
                                  <a:pt x="70" y="26"/>
                                </a:lnTo>
                                <a:lnTo>
                                  <a:pt x="66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05" name="Freeform 432"/>
                        <wps:cNvSpPr>
                          <a:spLocks/>
                        </wps:cNvSpPr>
                        <wps:spPr bwMode="auto">
                          <a:xfrm>
                            <a:off x="0" y="2171331"/>
                            <a:ext cx="1151082" cy="226929"/>
                          </a:xfrm>
                          <a:custGeom>
                            <a:avLst/>
                            <a:gdLst>
                              <a:gd name="T0" fmla="*/ 52 w 719"/>
                              <a:gd name="T1" fmla="*/ 65 h 143"/>
                              <a:gd name="T2" fmla="*/ 88 w 719"/>
                              <a:gd name="T3" fmla="*/ 57 h 143"/>
                              <a:gd name="T4" fmla="*/ 124 w 719"/>
                              <a:gd name="T5" fmla="*/ 50 h 143"/>
                              <a:gd name="T6" fmla="*/ 160 w 719"/>
                              <a:gd name="T7" fmla="*/ 46 h 143"/>
                              <a:gd name="T8" fmla="*/ 196 w 719"/>
                              <a:gd name="T9" fmla="*/ 44 h 143"/>
                              <a:gd name="T10" fmla="*/ 234 w 719"/>
                              <a:gd name="T11" fmla="*/ 42 h 143"/>
                              <a:gd name="T12" fmla="*/ 270 w 719"/>
                              <a:gd name="T13" fmla="*/ 42 h 143"/>
                              <a:gd name="T14" fmla="*/ 305 w 719"/>
                              <a:gd name="T15" fmla="*/ 44 h 143"/>
                              <a:gd name="T16" fmla="*/ 340 w 719"/>
                              <a:gd name="T17" fmla="*/ 46 h 143"/>
                              <a:gd name="T18" fmla="*/ 374 w 719"/>
                              <a:gd name="T19" fmla="*/ 50 h 143"/>
                              <a:gd name="T20" fmla="*/ 408 w 719"/>
                              <a:gd name="T21" fmla="*/ 53 h 143"/>
                              <a:gd name="T22" fmla="*/ 440 w 719"/>
                              <a:gd name="T23" fmla="*/ 59 h 143"/>
                              <a:gd name="T24" fmla="*/ 472 w 719"/>
                              <a:gd name="T25" fmla="*/ 65 h 143"/>
                              <a:gd name="T26" fmla="*/ 501 w 719"/>
                              <a:gd name="T27" fmla="*/ 73 h 143"/>
                              <a:gd name="T28" fmla="*/ 529 w 719"/>
                              <a:gd name="T29" fmla="*/ 79 h 143"/>
                              <a:gd name="T30" fmla="*/ 557 w 719"/>
                              <a:gd name="T31" fmla="*/ 87 h 143"/>
                              <a:gd name="T32" fmla="*/ 583 w 719"/>
                              <a:gd name="T33" fmla="*/ 95 h 143"/>
                              <a:gd name="T34" fmla="*/ 608 w 719"/>
                              <a:gd name="T35" fmla="*/ 101 h 143"/>
                              <a:gd name="T36" fmla="*/ 630 w 719"/>
                              <a:gd name="T37" fmla="*/ 109 h 143"/>
                              <a:gd name="T38" fmla="*/ 650 w 719"/>
                              <a:gd name="T39" fmla="*/ 115 h 143"/>
                              <a:gd name="T40" fmla="*/ 668 w 719"/>
                              <a:gd name="T41" fmla="*/ 121 h 143"/>
                              <a:gd name="T42" fmla="*/ 681 w 719"/>
                              <a:gd name="T43" fmla="*/ 127 h 143"/>
                              <a:gd name="T44" fmla="*/ 695 w 719"/>
                              <a:gd name="T45" fmla="*/ 133 h 143"/>
                              <a:gd name="T46" fmla="*/ 705 w 719"/>
                              <a:gd name="T47" fmla="*/ 137 h 143"/>
                              <a:gd name="T48" fmla="*/ 713 w 719"/>
                              <a:gd name="T49" fmla="*/ 139 h 143"/>
                              <a:gd name="T50" fmla="*/ 717 w 719"/>
                              <a:gd name="T51" fmla="*/ 141 h 143"/>
                              <a:gd name="T52" fmla="*/ 719 w 719"/>
                              <a:gd name="T53" fmla="*/ 143 h 143"/>
                              <a:gd name="T54" fmla="*/ 691 w 719"/>
                              <a:gd name="T55" fmla="*/ 121 h 143"/>
                              <a:gd name="T56" fmla="*/ 662 w 719"/>
                              <a:gd name="T57" fmla="*/ 101 h 143"/>
                              <a:gd name="T58" fmla="*/ 630 w 719"/>
                              <a:gd name="T59" fmla="*/ 85 h 143"/>
                              <a:gd name="T60" fmla="*/ 599 w 719"/>
                              <a:gd name="T61" fmla="*/ 69 h 143"/>
                              <a:gd name="T62" fmla="*/ 567 w 719"/>
                              <a:gd name="T63" fmla="*/ 55 h 143"/>
                              <a:gd name="T64" fmla="*/ 535 w 719"/>
                              <a:gd name="T65" fmla="*/ 44 h 143"/>
                              <a:gd name="T66" fmla="*/ 503 w 719"/>
                              <a:gd name="T67" fmla="*/ 34 h 143"/>
                              <a:gd name="T68" fmla="*/ 472 w 719"/>
                              <a:gd name="T69" fmla="*/ 26 h 143"/>
                              <a:gd name="T70" fmla="*/ 440 w 719"/>
                              <a:gd name="T71" fmla="*/ 18 h 143"/>
                              <a:gd name="T72" fmla="*/ 406 w 719"/>
                              <a:gd name="T73" fmla="*/ 12 h 143"/>
                              <a:gd name="T74" fmla="*/ 376 w 719"/>
                              <a:gd name="T75" fmla="*/ 6 h 143"/>
                              <a:gd name="T76" fmla="*/ 342 w 719"/>
                              <a:gd name="T77" fmla="*/ 4 h 143"/>
                              <a:gd name="T78" fmla="*/ 311 w 719"/>
                              <a:gd name="T79" fmla="*/ 0 h 143"/>
                              <a:gd name="T80" fmla="*/ 280 w 719"/>
                              <a:gd name="T81" fmla="*/ 0 h 143"/>
                              <a:gd name="T82" fmla="*/ 250 w 719"/>
                              <a:gd name="T83" fmla="*/ 0 h 143"/>
                              <a:gd name="T84" fmla="*/ 218 w 719"/>
                              <a:gd name="T85" fmla="*/ 0 h 143"/>
                              <a:gd name="T86" fmla="*/ 190 w 719"/>
                              <a:gd name="T87" fmla="*/ 0 h 143"/>
                              <a:gd name="T88" fmla="*/ 160 w 719"/>
                              <a:gd name="T89" fmla="*/ 2 h 143"/>
                              <a:gd name="T90" fmla="*/ 134 w 719"/>
                              <a:gd name="T91" fmla="*/ 6 h 143"/>
                              <a:gd name="T92" fmla="*/ 106 w 719"/>
                              <a:gd name="T93" fmla="*/ 8 h 143"/>
                              <a:gd name="T94" fmla="*/ 81 w 719"/>
                              <a:gd name="T95" fmla="*/ 12 h 143"/>
                              <a:gd name="T96" fmla="*/ 57 w 719"/>
                              <a:gd name="T97" fmla="*/ 16 h 143"/>
                              <a:gd name="T98" fmla="*/ 34 w 719"/>
                              <a:gd name="T99" fmla="*/ 22 h 143"/>
                              <a:gd name="T100" fmla="*/ 12 w 719"/>
                              <a:gd name="T101" fmla="*/ 26 h 143"/>
                              <a:gd name="T102" fmla="*/ 0 w 719"/>
                              <a:gd name="T103" fmla="*/ 30 h 143"/>
                              <a:gd name="T104" fmla="*/ 0 w 719"/>
                              <a:gd name="T105" fmla="*/ 81 h 143"/>
                              <a:gd name="T106" fmla="*/ 16 w 719"/>
                              <a:gd name="T107" fmla="*/ 75 h 143"/>
                              <a:gd name="T108" fmla="*/ 52 w 719"/>
                              <a:gd name="T109" fmla="*/ 65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719" h="143">
                                <a:moveTo>
                                  <a:pt x="52" y="65"/>
                                </a:moveTo>
                                <a:lnTo>
                                  <a:pt x="88" y="57"/>
                                </a:lnTo>
                                <a:lnTo>
                                  <a:pt x="124" y="50"/>
                                </a:lnTo>
                                <a:lnTo>
                                  <a:pt x="160" y="46"/>
                                </a:lnTo>
                                <a:lnTo>
                                  <a:pt x="196" y="44"/>
                                </a:lnTo>
                                <a:lnTo>
                                  <a:pt x="234" y="42"/>
                                </a:lnTo>
                                <a:lnTo>
                                  <a:pt x="270" y="42"/>
                                </a:lnTo>
                                <a:lnTo>
                                  <a:pt x="305" y="44"/>
                                </a:lnTo>
                                <a:lnTo>
                                  <a:pt x="340" y="46"/>
                                </a:lnTo>
                                <a:lnTo>
                                  <a:pt x="374" y="50"/>
                                </a:lnTo>
                                <a:lnTo>
                                  <a:pt x="408" y="53"/>
                                </a:lnTo>
                                <a:lnTo>
                                  <a:pt x="440" y="59"/>
                                </a:lnTo>
                                <a:lnTo>
                                  <a:pt x="472" y="65"/>
                                </a:lnTo>
                                <a:lnTo>
                                  <a:pt x="501" y="73"/>
                                </a:lnTo>
                                <a:lnTo>
                                  <a:pt x="529" y="79"/>
                                </a:lnTo>
                                <a:lnTo>
                                  <a:pt x="557" y="87"/>
                                </a:lnTo>
                                <a:lnTo>
                                  <a:pt x="583" y="95"/>
                                </a:lnTo>
                                <a:lnTo>
                                  <a:pt x="608" y="101"/>
                                </a:lnTo>
                                <a:lnTo>
                                  <a:pt x="630" y="109"/>
                                </a:lnTo>
                                <a:lnTo>
                                  <a:pt x="650" y="115"/>
                                </a:lnTo>
                                <a:lnTo>
                                  <a:pt x="668" y="121"/>
                                </a:lnTo>
                                <a:lnTo>
                                  <a:pt x="681" y="127"/>
                                </a:lnTo>
                                <a:lnTo>
                                  <a:pt x="695" y="133"/>
                                </a:lnTo>
                                <a:lnTo>
                                  <a:pt x="705" y="137"/>
                                </a:lnTo>
                                <a:lnTo>
                                  <a:pt x="713" y="139"/>
                                </a:lnTo>
                                <a:lnTo>
                                  <a:pt x="717" y="141"/>
                                </a:lnTo>
                                <a:lnTo>
                                  <a:pt x="719" y="143"/>
                                </a:lnTo>
                                <a:lnTo>
                                  <a:pt x="691" y="121"/>
                                </a:lnTo>
                                <a:lnTo>
                                  <a:pt x="662" y="101"/>
                                </a:lnTo>
                                <a:lnTo>
                                  <a:pt x="630" y="85"/>
                                </a:lnTo>
                                <a:lnTo>
                                  <a:pt x="599" y="69"/>
                                </a:lnTo>
                                <a:lnTo>
                                  <a:pt x="567" y="55"/>
                                </a:lnTo>
                                <a:lnTo>
                                  <a:pt x="535" y="44"/>
                                </a:lnTo>
                                <a:lnTo>
                                  <a:pt x="503" y="34"/>
                                </a:lnTo>
                                <a:lnTo>
                                  <a:pt x="472" y="26"/>
                                </a:lnTo>
                                <a:lnTo>
                                  <a:pt x="440" y="18"/>
                                </a:lnTo>
                                <a:lnTo>
                                  <a:pt x="406" y="12"/>
                                </a:lnTo>
                                <a:lnTo>
                                  <a:pt x="376" y="6"/>
                                </a:lnTo>
                                <a:lnTo>
                                  <a:pt x="342" y="4"/>
                                </a:lnTo>
                                <a:lnTo>
                                  <a:pt x="311" y="0"/>
                                </a:lnTo>
                                <a:lnTo>
                                  <a:pt x="280" y="0"/>
                                </a:lnTo>
                                <a:lnTo>
                                  <a:pt x="250" y="0"/>
                                </a:lnTo>
                                <a:lnTo>
                                  <a:pt x="218" y="0"/>
                                </a:lnTo>
                                <a:lnTo>
                                  <a:pt x="190" y="0"/>
                                </a:lnTo>
                                <a:lnTo>
                                  <a:pt x="160" y="2"/>
                                </a:lnTo>
                                <a:lnTo>
                                  <a:pt x="134" y="6"/>
                                </a:lnTo>
                                <a:lnTo>
                                  <a:pt x="106" y="8"/>
                                </a:lnTo>
                                <a:lnTo>
                                  <a:pt x="81" y="12"/>
                                </a:lnTo>
                                <a:lnTo>
                                  <a:pt x="57" y="16"/>
                                </a:lnTo>
                                <a:lnTo>
                                  <a:pt x="34" y="22"/>
                                </a:lnTo>
                                <a:lnTo>
                                  <a:pt x="12" y="26"/>
                                </a:lnTo>
                                <a:lnTo>
                                  <a:pt x="0" y="30"/>
                                </a:lnTo>
                                <a:lnTo>
                                  <a:pt x="0" y="81"/>
                                </a:lnTo>
                                <a:lnTo>
                                  <a:pt x="16" y="75"/>
                                </a:lnTo>
                                <a:lnTo>
                                  <a:pt x="52" y="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06" name="Freeform 433"/>
                        <wps:cNvSpPr>
                          <a:spLocks/>
                        </wps:cNvSpPr>
                        <wps:spPr bwMode="auto">
                          <a:xfrm>
                            <a:off x="1009650" y="1514475"/>
                            <a:ext cx="17465" cy="19043"/>
                          </a:xfrm>
                          <a:custGeom>
                            <a:avLst/>
                            <a:gdLst>
                              <a:gd name="T0" fmla="*/ 9 w 11"/>
                              <a:gd name="T1" fmla="*/ 0 h 12"/>
                              <a:gd name="T2" fmla="*/ 5 w 11"/>
                              <a:gd name="T3" fmla="*/ 0 h 12"/>
                              <a:gd name="T4" fmla="*/ 2 w 11"/>
                              <a:gd name="T5" fmla="*/ 0 h 12"/>
                              <a:gd name="T6" fmla="*/ 0 w 11"/>
                              <a:gd name="T7" fmla="*/ 2 h 12"/>
                              <a:gd name="T8" fmla="*/ 0 w 11"/>
                              <a:gd name="T9" fmla="*/ 4 h 12"/>
                              <a:gd name="T10" fmla="*/ 0 w 11"/>
                              <a:gd name="T11" fmla="*/ 6 h 12"/>
                              <a:gd name="T12" fmla="*/ 0 w 11"/>
                              <a:gd name="T13" fmla="*/ 8 h 12"/>
                              <a:gd name="T14" fmla="*/ 0 w 11"/>
                              <a:gd name="T15" fmla="*/ 10 h 12"/>
                              <a:gd name="T16" fmla="*/ 2 w 11"/>
                              <a:gd name="T17" fmla="*/ 12 h 12"/>
                              <a:gd name="T18" fmla="*/ 5 w 11"/>
                              <a:gd name="T19" fmla="*/ 12 h 12"/>
                              <a:gd name="T20" fmla="*/ 9 w 11"/>
                              <a:gd name="T21" fmla="*/ 12 h 12"/>
                              <a:gd name="T22" fmla="*/ 11 w 11"/>
                              <a:gd name="T23" fmla="*/ 10 h 12"/>
                              <a:gd name="T24" fmla="*/ 11 w 11"/>
                              <a:gd name="T25" fmla="*/ 8 h 12"/>
                              <a:gd name="T26" fmla="*/ 11 w 11"/>
                              <a:gd name="T27" fmla="*/ 6 h 12"/>
                              <a:gd name="T28" fmla="*/ 11 w 11"/>
                              <a:gd name="T29" fmla="*/ 4 h 12"/>
                              <a:gd name="T30" fmla="*/ 11 w 11"/>
                              <a:gd name="T31" fmla="*/ 2 h 12"/>
                              <a:gd name="T32" fmla="*/ 9 w 11"/>
                              <a:gd name="T33" fmla="*/ 0 h 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1" h="12">
                                <a:moveTo>
                                  <a:pt x="9" y="0"/>
                                </a:moveTo>
                                <a:lnTo>
                                  <a:pt x="5" y="0"/>
                                </a:lnTo>
                                <a:lnTo>
                                  <a:pt x="2" y="0"/>
                                </a:lnTo>
                                <a:lnTo>
                                  <a:pt x="0" y="2"/>
                                </a:lnTo>
                                <a:lnTo>
                                  <a:pt x="0" y="4"/>
                                </a:lnTo>
                                <a:lnTo>
                                  <a:pt x="0" y="6"/>
                                </a:lnTo>
                                <a:lnTo>
                                  <a:pt x="0" y="8"/>
                                </a:lnTo>
                                <a:lnTo>
                                  <a:pt x="0" y="10"/>
                                </a:lnTo>
                                <a:lnTo>
                                  <a:pt x="2" y="12"/>
                                </a:lnTo>
                                <a:lnTo>
                                  <a:pt x="5" y="12"/>
                                </a:lnTo>
                                <a:lnTo>
                                  <a:pt x="9" y="12"/>
                                </a:lnTo>
                                <a:lnTo>
                                  <a:pt x="11" y="10"/>
                                </a:lnTo>
                                <a:lnTo>
                                  <a:pt x="11" y="8"/>
                                </a:lnTo>
                                <a:lnTo>
                                  <a:pt x="11" y="6"/>
                                </a:lnTo>
                                <a:lnTo>
                                  <a:pt x="11" y="4"/>
                                </a:lnTo>
                                <a:lnTo>
                                  <a:pt x="11" y="2"/>
                                </a:lnTo>
                                <a:lnTo>
                                  <a:pt x="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07" name="Freeform 434"/>
                        <wps:cNvSpPr>
                          <a:spLocks/>
                        </wps:cNvSpPr>
                        <wps:spPr bwMode="auto">
                          <a:xfrm>
                            <a:off x="876300" y="1171575"/>
                            <a:ext cx="47632" cy="49194"/>
                          </a:xfrm>
                          <a:custGeom>
                            <a:avLst/>
                            <a:gdLst>
                              <a:gd name="T0" fmla="*/ 26 w 30"/>
                              <a:gd name="T1" fmla="*/ 6 h 31"/>
                              <a:gd name="T2" fmla="*/ 20 w 30"/>
                              <a:gd name="T3" fmla="*/ 2 h 31"/>
                              <a:gd name="T4" fmla="*/ 14 w 30"/>
                              <a:gd name="T5" fmla="*/ 0 h 31"/>
                              <a:gd name="T6" fmla="*/ 9 w 30"/>
                              <a:gd name="T7" fmla="*/ 2 h 31"/>
                              <a:gd name="T8" fmla="*/ 5 w 30"/>
                              <a:gd name="T9" fmla="*/ 6 h 31"/>
                              <a:gd name="T10" fmla="*/ 3 w 30"/>
                              <a:gd name="T11" fmla="*/ 9 h 31"/>
                              <a:gd name="T12" fmla="*/ 0 w 30"/>
                              <a:gd name="T13" fmla="*/ 15 h 31"/>
                              <a:gd name="T14" fmla="*/ 3 w 30"/>
                              <a:gd name="T15" fmla="*/ 21 h 31"/>
                              <a:gd name="T16" fmla="*/ 5 w 30"/>
                              <a:gd name="T17" fmla="*/ 27 h 31"/>
                              <a:gd name="T18" fmla="*/ 9 w 30"/>
                              <a:gd name="T19" fmla="*/ 31 h 31"/>
                              <a:gd name="T20" fmla="*/ 14 w 30"/>
                              <a:gd name="T21" fmla="*/ 31 h 31"/>
                              <a:gd name="T22" fmla="*/ 20 w 30"/>
                              <a:gd name="T23" fmla="*/ 31 h 31"/>
                              <a:gd name="T24" fmla="*/ 26 w 30"/>
                              <a:gd name="T25" fmla="*/ 27 h 31"/>
                              <a:gd name="T26" fmla="*/ 28 w 30"/>
                              <a:gd name="T27" fmla="*/ 21 h 31"/>
                              <a:gd name="T28" fmla="*/ 30 w 30"/>
                              <a:gd name="T29" fmla="*/ 15 h 31"/>
                              <a:gd name="T30" fmla="*/ 28 w 30"/>
                              <a:gd name="T31" fmla="*/ 9 h 31"/>
                              <a:gd name="T32" fmla="*/ 26 w 30"/>
                              <a:gd name="T33" fmla="*/ 6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0" h="31">
                                <a:moveTo>
                                  <a:pt x="26" y="6"/>
                                </a:moveTo>
                                <a:lnTo>
                                  <a:pt x="20" y="2"/>
                                </a:lnTo>
                                <a:lnTo>
                                  <a:pt x="14" y="0"/>
                                </a:lnTo>
                                <a:lnTo>
                                  <a:pt x="9" y="2"/>
                                </a:lnTo>
                                <a:lnTo>
                                  <a:pt x="5" y="6"/>
                                </a:lnTo>
                                <a:lnTo>
                                  <a:pt x="3" y="9"/>
                                </a:lnTo>
                                <a:lnTo>
                                  <a:pt x="0" y="15"/>
                                </a:lnTo>
                                <a:lnTo>
                                  <a:pt x="3" y="21"/>
                                </a:lnTo>
                                <a:lnTo>
                                  <a:pt x="5" y="27"/>
                                </a:lnTo>
                                <a:lnTo>
                                  <a:pt x="9" y="31"/>
                                </a:lnTo>
                                <a:lnTo>
                                  <a:pt x="14" y="31"/>
                                </a:lnTo>
                                <a:lnTo>
                                  <a:pt x="20" y="31"/>
                                </a:lnTo>
                                <a:lnTo>
                                  <a:pt x="26" y="27"/>
                                </a:lnTo>
                                <a:lnTo>
                                  <a:pt x="28" y="21"/>
                                </a:lnTo>
                                <a:lnTo>
                                  <a:pt x="30" y="15"/>
                                </a:lnTo>
                                <a:lnTo>
                                  <a:pt x="28" y="9"/>
                                </a:lnTo>
                                <a:lnTo>
                                  <a:pt x="26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08" name="Freeform 435"/>
                        <wps:cNvSpPr>
                          <a:spLocks/>
                        </wps:cNvSpPr>
                        <wps:spPr bwMode="auto">
                          <a:xfrm>
                            <a:off x="533400" y="1304925"/>
                            <a:ext cx="44456" cy="47607"/>
                          </a:xfrm>
                          <a:custGeom>
                            <a:avLst/>
                            <a:gdLst>
                              <a:gd name="T0" fmla="*/ 24 w 28"/>
                              <a:gd name="T1" fmla="*/ 4 h 30"/>
                              <a:gd name="T2" fmla="*/ 20 w 28"/>
                              <a:gd name="T3" fmla="*/ 0 h 30"/>
                              <a:gd name="T4" fmla="*/ 14 w 28"/>
                              <a:gd name="T5" fmla="*/ 0 h 30"/>
                              <a:gd name="T6" fmla="*/ 8 w 28"/>
                              <a:gd name="T7" fmla="*/ 0 h 30"/>
                              <a:gd name="T8" fmla="*/ 4 w 28"/>
                              <a:gd name="T9" fmla="*/ 4 h 30"/>
                              <a:gd name="T10" fmla="*/ 0 w 28"/>
                              <a:gd name="T11" fmla="*/ 8 h 30"/>
                              <a:gd name="T12" fmla="*/ 0 w 28"/>
                              <a:gd name="T13" fmla="*/ 16 h 30"/>
                              <a:gd name="T14" fmla="*/ 0 w 28"/>
                              <a:gd name="T15" fmla="*/ 22 h 30"/>
                              <a:gd name="T16" fmla="*/ 4 w 28"/>
                              <a:gd name="T17" fmla="*/ 26 h 30"/>
                              <a:gd name="T18" fmla="*/ 8 w 28"/>
                              <a:gd name="T19" fmla="*/ 30 h 30"/>
                              <a:gd name="T20" fmla="*/ 14 w 28"/>
                              <a:gd name="T21" fmla="*/ 30 h 30"/>
                              <a:gd name="T22" fmla="*/ 20 w 28"/>
                              <a:gd name="T23" fmla="*/ 30 h 30"/>
                              <a:gd name="T24" fmla="*/ 24 w 28"/>
                              <a:gd name="T25" fmla="*/ 26 h 30"/>
                              <a:gd name="T26" fmla="*/ 26 w 28"/>
                              <a:gd name="T27" fmla="*/ 22 h 30"/>
                              <a:gd name="T28" fmla="*/ 28 w 28"/>
                              <a:gd name="T29" fmla="*/ 16 h 30"/>
                              <a:gd name="T30" fmla="*/ 26 w 28"/>
                              <a:gd name="T31" fmla="*/ 8 h 30"/>
                              <a:gd name="T32" fmla="*/ 24 w 28"/>
                              <a:gd name="T33" fmla="*/ 4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8" h="30">
                                <a:moveTo>
                                  <a:pt x="24" y="4"/>
                                </a:moveTo>
                                <a:lnTo>
                                  <a:pt x="20" y="0"/>
                                </a:lnTo>
                                <a:lnTo>
                                  <a:pt x="14" y="0"/>
                                </a:lnTo>
                                <a:lnTo>
                                  <a:pt x="8" y="0"/>
                                </a:lnTo>
                                <a:lnTo>
                                  <a:pt x="4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6"/>
                                </a:lnTo>
                                <a:lnTo>
                                  <a:pt x="0" y="22"/>
                                </a:lnTo>
                                <a:lnTo>
                                  <a:pt x="4" y="26"/>
                                </a:lnTo>
                                <a:lnTo>
                                  <a:pt x="8" y="30"/>
                                </a:lnTo>
                                <a:lnTo>
                                  <a:pt x="14" y="30"/>
                                </a:lnTo>
                                <a:lnTo>
                                  <a:pt x="20" y="30"/>
                                </a:lnTo>
                                <a:lnTo>
                                  <a:pt x="24" y="26"/>
                                </a:lnTo>
                                <a:lnTo>
                                  <a:pt x="26" y="22"/>
                                </a:lnTo>
                                <a:lnTo>
                                  <a:pt x="28" y="16"/>
                                </a:lnTo>
                                <a:lnTo>
                                  <a:pt x="26" y="8"/>
                                </a:lnTo>
                                <a:lnTo>
                                  <a:pt x="24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09" name="Freeform 436"/>
                        <wps:cNvSpPr>
                          <a:spLocks/>
                        </wps:cNvSpPr>
                        <wps:spPr bwMode="auto">
                          <a:xfrm>
                            <a:off x="1162050" y="1647825"/>
                            <a:ext cx="69860" cy="77759"/>
                          </a:xfrm>
                          <a:custGeom>
                            <a:avLst/>
                            <a:gdLst>
                              <a:gd name="T0" fmla="*/ 38 w 44"/>
                              <a:gd name="T1" fmla="*/ 8 h 49"/>
                              <a:gd name="T2" fmla="*/ 32 w 44"/>
                              <a:gd name="T3" fmla="*/ 2 h 49"/>
                              <a:gd name="T4" fmla="*/ 22 w 44"/>
                              <a:gd name="T5" fmla="*/ 0 h 49"/>
                              <a:gd name="T6" fmla="*/ 14 w 44"/>
                              <a:gd name="T7" fmla="*/ 2 h 49"/>
                              <a:gd name="T8" fmla="*/ 8 w 44"/>
                              <a:gd name="T9" fmla="*/ 8 h 49"/>
                              <a:gd name="T10" fmla="*/ 2 w 44"/>
                              <a:gd name="T11" fmla="*/ 16 h 49"/>
                              <a:gd name="T12" fmla="*/ 0 w 44"/>
                              <a:gd name="T13" fmla="*/ 26 h 49"/>
                              <a:gd name="T14" fmla="*/ 2 w 44"/>
                              <a:gd name="T15" fmla="*/ 34 h 49"/>
                              <a:gd name="T16" fmla="*/ 8 w 44"/>
                              <a:gd name="T17" fmla="*/ 42 h 49"/>
                              <a:gd name="T18" fmla="*/ 14 w 44"/>
                              <a:gd name="T19" fmla="*/ 47 h 49"/>
                              <a:gd name="T20" fmla="*/ 22 w 44"/>
                              <a:gd name="T21" fmla="*/ 49 h 49"/>
                              <a:gd name="T22" fmla="*/ 32 w 44"/>
                              <a:gd name="T23" fmla="*/ 47 h 49"/>
                              <a:gd name="T24" fmla="*/ 38 w 44"/>
                              <a:gd name="T25" fmla="*/ 42 h 49"/>
                              <a:gd name="T26" fmla="*/ 42 w 44"/>
                              <a:gd name="T27" fmla="*/ 34 h 49"/>
                              <a:gd name="T28" fmla="*/ 44 w 44"/>
                              <a:gd name="T29" fmla="*/ 26 h 49"/>
                              <a:gd name="T30" fmla="*/ 42 w 44"/>
                              <a:gd name="T31" fmla="*/ 16 h 49"/>
                              <a:gd name="T32" fmla="*/ 38 w 44"/>
                              <a:gd name="T33" fmla="*/ 8 h 4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44" h="49">
                                <a:moveTo>
                                  <a:pt x="38" y="8"/>
                                </a:moveTo>
                                <a:lnTo>
                                  <a:pt x="32" y="2"/>
                                </a:lnTo>
                                <a:lnTo>
                                  <a:pt x="22" y="0"/>
                                </a:lnTo>
                                <a:lnTo>
                                  <a:pt x="14" y="2"/>
                                </a:lnTo>
                                <a:lnTo>
                                  <a:pt x="8" y="8"/>
                                </a:lnTo>
                                <a:lnTo>
                                  <a:pt x="2" y="16"/>
                                </a:lnTo>
                                <a:lnTo>
                                  <a:pt x="0" y="26"/>
                                </a:lnTo>
                                <a:lnTo>
                                  <a:pt x="2" y="34"/>
                                </a:lnTo>
                                <a:lnTo>
                                  <a:pt x="8" y="42"/>
                                </a:lnTo>
                                <a:lnTo>
                                  <a:pt x="14" y="47"/>
                                </a:lnTo>
                                <a:lnTo>
                                  <a:pt x="22" y="49"/>
                                </a:lnTo>
                                <a:lnTo>
                                  <a:pt x="32" y="47"/>
                                </a:lnTo>
                                <a:lnTo>
                                  <a:pt x="38" y="42"/>
                                </a:lnTo>
                                <a:lnTo>
                                  <a:pt x="42" y="34"/>
                                </a:lnTo>
                                <a:lnTo>
                                  <a:pt x="44" y="26"/>
                                </a:lnTo>
                                <a:lnTo>
                                  <a:pt x="42" y="16"/>
                                </a:lnTo>
                                <a:lnTo>
                                  <a:pt x="38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10" name="Freeform 437"/>
                        <wps:cNvSpPr>
                          <a:spLocks/>
                        </wps:cNvSpPr>
                        <wps:spPr bwMode="auto">
                          <a:xfrm>
                            <a:off x="1409700" y="1400175"/>
                            <a:ext cx="57158" cy="60303"/>
                          </a:xfrm>
                          <a:custGeom>
                            <a:avLst/>
                            <a:gdLst>
                              <a:gd name="T0" fmla="*/ 32 w 36"/>
                              <a:gd name="T1" fmla="*/ 4 h 38"/>
                              <a:gd name="T2" fmla="*/ 26 w 36"/>
                              <a:gd name="T3" fmla="*/ 0 h 38"/>
                              <a:gd name="T4" fmla="*/ 18 w 36"/>
                              <a:gd name="T5" fmla="*/ 0 h 38"/>
                              <a:gd name="T6" fmla="*/ 12 w 36"/>
                              <a:gd name="T7" fmla="*/ 0 h 38"/>
                              <a:gd name="T8" fmla="*/ 6 w 36"/>
                              <a:gd name="T9" fmla="*/ 4 h 38"/>
                              <a:gd name="T10" fmla="*/ 2 w 36"/>
                              <a:gd name="T11" fmla="*/ 12 h 38"/>
                              <a:gd name="T12" fmla="*/ 0 w 36"/>
                              <a:gd name="T13" fmla="*/ 18 h 38"/>
                              <a:gd name="T14" fmla="*/ 2 w 36"/>
                              <a:gd name="T15" fmla="*/ 26 h 38"/>
                              <a:gd name="T16" fmla="*/ 6 w 36"/>
                              <a:gd name="T17" fmla="*/ 32 h 38"/>
                              <a:gd name="T18" fmla="*/ 12 w 36"/>
                              <a:gd name="T19" fmla="*/ 36 h 38"/>
                              <a:gd name="T20" fmla="*/ 18 w 36"/>
                              <a:gd name="T21" fmla="*/ 38 h 38"/>
                              <a:gd name="T22" fmla="*/ 26 w 36"/>
                              <a:gd name="T23" fmla="*/ 36 h 38"/>
                              <a:gd name="T24" fmla="*/ 32 w 36"/>
                              <a:gd name="T25" fmla="*/ 32 h 38"/>
                              <a:gd name="T26" fmla="*/ 36 w 36"/>
                              <a:gd name="T27" fmla="*/ 26 h 38"/>
                              <a:gd name="T28" fmla="*/ 36 w 36"/>
                              <a:gd name="T29" fmla="*/ 18 h 38"/>
                              <a:gd name="T30" fmla="*/ 36 w 36"/>
                              <a:gd name="T31" fmla="*/ 12 h 38"/>
                              <a:gd name="T32" fmla="*/ 32 w 36"/>
                              <a:gd name="T33" fmla="*/ 4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32" y="4"/>
                                </a:moveTo>
                                <a:lnTo>
                                  <a:pt x="26" y="0"/>
                                </a:lnTo>
                                <a:lnTo>
                                  <a:pt x="18" y="0"/>
                                </a:lnTo>
                                <a:lnTo>
                                  <a:pt x="12" y="0"/>
                                </a:lnTo>
                                <a:lnTo>
                                  <a:pt x="6" y="4"/>
                                </a:lnTo>
                                <a:lnTo>
                                  <a:pt x="2" y="12"/>
                                </a:lnTo>
                                <a:lnTo>
                                  <a:pt x="0" y="18"/>
                                </a:lnTo>
                                <a:lnTo>
                                  <a:pt x="2" y="26"/>
                                </a:lnTo>
                                <a:lnTo>
                                  <a:pt x="6" y="32"/>
                                </a:lnTo>
                                <a:lnTo>
                                  <a:pt x="12" y="36"/>
                                </a:lnTo>
                                <a:lnTo>
                                  <a:pt x="18" y="38"/>
                                </a:lnTo>
                                <a:lnTo>
                                  <a:pt x="26" y="36"/>
                                </a:lnTo>
                                <a:lnTo>
                                  <a:pt x="32" y="32"/>
                                </a:lnTo>
                                <a:lnTo>
                                  <a:pt x="36" y="26"/>
                                </a:lnTo>
                                <a:lnTo>
                                  <a:pt x="36" y="18"/>
                                </a:lnTo>
                                <a:lnTo>
                                  <a:pt x="36" y="12"/>
                                </a:lnTo>
                                <a:lnTo>
                                  <a:pt x="3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11" name="Freeform 438"/>
                        <wps:cNvSpPr>
                          <a:spLocks/>
                        </wps:cNvSpPr>
                        <wps:spPr bwMode="auto">
                          <a:xfrm>
                            <a:off x="1238250" y="1238250"/>
                            <a:ext cx="41281" cy="44434"/>
                          </a:xfrm>
                          <a:custGeom>
                            <a:avLst/>
                            <a:gdLst>
                              <a:gd name="T0" fmla="*/ 22 w 26"/>
                              <a:gd name="T1" fmla="*/ 4 h 28"/>
                              <a:gd name="T2" fmla="*/ 18 w 26"/>
                              <a:gd name="T3" fmla="*/ 0 h 28"/>
                              <a:gd name="T4" fmla="*/ 12 w 26"/>
                              <a:gd name="T5" fmla="*/ 0 h 28"/>
                              <a:gd name="T6" fmla="*/ 8 w 26"/>
                              <a:gd name="T7" fmla="*/ 0 h 28"/>
                              <a:gd name="T8" fmla="*/ 4 w 26"/>
                              <a:gd name="T9" fmla="*/ 4 h 28"/>
                              <a:gd name="T10" fmla="*/ 2 w 26"/>
                              <a:gd name="T11" fmla="*/ 8 h 28"/>
                              <a:gd name="T12" fmla="*/ 0 w 26"/>
                              <a:gd name="T13" fmla="*/ 14 h 28"/>
                              <a:gd name="T14" fmla="*/ 2 w 26"/>
                              <a:gd name="T15" fmla="*/ 20 h 28"/>
                              <a:gd name="T16" fmla="*/ 4 w 26"/>
                              <a:gd name="T17" fmla="*/ 24 h 28"/>
                              <a:gd name="T18" fmla="*/ 8 w 26"/>
                              <a:gd name="T19" fmla="*/ 26 h 28"/>
                              <a:gd name="T20" fmla="*/ 12 w 26"/>
                              <a:gd name="T21" fmla="*/ 28 h 28"/>
                              <a:gd name="T22" fmla="*/ 18 w 26"/>
                              <a:gd name="T23" fmla="*/ 26 h 28"/>
                              <a:gd name="T24" fmla="*/ 22 w 26"/>
                              <a:gd name="T25" fmla="*/ 24 h 28"/>
                              <a:gd name="T26" fmla="*/ 24 w 26"/>
                              <a:gd name="T27" fmla="*/ 20 h 28"/>
                              <a:gd name="T28" fmla="*/ 26 w 26"/>
                              <a:gd name="T29" fmla="*/ 14 h 28"/>
                              <a:gd name="T30" fmla="*/ 24 w 26"/>
                              <a:gd name="T31" fmla="*/ 8 h 28"/>
                              <a:gd name="T32" fmla="*/ 22 w 26"/>
                              <a:gd name="T33" fmla="*/ 4 h 2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6" h="28">
                                <a:moveTo>
                                  <a:pt x="22" y="4"/>
                                </a:moveTo>
                                <a:lnTo>
                                  <a:pt x="18" y="0"/>
                                </a:lnTo>
                                <a:lnTo>
                                  <a:pt x="12" y="0"/>
                                </a:lnTo>
                                <a:lnTo>
                                  <a:pt x="8" y="0"/>
                                </a:lnTo>
                                <a:lnTo>
                                  <a:pt x="4" y="4"/>
                                </a:lnTo>
                                <a:lnTo>
                                  <a:pt x="2" y="8"/>
                                </a:lnTo>
                                <a:lnTo>
                                  <a:pt x="0" y="14"/>
                                </a:lnTo>
                                <a:lnTo>
                                  <a:pt x="2" y="20"/>
                                </a:lnTo>
                                <a:lnTo>
                                  <a:pt x="4" y="24"/>
                                </a:lnTo>
                                <a:lnTo>
                                  <a:pt x="8" y="26"/>
                                </a:lnTo>
                                <a:lnTo>
                                  <a:pt x="12" y="28"/>
                                </a:lnTo>
                                <a:lnTo>
                                  <a:pt x="18" y="26"/>
                                </a:lnTo>
                                <a:lnTo>
                                  <a:pt x="22" y="24"/>
                                </a:lnTo>
                                <a:lnTo>
                                  <a:pt x="24" y="20"/>
                                </a:lnTo>
                                <a:lnTo>
                                  <a:pt x="26" y="14"/>
                                </a:lnTo>
                                <a:lnTo>
                                  <a:pt x="24" y="8"/>
                                </a:lnTo>
                                <a:lnTo>
                                  <a:pt x="2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12" name="Freeform 439"/>
                        <wps:cNvSpPr>
                          <a:spLocks/>
                        </wps:cNvSpPr>
                        <wps:spPr bwMode="auto">
                          <a:xfrm>
                            <a:off x="1019175" y="1943100"/>
                            <a:ext cx="38105" cy="47607"/>
                          </a:xfrm>
                          <a:custGeom>
                            <a:avLst/>
                            <a:gdLst>
                              <a:gd name="T0" fmla="*/ 22 w 24"/>
                              <a:gd name="T1" fmla="*/ 6 h 30"/>
                              <a:gd name="T2" fmla="*/ 16 w 24"/>
                              <a:gd name="T3" fmla="*/ 2 h 30"/>
                              <a:gd name="T4" fmla="*/ 12 w 24"/>
                              <a:gd name="T5" fmla="*/ 0 h 30"/>
                              <a:gd name="T6" fmla="*/ 6 w 24"/>
                              <a:gd name="T7" fmla="*/ 2 h 30"/>
                              <a:gd name="T8" fmla="*/ 2 w 24"/>
                              <a:gd name="T9" fmla="*/ 6 h 30"/>
                              <a:gd name="T10" fmla="*/ 0 w 24"/>
                              <a:gd name="T11" fmla="*/ 10 h 30"/>
                              <a:gd name="T12" fmla="*/ 0 w 24"/>
                              <a:gd name="T13" fmla="*/ 16 h 30"/>
                              <a:gd name="T14" fmla="*/ 0 w 24"/>
                              <a:gd name="T15" fmla="*/ 20 h 30"/>
                              <a:gd name="T16" fmla="*/ 2 w 24"/>
                              <a:gd name="T17" fmla="*/ 26 h 30"/>
                              <a:gd name="T18" fmla="*/ 6 w 24"/>
                              <a:gd name="T19" fmla="*/ 28 h 30"/>
                              <a:gd name="T20" fmla="*/ 12 w 24"/>
                              <a:gd name="T21" fmla="*/ 30 h 30"/>
                              <a:gd name="T22" fmla="*/ 16 w 24"/>
                              <a:gd name="T23" fmla="*/ 28 h 30"/>
                              <a:gd name="T24" fmla="*/ 22 w 24"/>
                              <a:gd name="T25" fmla="*/ 26 h 30"/>
                              <a:gd name="T26" fmla="*/ 24 w 24"/>
                              <a:gd name="T27" fmla="*/ 20 h 30"/>
                              <a:gd name="T28" fmla="*/ 24 w 24"/>
                              <a:gd name="T29" fmla="*/ 16 h 30"/>
                              <a:gd name="T30" fmla="*/ 24 w 24"/>
                              <a:gd name="T31" fmla="*/ 10 h 30"/>
                              <a:gd name="T32" fmla="*/ 22 w 24"/>
                              <a:gd name="T33" fmla="*/ 6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4" h="30">
                                <a:moveTo>
                                  <a:pt x="22" y="6"/>
                                </a:moveTo>
                                <a:lnTo>
                                  <a:pt x="16" y="2"/>
                                </a:lnTo>
                                <a:lnTo>
                                  <a:pt x="12" y="0"/>
                                </a:lnTo>
                                <a:lnTo>
                                  <a:pt x="6" y="2"/>
                                </a:lnTo>
                                <a:lnTo>
                                  <a:pt x="2" y="6"/>
                                </a:lnTo>
                                <a:lnTo>
                                  <a:pt x="0" y="10"/>
                                </a:lnTo>
                                <a:lnTo>
                                  <a:pt x="0" y="16"/>
                                </a:lnTo>
                                <a:lnTo>
                                  <a:pt x="0" y="20"/>
                                </a:lnTo>
                                <a:lnTo>
                                  <a:pt x="2" y="26"/>
                                </a:lnTo>
                                <a:lnTo>
                                  <a:pt x="6" y="28"/>
                                </a:lnTo>
                                <a:lnTo>
                                  <a:pt x="12" y="30"/>
                                </a:lnTo>
                                <a:lnTo>
                                  <a:pt x="16" y="28"/>
                                </a:lnTo>
                                <a:lnTo>
                                  <a:pt x="22" y="26"/>
                                </a:lnTo>
                                <a:lnTo>
                                  <a:pt x="24" y="20"/>
                                </a:lnTo>
                                <a:lnTo>
                                  <a:pt x="24" y="16"/>
                                </a:lnTo>
                                <a:lnTo>
                                  <a:pt x="24" y="10"/>
                                </a:lnTo>
                                <a:lnTo>
                                  <a:pt x="2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13" name="Freeform 440"/>
                        <wps:cNvSpPr>
                          <a:spLocks/>
                        </wps:cNvSpPr>
                        <wps:spPr bwMode="auto">
                          <a:xfrm>
                            <a:off x="1152525" y="276225"/>
                            <a:ext cx="15877" cy="19043"/>
                          </a:xfrm>
                          <a:custGeom>
                            <a:avLst/>
                            <a:gdLst>
                              <a:gd name="T0" fmla="*/ 8 w 10"/>
                              <a:gd name="T1" fmla="*/ 0 h 12"/>
                              <a:gd name="T2" fmla="*/ 4 w 10"/>
                              <a:gd name="T3" fmla="*/ 0 h 12"/>
                              <a:gd name="T4" fmla="*/ 2 w 10"/>
                              <a:gd name="T5" fmla="*/ 0 h 12"/>
                              <a:gd name="T6" fmla="*/ 0 w 10"/>
                              <a:gd name="T7" fmla="*/ 2 h 12"/>
                              <a:gd name="T8" fmla="*/ 0 w 10"/>
                              <a:gd name="T9" fmla="*/ 4 h 12"/>
                              <a:gd name="T10" fmla="*/ 0 w 10"/>
                              <a:gd name="T11" fmla="*/ 6 h 12"/>
                              <a:gd name="T12" fmla="*/ 0 w 10"/>
                              <a:gd name="T13" fmla="*/ 8 h 12"/>
                              <a:gd name="T14" fmla="*/ 0 w 10"/>
                              <a:gd name="T15" fmla="*/ 10 h 12"/>
                              <a:gd name="T16" fmla="*/ 2 w 10"/>
                              <a:gd name="T17" fmla="*/ 12 h 12"/>
                              <a:gd name="T18" fmla="*/ 4 w 10"/>
                              <a:gd name="T19" fmla="*/ 12 h 12"/>
                              <a:gd name="T20" fmla="*/ 8 w 10"/>
                              <a:gd name="T21" fmla="*/ 12 h 12"/>
                              <a:gd name="T22" fmla="*/ 10 w 10"/>
                              <a:gd name="T23" fmla="*/ 10 h 12"/>
                              <a:gd name="T24" fmla="*/ 10 w 10"/>
                              <a:gd name="T25" fmla="*/ 8 h 12"/>
                              <a:gd name="T26" fmla="*/ 10 w 10"/>
                              <a:gd name="T27" fmla="*/ 6 h 12"/>
                              <a:gd name="T28" fmla="*/ 10 w 10"/>
                              <a:gd name="T29" fmla="*/ 4 h 12"/>
                              <a:gd name="T30" fmla="*/ 10 w 10"/>
                              <a:gd name="T31" fmla="*/ 2 h 12"/>
                              <a:gd name="T32" fmla="*/ 8 w 10"/>
                              <a:gd name="T33" fmla="*/ 0 h 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0" h="12">
                                <a:moveTo>
                                  <a:pt x="8" y="0"/>
                                </a:moveTo>
                                <a:lnTo>
                                  <a:pt x="4" y="0"/>
                                </a:lnTo>
                                <a:lnTo>
                                  <a:pt x="2" y="0"/>
                                </a:lnTo>
                                <a:lnTo>
                                  <a:pt x="0" y="2"/>
                                </a:lnTo>
                                <a:lnTo>
                                  <a:pt x="0" y="4"/>
                                </a:lnTo>
                                <a:lnTo>
                                  <a:pt x="0" y="6"/>
                                </a:lnTo>
                                <a:lnTo>
                                  <a:pt x="0" y="8"/>
                                </a:lnTo>
                                <a:lnTo>
                                  <a:pt x="0" y="10"/>
                                </a:lnTo>
                                <a:lnTo>
                                  <a:pt x="2" y="12"/>
                                </a:lnTo>
                                <a:lnTo>
                                  <a:pt x="4" y="12"/>
                                </a:lnTo>
                                <a:lnTo>
                                  <a:pt x="8" y="12"/>
                                </a:lnTo>
                                <a:lnTo>
                                  <a:pt x="10" y="10"/>
                                </a:lnTo>
                                <a:lnTo>
                                  <a:pt x="10" y="8"/>
                                </a:lnTo>
                                <a:lnTo>
                                  <a:pt x="10" y="6"/>
                                </a:lnTo>
                                <a:lnTo>
                                  <a:pt x="10" y="4"/>
                                </a:lnTo>
                                <a:lnTo>
                                  <a:pt x="10" y="2"/>
                                </a:lnTo>
                                <a:lnTo>
                                  <a:pt x="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14" name="Freeform 441"/>
                        <wps:cNvSpPr>
                          <a:spLocks/>
                        </wps:cNvSpPr>
                        <wps:spPr bwMode="auto">
                          <a:xfrm>
                            <a:off x="676275" y="66675"/>
                            <a:ext cx="44456" cy="47607"/>
                          </a:xfrm>
                          <a:custGeom>
                            <a:avLst/>
                            <a:gdLst>
                              <a:gd name="T0" fmla="*/ 24 w 28"/>
                              <a:gd name="T1" fmla="*/ 4 h 30"/>
                              <a:gd name="T2" fmla="*/ 20 w 28"/>
                              <a:gd name="T3" fmla="*/ 0 h 30"/>
                              <a:gd name="T4" fmla="*/ 14 w 28"/>
                              <a:gd name="T5" fmla="*/ 0 h 30"/>
                              <a:gd name="T6" fmla="*/ 8 w 28"/>
                              <a:gd name="T7" fmla="*/ 0 h 30"/>
                              <a:gd name="T8" fmla="*/ 4 w 28"/>
                              <a:gd name="T9" fmla="*/ 4 h 30"/>
                              <a:gd name="T10" fmla="*/ 0 w 28"/>
                              <a:gd name="T11" fmla="*/ 8 h 30"/>
                              <a:gd name="T12" fmla="*/ 0 w 28"/>
                              <a:gd name="T13" fmla="*/ 16 h 30"/>
                              <a:gd name="T14" fmla="*/ 0 w 28"/>
                              <a:gd name="T15" fmla="*/ 22 h 30"/>
                              <a:gd name="T16" fmla="*/ 4 w 28"/>
                              <a:gd name="T17" fmla="*/ 26 h 30"/>
                              <a:gd name="T18" fmla="*/ 8 w 28"/>
                              <a:gd name="T19" fmla="*/ 30 h 30"/>
                              <a:gd name="T20" fmla="*/ 14 w 28"/>
                              <a:gd name="T21" fmla="*/ 30 h 30"/>
                              <a:gd name="T22" fmla="*/ 20 w 28"/>
                              <a:gd name="T23" fmla="*/ 30 h 30"/>
                              <a:gd name="T24" fmla="*/ 24 w 28"/>
                              <a:gd name="T25" fmla="*/ 26 h 30"/>
                              <a:gd name="T26" fmla="*/ 26 w 28"/>
                              <a:gd name="T27" fmla="*/ 22 h 30"/>
                              <a:gd name="T28" fmla="*/ 28 w 28"/>
                              <a:gd name="T29" fmla="*/ 16 h 30"/>
                              <a:gd name="T30" fmla="*/ 26 w 28"/>
                              <a:gd name="T31" fmla="*/ 8 h 30"/>
                              <a:gd name="T32" fmla="*/ 24 w 28"/>
                              <a:gd name="T33" fmla="*/ 4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8" h="30">
                                <a:moveTo>
                                  <a:pt x="24" y="4"/>
                                </a:moveTo>
                                <a:lnTo>
                                  <a:pt x="20" y="0"/>
                                </a:lnTo>
                                <a:lnTo>
                                  <a:pt x="14" y="0"/>
                                </a:lnTo>
                                <a:lnTo>
                                  <a:pt x="8" y="0"/>
                                </a:lnTo>
                                <a:lnTo>
                                  <a:pt x="4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6"/>
                                </a:lnTo>
                                <a:lnTo>
                                  <a:pt x="0" y="22"/>
                                </a:lnTo>
                                <a:lnTo>
                                  <a:pt x="4" y="26"/>
                                </a:lnTo>
                                <a:lnTo>
                                  <a:pt x="8" y="30"/>
                                </a:lnTo>
                                <a:lnTo>
                                  <a:pt x="14" y="30"/>
                                </a:lnTo>
                                <a:lnTo>
                                  <a:pt x="20" y="30"/>
                                </a:lnTo>
                                <a:lnTo>
                                  <a:pt x="24" y="26"/>
                                </a:lnTo>
                                <a:lnTo>
                                  <a:pt x="26" y="22"/>
                                </a:lnTo>
                                <a:lnTo>
                                  <a:pt x="28" y="16"/>
                                </a:lnTo>
                                <a:lnTo>
                                  <a:pt x="26" y="8"/>
                                </a:lnTo>
                                <a:lnTo>
                                  <a:pt x="24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15" name="Freeform 442"/>
                        <wps:cNvSpPr>
                          <a:spLocks/>
                        </wps:cNvSpPr>
                        <wps:spPr bwMode="auto">
                          <a:xfrm>
                            <a:off x="1438275" y="304800"/>
                            <a:ext cx="69860" cy="79346"/>
                          </a:xfrm>
                          <a:custGeom>
                            <a:avLst/>
                            <a:gdLst>
                              <a:gd name="T0" fmla="*/ 38 w 44"/>
                              <a:gd name="T1" fmla="*/ 8 h 50"/>
                              <a:gd name="T2" fmla="*/ 32 w 44"/>
                              <a:gd name="T3" fmla="*/ 2 h 50"/>
                              <a:gd name="T4" fmla="*/ 22 w 44"/>
                              <a:gd name="T5" fmla="*/ 0 h 50"/>
                              <a:gd name="T6" fmla="*/ 14 w 44"/>
                              <a:gd name="T7" fmla="*/ 2 h 50"/>
                              <a:gd name="T8" fmla="*/ 8 w 44"/>
                              <a:gd name="T9" fmla="*/ 8 h 50"/>
                              <a:gd name="T10" fmla="*/ 2 w 44"/>
                              <a:gd name="T11" fmla="*/ 16 h 50"/>
                              <a:gd name="T12" fmla="*/ 0 w 44"/>
                              <a:gd name="T13" fmla="*/ 26 h 50"/>
                              <a:gd name="T14" fmla="*/ 2 w 44"/>
                              <a:gd name="T15" fmla="*/ 34 h 50"/>
                              <a:gd name="T16" fmla="*/ 8 w 44"/>
                              <a:gd name="T17" fmla="*/ 42 h 50"/>
                              <a:gd name="T18" fmla="*/ 14 w 44"/>
                              <a:gd name="T19" fmla="*/ 48 h 50"/>
                              <a:gd name="T20" fmla="*/ 22 w 44"/>
                              <a:gd name="T21" fmla="*/ 50 h 50"/>
                              <a:gd name="T22" fmla="*/ 32 w 44"/>
                              <a:gd name="T23" fmla="*/ 48 h 50"/>
                              <a:gd name="T24" fmla="*/ 38 w 44"/>
                              <a:gd name="T25" fmla="*/ 42 h 50"/>
                              <a:gd name="T26" fmla="*/ 42 w 44"/>
                              <a:gd name="T27" fmla="*/ 34 h 50"/>
                              <a:gd name="T28" fmla="*/ 44 w 44"/>
                              <a:gd name="T29" fmla="*/ 26 h 50"/>
                              <a:gd name="T30" fmla="*/ 42 w 44"/>
                              <a:gd name="T31" fmla="*/ 16 h 50"/>
                              <a:gd name="T32" fmla="*/ 38 w 44"/>
                              <a:gd name="T33" fmla="*/ 8 h 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44" h="50">
                                <a:moveTo>
                                  <a:pt x="38" y="8"/>
                                </a:moveTo>
                                <a:lnTo>
                                  <a:pt x="32" y="2"/>
                                </a:lnTo>
                                <a:lnTo>
                                  <a:pt x="22" y="0"/>
                                </a:lnTo>
                                <a:lnTo>
                                  <a:pt x="14" y="2"/>
                                </a:lnTo>
                                <a:lnTo>
                                  <a:pt x="8" y="8"/>
                                </a:lnTo>
                                <a:lnTo>
                                  <a:pt x="2" y="16"/>
                                </a:lnTo>
                                <a:lnTo>
                                  <a:pt x="0" y="26"/>
                                </a:lnTo>
                                <a:lnTo>
                                  <a:pt x="2" y="34"/>
                                </a:lnTo>
                                <a:lnTo>
                                  <a:pt x="8" y="42"/>
                                </a:lnTo>
                                <a:lnTo>
                                  <a:pt x="14" y="48"/>
                                </a:lnTo>
                                <a:lnTo>
                                  <a:pt x="22" y="50"/>
                                </a:lnTo>
                                <a:lnTo>
                                  <a:pt x="32" y="48"/>
                                </a:lnTo>
                                <a:lnTo>
                                  <a:pt x="38" y="42"/>
                                </a:lnTo>
                                <a:lnTo>
                                  <a:pt x="42" y="34"/>
                                </a:lnTo>
                                <a:lnTo>
                                  <a:pt x="44" y="26"/>
                                </a:lnTo>
                                <a:lnTo>
                                  <a:pt x="42" y="16"/>
                                </a:lnTo>
                                <a:lnTo>
                                  <a:pt x="38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16" name="Freeform 443"/>
                        <wps:cNvSpPr>
                          <a:spLocks/>
                        </wps:cNvSpPr>
                        <wps:spPr bwMode="auto">
                          <a:xfrm>
                            <a:off x="1562100" y="161925"/>
                            <a:ext cx="57158" cy="60303"/>
                          </a:xfrm>
                          <a:custGeom>
                            <a:avLst/>
                            <a:gdLst>
                              <a:gd name="T0" fmla="*/ 32 w 36"/>
                              <a:gd name="T1" fmla="*/ 4 h 38"/>
                              <a:gd name="T2" fmla="*/ 26 w 36"/>
                              <a:gd name="T3" fmla="*/ 0 h 38"/>
                              <a:gd name="T4" fmla="*/ 18 w 36"/>
                              <a:gd name="T5" fmla="*/ 0 h 38"/>
                              <a:gd name="T6" fmla="*/ 12 w 36"/>
                              <a:gd name="T7" fmla="*/ 0 h 38"/>
                              <a:gd name="T8" fmla="*/ 6 w 36"/>
                              <a:gd name="T9" fmla="*/ 4 h 38"/>
                              <a:gd name="T10" fmla="*/ 2 w 36"/>
                              <a:gd name="T11" fmla="*/ 12 h 38"/>
                              <a:gd name="T12" fmla="*/ 0 w 36"/>
                              <a:gd name="T13" fmla="*/ 18 h 38"/>
                              <a:gd name="T14" fmla="*/ 2 w 36"/>
                              <a:gd name="T15" fmla="*/ 26 h 38"/>
                              <a:gd name="T16" fmla="*/ 6 w 36"/>
                              <a:gd name="T17" fmla="*/ 32 h 38"/>
                              <a:gd name="T18" fmla="*/ 12 w 36"/>
                              <a:gd name="T19" fmla="*/ 36 h 38"/>
                              <a:gd name="T20" fmla="*/ 18 w 36"/>
                              <a:gd name="T21" fmla="*/ 38 h 38"/>
                              <a:gd name="T22" fmla="*/ 26 w 36"/>
                              <a:gd name="T23" fmla="*/ 36 h 38"/>
                              <a:gd name="T24" fmla="*/ 32 w 36"/>
                              <a:gd name="T25" fmla="*/ 32 h 38"/>
                              <a:gd name="T26" fmla="*/ 36 w 36"/>
                              <a:gd name="T27" fmla="*/ 26 h 38"/>
                              <a:gd name="T28" fmla="*/ 36 w 36"/>
                              <a:gd name="T29" fmla="*/ 18 h 38"/>
                              <a:gd name="T30" fmla="*/ 36 w 36"/>
                              <a:gd name="T31" fmla="*/ 12 h 38"/>
                              <a:gd name="T32" fmla="*/ 32 w 36"/>
                              <a:gd name="T33" fmla="*/ 4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32" y="4"/>
                                </a:moveTo>
                                <a:lnTo>
                                  <a:pt x="26" y="0"/>
                                </a:lnTo>
                                <a:lnTo>
                                  <a:pt x="18" y="0"/>
                                </a:lnTo>
                                <a:lnTo>
                                  <a:pt x="12" y="0"/>
                                </a:lnTo>
                                <a:lnTo>
                                  <a:pt x="6" y="4"/>
                                </a:lnTo>
                                <a:lnTo>
                                  <a:pt x="2" y="12"/>
                                </a:lnTo>
                                <a:lnTo>
                                  <a:pt x="0" y="18"/>
                                </a:lnTo>
                                <a:lnTo>
                                  <a:pt x="2" y="26"/>
                                </a:lnTo>
                                <a:lnTo>
                                  <a:pt x="6" y="32"/>
                                </a:lnTo>
                                <a:lnTo>
                                  <a:pt x="12" y="36"/>
                                </a:lnTo>
                                <a:lnTo>
                                  <a:pt x="18" y="38"/>
                                </a:lnTo>
                                <a:lnTo>
                                  <a:pt x="26" y="36"/>
                                </a:lnTo>
                                <a:lnTo>
                                  <a:pt x="32" y="32"/>
                                </a:lnTo>
                                <a:lnTo>
                                  <a:pt x="36" y="26"/>
                                </a:lnTo>
                                <a:lnTo>
                                  <a:pt x="36" y="18"/>
                                </a:lnTo>
                                <a:lnTo>
                                  <a:pt x="36" y="12"/>
                                </a:lnTo>
                                <a:lnTo>
                                  <a:pt x="3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17" name="Freeform 444"/>
                        <wps:cNvSpPr>
                          <a:spLocks/>
                        </wps:cNvSpPr>
                        <wps:spPr bwMode="auto">
                          <a:xfrm>
                            <a:off x="1162050" y="704850"/>
                            <a:ext cx="39693" cy="49194"/>
                          </a:xfrm>
                          <a:custGeom>
                            <a:avLst/>
                            <a:gdLst>
                              <a:gd name="T0" fmla="*/ 23 w 25"/>
                              <a:gd name="T1" fmla="*/ 7 h 31"/>
                              <a:gd name="T2" fmla="*/ 17 w 25"/>
                              <a:gd name="T3" fmla="*/ 2 h 31"/>
                              <a:gd name="T4" fmla="*/ 13 w 25"/>
                              <a:gd name="T5" fmla="*/ 0 h 31"/>
                              <a:gd name="T6" fmla="*/ 6 w 25"/>
                              <a:gd name="T7" fmla="*/ 2 h 31"/>
                              <a:gd name="T8" fmla="*/ 3 w 25"/>
                              <a:gd name="T9" fmla="*/ 7 h 31"/>
                              <a:gd name="T10" fmla="*/ 0 w 25"/>
                              <a:gd name="T11" fmla="*/ 11 h 31"/>
                              <a:gd name="T12" fmla="*/ 0 w 25"/>
                              <a:gd name="T13" fmla="*/ 17 h 31"/>
                              <a:gd name="T14" fmla="*/ 0 w 25"/>
                              <a:gd name="T15" fmla="*/ 21 h 31"/>
                              <a:gd name="T16" fmla="*/ 3 w 25"/>
                              <a:gd name="T17" fmla="*/ 27 h 31"/>
                              <a:gd name="T18" fmla="*/ 6 w 25"/>
                              <a:gd name="T19" fmla="*/ 29 h 31"/>
                              <a:gd name="T20" fmla="*/ 13 w 25"/>
                              <a:gd name="T21" fmla="*/ 31 h 31"/>
                              <a:gd name="T22" fmla="*/ 17 w 25"/>
                              <a:gd name="T23" fmla="*/ 29 h 31"/>
                              <a:gd name="T24" fmla="*/ 23 w 25"/>
                              <a:gd name="T25" fmla="*/ 27 h 31"/>
                              <a:gd name="T26" fmla="*/ 25 w 25"/>
                              <a:gd name="T27" fmla="*/ 21 h 31"/>
                              <a:gd name="T28" fmla="*/ 25 w 25"/>
                              <a:gd name="T29" fmla="*/ 17 h 31"/>
                              <a:gd name="T30" fmla="*/ 25 w 25"/>
                              <a:gd name="T31" fmla="*/ 11 h 31"/>
                              <a:gd name="T32" fmla="*/ 23 w 25"/>
                              <a:gd name="T33" fmla="*/ 7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5" h="31">
                                <a:moveTo>
                                  <a:pt x="23" y="7"/>
                                </a:moveTo>
                                <a:lnTo>
                                  <a:pt x="17" y="2"/>
                                </a:lnTo>
                                <a:lnTo>
                                  <a:pt x="13" y="0"/>
                                </a:lnTo>
                                <a:lnTo>
                                  <a:pt x="6" y="2"/>
                                </a:lnTo>
                                <a:lnTo>
                                  <a:pt x="3" y="7"/>
                                </a:lnTo>
                                <a:lnTo>
                                  <a:pt x="0" y="11"/>
                                </a:lnTo>
                                <a:lnTo>
                                  <a:pt x="0" y="17"/>
                                </a:lnTo>
                                <a:lnTo>
                                  <a:pt x="0" y="21"/>
                                </a:lnTo>
                                <a:lnTo>
                                  <a:pt x="3" y="27"/>
                                </a:lnTo>
                                <a:lnTo>
                                  <a:pt x="6" y="29"/>
                                </a:lnTo>
                                <a:lnTo>
                                  <a:pt x="13" y="31"/>
                                </a:lnTo>
                                <a:lnTo>
                                  <a:pt x="17" y="29"/>
                                </a:lnTo>
                                <a:lnTo>
                                  <a:pt x="23" y="27"/>
                                </a:lnTo>
                                <a:lnTo>
                                  <a:pt x="25" y="21"/>
                                </a:lnTo>
                                <a:lnTo>
                                  <a:pt x="25" y="17"/>
                                </a:lnTo>
                                <a:lnTo>
                                  <a:pt x="25" y="11"/>
                                </a:lnTo>
                                <a:lnTo>
                                  <a:pt x="23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18" name="Freeform 445"/>
                        <wps:cNvSpPr>
                          <a:spLocks/>
                        </wps:cNvSpPr>
                        <wps:spPr bwMode="auto">
                          <a:xfrm>
                            <a:off x="0" y="914090"/>
                            <a:ext cx="638245" cy="1161620"/>
                          </a:xfrm>
                          <a:custGeom>
                            <a:avLst/>
                            <a:gdLst>
                              <a:gd name="T0" fmla="*/ 53 w 396"/>
                              <a:gd name="T1" fmla="*/ 664 h 732"/>
                              <a:gd name="T2" fmla="*/ 94 w 396"/>
                              <a:gd name="T3" fmla="*/ 664 h 732"/>
                              <a:gd name="T4" fmla="*/ 104 w 396"/>
                              <a:gd name="T5" fmla="*/ 668 h 732"/>
                              <a:gd name="T6" fmla="*/ 87 w 396"/>
                              <a:gd name="T7" fmla="*/ 692 h 732"/>
                              <a:gd name="T8" fmla="*/ 87 w 396"/>
                              <a:gd name="T9" fmla="*/ 724 h 732"/>
                              <a:gd name="T10" fmla="*/ 126 w 396"/>
                              <a:gd name="T11" fmla="*/ 732 h 732"/>
                              <a:gd name="T12" fmla="*/ 176 w 396"/>
                              <a:gd name="T13" fmla="*/ 732 h 732"/>
                              <a:gd name="T14" fmla="*/ 194 w 396"/>
                              <a:gd name="T15" fmla="*/ 714 h 732"/>
                              <a:gd name="T16" fmla="*/ 188 w 396"/>
                              <a:gd name="T17" fmla="*/ 684 h 732"/>
                              <a:gd name="T18" fmla="*/ 180 w 396"/>
                              <a:gd name="T19" fmla="*/ 662 h 732"/>
                              <a:gd name="T20" fmla="*/ 194 w 396"/>
                              <a:gd name="T21" fmla="*/ 640 h 732"/>
                              <a:gd name="T22" fmla="*/ 230 w 396"/>
                              <a:gd name="T23" fmla="*/ 638 h 732"/>
                              <a:gd name="T24" fmla="*/ 281 w 396"/>
                              <a:gd name="T25" fmla="*/ 648 h 732"/>
                              <a:gd name="T26" fmla="*/ 334 w 396"/>
                              <a:gd name="T27" fmla="*/ 656 h 732"/>
                              <a:gd name="T28" fmla="*/ 378 w 396"/>
                              <a:gd name="T29" fmla="*/ 656 h 732"/>
                              <a:gd name="T30" fmla="*/ 396 w 396"/>
                              <a:gd name="T31" fmla="*/ 640 h 732"/>
                              <a:gd name="T32" fmla="*/ 384 w 396"/>
                              <a:gd name="T33" fmla="*/ 619 h 732"/>
                              <a:gd name="T34" fmla="*/ 352 w 396"/>
                              <a:gd name="T35" fmla="*/ 591 h 732"/>
                              <a:gd name="T36" fmla="*/ 316 w 396"/>
                              <a:gd name="T37" fmla="*/ 563 h 732"/>
                              <a:gd name="T38" fmla="*/ 285 w 396"/>
                              <a:gd name="T39" fmla="*/ 539 h 732"/>
                              <a:gd name="T40" fmla="*/ 259 w 396"/>
                              <a:gd name="T41" fmla="*/ 506 h 732"/>
                              <a:gd name="T42" fmla="*/ 261 w 396"/>
                              <a:gd name="T43" fmla="*/ 468 h 732"/>
                              <a:gd name="T44" fmla="*/ 302 w 396"/>
                              <a:gd name="T45" fmla="*/ 446 h 732"/>
                              <a:gd name="T46" fmla="*/ 316 w 396"/>
                              <a:gd name="T47" fmla="*/ 420 h 732"/>
                              <a:gd name="T48" fmla="*/ 271 w 396"/>
                              <a:gd name="T49" fmla="*/ 385 h 732"/>
                              <a:gd name="T50" fmla="*/ 218 w 396"/>
                              <a:gd name="T51" fmla="*/ 339 h 732"/>
                              <a:gd name="T52" fmla="*/ 196 w 396"/>
                              <a:gd name="T53" fmla="*/ 299 h 732"/>
                              <a:gd name="T54" fmla="*/ 204 w 396"/>
                              <a:gd name="T55" fmla="*/ 274 h 732"/>
                              <a:gd name="T56" fmla="*/ 226 w 396"/>
                              <a:gd name="T57" fmla="*/ 260 h 732"/>
                              <a:gd name="T58" fmla="*/ 236 w 396"/>
                              <a:gd name="T59" fmla="*/ 250 h 732"/>
                              <a:gd name="T60" fmla="*/ 214 w 396"/>
                              <a:gd name="T61" fmla="*/ 224 h 732"/>
                              <a:gd name="T62" fmla="*/ 170 w 396"/>
                              <a:gd name="T63" fmla="*/ 161 h 732"/>
                              <a:gd name="T64" fmla="*/ 142 w 396"/>
                              <a:gd name="T65" fmla="*/ 81 h 732"/>
                              <a:gd name="T66" fmla="*/ 134 w 396"/>
                              <a:gd name="T67" fmla="*/ 32 h 732"/>
                              <a:gd name="T68" fmla="*/ 118 w 396"/>
                              <a:gd name="T69" fmla="*/ 4 h 732"/>
                              <a:gd name="T70" fmla="*/ 106 w 396"/>
                              <a:gd name="T71" fmla="*/ 4 h 732"/>
                              <a:gd name="T72" fmla="*/ 96 w 396"/>
                              <a:gd name="T73" fmla="*/ 58 h 732"/>
                              <a:gd name="T74" fmla="*/ 55 w 396"/>
                              <a:gd name="T75" fmla="*/ 165 h 732"/>
                              <a:gd name="T76" fmla="*/ 12 w 396"/>
                              <a:gd name="T77" fmla="*/ 234 h 732"/>
                              <a:gd name="T78" fmla="*/ 0 w 396"/>
                              <a:gd name="T79" fmla="*/ 248 h 732"/>
                              <a:gd name="T80" fmla="*/ 6 w 396"/>
                              <a:gd name="T81" fmla="*/ 274 h 732"/>
                              <a:gd name="T82" fmla="*/ 36 w 396"/>
                              <a:gd name="T83" fmla="*/ 311 h 732"/>
                              <a:gd name="T84" fmla="*/ 8 w 396"/>
                              <a:gd name="T85" fmla="*/ 367 h 732"/>
                              <a:gd name="T86" fmla="*/ 10 w 396"/>
                              <a:gd name="T87" fmla="*/ 488 h 732"/>
                              <a:gd name="T88" fmla="*/ 22 w 396"/>
                              <a:gd name="T89" fmla="*/ 517 h 732"/>
                              <a:gd name="T90" fmla="*/ 0 w 396"/>
                              <a:gd name="T91" fmla="*/ 537 h 732"/>
                              <a:gd name="T92" fmla="*/ 20 w 396"/>
                              <a:gd name="T93" fmla="*/ 664 h 7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396" h="732">
                                <a:moveTo>
                                  <a:pt x="20" y="664"/>
                                </a:moveTo>
                                <a:lnTo>
                                  <a:pt x="36" y="664"/>
                                </a:lnTo>
                                <a:lnTo>
                                  <a:pt x="53" y="664"/>
                                </a:lnTo>
                                <a:lnTo>
                                  <a:pt x="67" y="664"/>
                                </a:lnTo>
                                <a:lnTo>
                                  <a:pt x="79" y="664"/>
                                </a:lnTo>
                                <a:lnTo>
                                  <a:pt x="94" y="664"/>
                                </a:lnTo>
                                <a:lnTo>
                                  <a:pt x="102" y="664"/>
                                </a:lnTo>
                                <a:lnTo>
                                  <a:pt x="106" y="666"/>
                                </a:lnTo>
                                <a:lnTo>
                                  <a:pt x="104" y="668"/>
                                </a:lnTo>
                                <a:lnTo>
                                  <a:pt x="98" y="674"/>
                                </a:lnTo>
                                <a:lnTo>
                                  <a:pt x="92" y="682"/>
                                </a:lnTo>
                                <a:lnTo>
                                  <a:pt x="87" y="692"/>
                                </a:lnTo>
                                <a:lnTo>
                                  <a:pt x="81" y="704"/>
                                </a:lnTo>
                                <a:lnTo>
                                  <a:pt x="81" y="716"/>
                                </a:lnTo>
                                <a:lnTo>
                                  <a:pt x="87" y="724"/>
                                </a:lnTo>
                                <a:lnTo>
                                  <a:pt x="96" y="728"/>
                                </a:lnTo>
                                <a:lnTo>
                                  <a:pt x="110" y="730"/>
                                </a:lnTo>
                                <a:lnTo>
                                  <a:pt x="126" y="732"/>
                                </a:lnTo>
                                <a:lnTo>
                                  <a:pt x="144" y="732"/>
                                </a:lnTo>
                                <a:lnTo>
                                  <a:pt x="162" y="730"/>
                                </a:lnTo>
                                <a:lnTo>
                                  <a:pt x="176" y="732"/>
                                </a:lnTo>
                                <a:lnTo>
                                  <a:pt x="188" y="730"/>
                                </a:lnTo>
                                <a:lnTo>
                                  <a:pt x="192" y="724"/>
                                </a:lnTo>
                                <a:lnTo>
                                  <a:pt x="194" y="714"/>
                                </a:lnTo>
                                <a:lnTo>
                                  <a:pt x="194" y="704"/>
                                </a:lnTo>
                                <a:lnTo>
                                  <a:pt x="190" y="694"/>
                                </a:lnTo>
                                <a:lnTo>
                                  <a:pt x="188" y="684"/>
                                </a:lnTo>
                                <a:lnTo>
                                  <a:pt x="184" y="678"/>
                                </a:lnTo>
                                <a:lnTo>
                                  <a:pt x="182" y="676"/>
                                </a:lnTo>
                                <a:lnTo>
                                  <a:pt x="180" y="662"/>
                                </a:lnTo>
                                <a:lnTo>
                                  <a:pt x="180" y="652"/>
                                </a:lnTo>
                                <a:lnTo>
                                  <a:pt x="186" y="644"/>
                                </a:lnTo>
                                <a:lnTo>
                                  <a:pt x="194" y="640"/>
                                </a:lnTo>
                                <a:lnTo>
                                  <a:pt x="204" y="638"/>
                                </a:lnTo>
                                <a:lnTo>
                                  <a:pt x="216" y="638"/>
                                </a:lnTo>
                                <a:lnTo>
                                  <a:pt x="230" y="638"/>
                                </a:lnTo>
                                <a:lnTo>
                                  <a:pt x="247" y="640"/>
                                </a:lnTo>
                                <a:lnTo>
                                  <a:pt x="263" y="644"/>
                                </a:lnTo>
                                <a:lnTo>
                                  <a:pt x="281" y="648"/>
                                </a:lnTo>
                                <a:lnTo>
                                  <a:pt x="298" y="650"/>
                                </a:lnTo>
                                <a:lnTo>
                                  <a:pt x="316" y="654"/>
                                </a:lnTo>
                                <a:lnTo>
                                  <a:pt x="334" y="656"/>
                                </a:lnTo>
                                <a:lnTo>
                                  <a:pt x="350" y="658"/>
                                </a:lnTo>
                                <a:lnTo>
                                  <a:pt x="364" y="658"/>
                                </a:lnTo>
                                <a:lnTo>
                                  <a:pt x="378" y="656"/>
                                </a:lnTo>
                                <a:lnTo>
                                  <a:pt x="388" y="652"/>
                                </a:lnTo>
                                <a:lnTo>
                                  <a:pt x="394" y="646"/>
                                </a:lnTo>
                                <a:lnTo>
                                  <a:pt x="396" y="640"/>
                                </a:lnTo>
                                <a:lnTo>
                                  <a:pt x="394" y="634"/>
                                </a:lnTo>
                                <a:lnTo>
                                  <a:pt x="390" y="626"/>
                                </a:lnTo>
                                <a:lnTo>
                                  <a:pt x="384" y="619"/>
                                </a:lnTo>
                                <a:lnTo>
                                  <a:pt x="374" y="611"/>
                                </a:lnTo>
                                <a:lnTo>
                                  <a:pt x="364" y="601"/>
                                </a:lnTo>
                                <a:lnTo>
                                  <a:pt x="352" y="591"/>
                                </a:lnTo>
                                <a:lnTo>
                                  <a:pt x="340" y="583"/>
                                </a:lnTo>
                                <a:lnTo>
                                  <a:pt x="328" y="573"/>
                                </a:lnTo>
                                <a:lnTo>
                                  <a:pt x="316" y="563"/>
                                </a:lnTo>
                                <a:lnTo>
                                  <a:pt x="304" y="555"/>
                                </a:lnTo>
                                <a:lnTo>
                                  <a:pt x="294" y="547"/>
                                </a:lnTo>
                                <a:lnTo>
                                  <a:pt x="285" y="539"/>
                                </a:lnTo>
                                <a:lnTo>
                                  <a:pt x="277" y="531"/>
                                </a:lnTo>
                                <a:lnTo>
                                  <a:pt x="267" y="517"/>
                                </a:lnTo>
                                <a:lnTo>
                                  <a:pt x="259" y="506"/>
                                </a:lnTo>
                                <a:lnTo>
                                  <a:pt x="255" y="492"/>
                                </a:lnTo>
                                <a:lnTo>
                                  <a:pt x="255" y="480"/>
                                </a:lnTo>
                                <a:lnTo>
                                  <a:pt x="261" y="468"/>
                                </a:lnTo>
                                <a:lnTo>
                                  <a:pt x="269" y="460"/>
                                </a:lnTo>
                                <a:lnTo>
                                  <a:pt x="283" y="452"/>
                                </a:lnTo>
                                <a:lnTo>
                                  <a:pt x="302" y="446"/>
                                </a:lnTo>
                                <a:lnTo>
                                  <a:pt x="316" y="438"/>
                                </a:lnTo>
                                <a:lnTo>
                                  <a:pt x="322" y="430"/>
                                </a:lnTo>
                                <a:lnTo>
                                  <a:pt x="316" y="420"/>
                                </a:lnTo>
                                <a:lnTo>
                                  <a:pt x="306" y="410"/>
                                </a:lnTo>
                                <a:lnTo>
                                  <a:pt x="290" y="398"/>
                                </a:lnTo>
                                <a:lnTo>
                                  <a:pt x="271" y="385"/>
                                </a:lnTo>
                                <a:lnTo>
                                  <a:pt x="251" y="371"/>
                                </a:lnTo>
                                <a:lnTo>
                                  <a:pt x="232" y="355"/>
                                </a:lnTo>
                                <a:lnTo>
                                  <a:pt x="218" y="339"/>
                                </a:lnTo>
                                <a:lnTo>
                                  <a:pt x="206" y="325"/>
                                </a:lnTo>
                                <a:lnTo>
                                  <a:pt x="200" y="311"/>
                                </a:lnTo>
                                <a:lnTo>
                                  <a:pt x="196" y="299"/>
                                </a:lnTo>
                                <a:lnTo>
                                  <a:pt x="196" y="289"/>
                                </a:lnTo>
                                <a:lnTo>
                                  <a:pt x="198" y="280"/>
                                </a:lnTo>
                                <a:lnTo>
                                  <a:pt x="204" y="274"/>
                                </a:lnTo>
                                <a:lnTo>
                                  <a:pt x="210" y="268"/>
                                </a:lnTo>
                                <a:lnTo>
                                  <a:pt x="218" y="264"/>
                                </a:lnTo>
                                <a:lnTo>
                                  <a:pt x="226" y="260"/>
                                </a:lnTo>
                                <a:lnTo>
                                  <a:pt x="232" y="258"/>
                                </a:lnTo>
                                <a:lnTo>
                                  <a:pt x="236" y="254"/>
                                </a:lnTo>
                                <a:lnTo>
                                  <a:pt x="236" y="250"/>
                                </a:lnTo>
                                <a:lnTo>
                                  <a:pt x="232" y="244"/>
                                </a:lnTo>
                                <a:lnTo>
                                  <a:pt x="226" y="234"/>
                                </a:lnTo>
                                <a:lnTo>
                                  <a:pt x="214" y="224"/>
                                </a:lnTo>
                                <a:lnTo>
                                  <a:pt x="198" y="208"/>
                                </a:lnTo>
                                <a:lnTo>
                                  <a:pt x="184" y="186"/>
                                </a:lnTo>
                                <a:lnTo>
                                  <a:pt x="170" y="161"/>
                                </a:lnTo>
                                <a:lnTo>
                                  <a:pt x="160" y="133"/>
                                </a:lnTo>
                                <a:lnTo>
                                  <a:pt x="148" y="105"/>
                                </a:lnTo>
                                <a:lnTo>
                                  <a:pt x="142" y="81"/>
                                </a:lnTo>
                                <a:lnTo>
                                  <a:pt x="136" y="60"/>
                                </a:lnTo>
                                <a:lnTo>
                                  <a:pt x="134" y="44"/>
                                </a:lnTo>
                                <a:lnTo>
                                  <a:pt x="134" y="32"/>
                                </a:lnTo>
                                <a:lnTo>
                                  <a:pt x="130" y="22"/>
                                </a:lnTo>
                                <a:lnTo>
                                  <a:pt x="124" y="12"/>
                                </a:lnTo>
                                <a:lnTo>
                                  <a:pt x="118" y="4"/>
                                </a:lnTo>
                                <a:lnTo>
                                  <a:pt x="114" y="0"/>
                                </a:lnTo>
                                <a:lnTo>
                                  <a:pt x="108" y="0"/>
                                </a:lnTo>
                                <a:lnTo>
                                  <a:pt x="106" y="4"/>
                                </a:lnTo>
                                <a:lnTo>
                                  <a:pt x="106" y="12"/>
                                </a:lnTo>
                                <a:lnTo>
                                  <a:pt x="104" y="30"/>
                                </a:lnTo>
                                <a:lnTo>
                                  <a:pt x="96" y="58"/>
                                </a:lnTo>
                                <a:lnTo>
                                  <a:pt x="85" y="91"/>
                                </a:lnTo>
                                <a:lnTo>
                                  <a:pt x="71" y="127"/>
                                </a:lnTo>
                                <a:lnTo>
                                  <a:pt x="55" y="165"/>
                                </a:lnTo>
                                <a:lnTo>
                                  <a:pt x="36" y="196"/>
                                </a:lnTo>
                                <a:lnTo>
                                  <a:pt x="24" y="220"/>
                                </a:lnTo>
                                <a:lnTo>
                                  <a:pt x="12" y="234"/>
                                </a:lnTo>
                                <a:lnTo>
                                  <a:pt x="6" y="242"/>
                                </a:lnTo>
                                <a:lnTo>
                                  <a:pt x="0" y="248"/>
                                </a:lnTo>
                                <a:lnTo>
                                  <a:pt x="0" y="248"/>
                                </a:lnTo>
                                <a:lnTo>
                                  <a:pt x="0" y="266"/>
                                </a:lnTo>
                                <a:lnTo>
                                  <a:pt x="0" y="266"/>
                                </a:lnTo>
                                <a:lnTo>
                                  <a:pt x="6" y="274"/>
                                </a:lnTo>
                                <a:lnTo>
                                  <a:pt x="14" y="282"/>
                                </a:lnTo>
                                <a:lnTo>
                                  <a:pt x="24" y="293"/>
                                </a:lnTo>
                                <a:lnTo>
                                  <a:pt x="36" y="311"/>
                                </a:lnTo>
                                <a:lnTo>
                                  <a:pt x="34" y="331"/>
                                </a:lnTo>
                                <a:lnTo>
                                  <a:pt x="24" y="349"/>
                                </a:lnTo>
                                <a:lnTo>
                                  <a:pt x="8" y="367"/>
                                </a:lnTo>
                                <a:lnTo>
                                  <a:pt x="0" y="375"/>
                                </a:lnTo>
                                <a:lnTo>
                                  <a:pt x="0" y="480"/>
                                </a:lnTo>
                                <a:lnTo>
                                  <a:pt x="10" y="488"/>
                                </a:lnTo>
                                <a:lnTo>
                                  <a:pt x="20" y="502"/>
                                </a:lnTo>
                                <a:lnTo>
                                  <a:pt x="24" y="508"/>
                                </a:lnTo>
                                <a:lnTo>
                                  <a:pt x="22" y="517"/>
                                </a:lnTo>
                                <a:lnTo>
                                  <a:pt x="16" y="523"/>
                                </a:lnTo>
                                <a:lnTo>
                                  <a:pt x="8" y="531"/>
                                </a:lnTo>
                                <a:lnTo>
                                  <a:pt x="0" y="537"/>
                                </a:lnTo>
                                <a:lnTo>
                                  <a:pt x="0" y="662"/>
                                </a:lnTo>
                                <a:lnTo>
                                  <a:pt x="2" y="662"/>
                                </a:lnTo>
                                <a:lnTo>
                                  <a:pt x="20" y="6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19" name="Freeform 446"/>
                        <wps:cNvSpPr>
                          <a:spLocks/>
                        </wps:cNvSpPr>
                        <wps:spPr bwMode="auto">
                          <a:xfrm>
                            <a:off x="171450" y="1866900"/>
                            <a:ext cx="104790" cy="176147"/>
                          </a:xfrm>
                          <a:custGeom>
                            <a:avLst/>
                            <a:gdLst>
                              <a:gd name="T0" fmla="*/ 22 w 66"/>
                              <a:gd name="T1" fmla="*/ 0 h 111"/>
                              <a:gd name="T2" fmla="*/ 22 w 66"/>
                              <a:gd name="T3" fmla="*/ 10 h 111"/>
                              <a:gd name="T4" fmla="*/ 18 w 66"/>
                              <a:gd name="T5" fmla="*/ 37 h 111"/>
                              <a:gd name="T6" fmla="*/ 12 w 66"/>
                              <a:gd name="T7" fmla="*/ 71 h 111"/>
                              <a:gd name="T8" fmla="*/ 0 w 66"/>
                              <a:gd name="T9" fmla="*/ 99 h 111"/>
                              <a:gd name="T10" fmla="*/ 36 w 66"/>
                              <a:gd name="T11" fmla="*/ 111 h 111"/>
                              <a:gd name="T12" fmla="*/ 44 w 66"/>
                              <a:gd name="T13" fmla="*/ 89 h 111"/>
                              <a:gd name="T14" fmla="*/ 66 w 66"/>
                              <a:gd name="T15" fmla="*/ 105 h 111"/>
                              <a:gd name="T16" fmla="*/ 52 w 66"/>
                              <a:gd name="T17" fmla="*/ 22 h 111"/>
                              <a:gd name="T18" fmla="*/ 22 w 66"/>
                              <a:gd name="T19" fmla="*/ 0 h 1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66" h="111">
                                <a:moveTo>
                                  <a:pt x="22" y="0"/>
                                </a:moveTo>
                                <a:lnTo>
                                  <a:pt x="22" y="10"/>
                                </a:lnTo>
                                <a:lnTo>
                                  <a:pt x="18" y="37"/>
                                </a:lnTo>
                                <a:lnTo>
                                  <a:pt x="12" y="71"/>
                                </a:lnTo>
                                <a:lnTo>
                                  <a:pt x="0" y="99"/>
                                </a:lnTo>
                                <a:lnTo>
                                  <a:pt x="36" y="111"/>
                                </a:lnTo>
                                <a:lnTo>
                                  <a:pt x="44" y="89"/>
                                </a:lnTo>
                                <a:lnTo>
                                  <a:pt x="66" y="105"/>
                                </a:lnTo>
                                <a:lnTo>
                                  <a:pt x="52" y="22"/>
                                </a:lnTo>
                                <a:lnTo>
                                  <a:pt x="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20" name="Freeform 447"/>
                        <wps:cNvSpPr>
                          <a:spLocks/>
                        </wps:cNvSpPr>
                        <wps:spPr bwMode="auto">
                          <a:xfrm>
                            <a:off x="0" y="952338"/>
                            <a:ext cx="585860" cy="985473"/>
                          </a:xfrm>
                          <a:custGeom>
                            <a:avLst/>
                            <a:gdLst>
                              <a:gd name="T0" fmla="*/ 98 w 363"/>
                              <a:gd name="T1" fmla="*/ 619 h 621"/>
                              <a:gd name="T2" fmla="*/ 112 w 363"/>
                              <a:gd name="T3" fmla="*/ 615 h 621"/>
                              <a:gd name="T4" fmla="*/ 136 w 363"/>
                              <a:gd name="T5" fmla="*/ 609 h 621"/>
                              <a:gd name="T6" fmla="*/ 166 w 363"/>
                              <a:gd name="T7" fmla="*/ 603 h 621"/>
                              <a:gd name="T8" fmla="*/ 206 w 363"/>
                              <a:gd name="T9" fmla="*/ 599 h 621"/>
                              <a:gd name="T10" fmla="*/ 252 w 363"/>
                              <a:gd name="T11" fmla="*/ 599 h 621"/>
                              <a:gd name="T12" fmla="*/ 303 w 363"/>
                              <a:gd name="T13" fmla="*/ 601 h 621"/>
                              <a:gd name="T14" fmla="*/ 363 w 363"/>
                              <a:gd name="T15" fmla="*/ 611 h 621"/>
                              <a:gd name="T16" fmla="*/ 341 w 363"/>
                              <a:gd name="T17" fmla="*/ 596 h 621"/>
                              <a:gd name="T18" fmla="*/ 293 w 363"/>
                              <a:gd name="T19" fmla="*/ 554 h 621"/>
                              <a:gd name="T20" fmla="*/ 250 w 363"/>
                              <a:gd name="T21" fmla="*/ 493 h 621"/>
                              <a:gd name="T22" fmla="*/ 238 w 363"/>
                              <a:gd name="T23" fmla="*/ 420 h 621"/>
                              <a:gd name="T24" fmla="*/ 295 w 363"/>
                              <a:gd name="T25" fmla="*/ 402 h 621"/>
                              <a:gd name="T26" fmla="*/ 262 w 363"/>
                              <a:gd name="T27" fmla="*/ 380 h 621"/>
                              <a:gd name="T28" fmla="*/ 216 w 363"/>
                              <a:gd name="T29" fmla="*/ 337 h 621"/>
                              <a:gd name="T30" fmla="*/ 178 w 363"/>
                              <a:gd name="T31" fmla="*/ 277 h 621"/>
                              <a:gd name="T32" fmla="*/ 220 w 363"/>
                              <a:gd name="T33" fmla="*/ 222 h 621"/>
                              <a:gd name="T34" fmla="*/ 208 w 363"/>
                              <a:gd name="T35" fmla="*/ 218 h 621"/>
                              <a:gd name="T36" fmla="*/ 178 w 363"/>
                              <a:gd name="T37" fmla="*/ 190 h 621"/>
                              <a:gd name="T38" fmla="*/ 144 w 363"/>
                              <a:gd name="T39" fmla="*/ 123 h 621"/>
                              <a:gd name="T40" fmla="*/ 120 w 363"/>
                              <a:gd name="T41" fmla="*/ 0 h 621"/>
                              <a:gd name="T42" fmla="*/ 118 w 363"/>
                              <a:gd name="T43" fmla="*/ 32 h 621"/>
                              <a:gd name="T44" fmla="*/ 102 w 363"/>
                              <a:gd name="T45" fmla="*/ 103 h 621"/>
                              <a:gd name="T46" fmla="*/ 71 w 363"/>
                              <a:gd name="T47" fmla="*/ 180 h 621"/>
                              <a:gd name="T48" fmla="*/ 18 w 363"/>
                              <a:gd name="T49" fmla="*/ 230 h 621"/>
                              <a:gd name="T50" fmla="*/ 69 w 363"/>
                              <a:gd name="T51" fmla="*/ 254 h 621"/>
                              <a:gd name="T52" fmla="*/ 65 w 363"/>
                              <a:gd name="T53" fmla="*/ 287 h 621"/>
                              <a:gd name="T54" fmla="*/ 51 w 363"/>
                              <a:gd name="T55" fmla="*/ 337 h 621"/>
                              <a:gd name="T56" fmla="*/ 14 w 363"/>
                              <a:gd name="T57" fmla="*/ 388 h 621"/>
                              <a:gd name="T58" fmla="*/ 0 w 363"/>
                              <a:gd name="T59" fmla="*/ 418 h 621"/>
                              <a:gd name="T60" fmla="*/ 30 w 363"/>
                              <a:gd name="T61" fmla="*/ 442 h 621"/>
                              <a:gd name="T62" fmla="*/ 36 w 363"/>
                              <a:gd name="T63" fmla="*/ 448 h 621"/>
                              <a:gd name="T64" fmla="*/ 42 w 363"/>
                              <a:gd name="T65" fmla="*/ 460 h 621"/>
                              <a:gd name="T66" fmla="*/ 46 w 363"/>
                              <a:gd name="T67" fmla="*/ 478 h 621"/>
                              <a:gd name="T68" fmla="*/ 40 w 363"/>
                              <a:gd name="T69" fmla="*/ 502 h 621"/>
                              <a:gd name="T70" fmla="*/ 24 w 363"/>
                              <a:gd name="T71" fmla="*/ 527 h 621"/>
                              <a:gd name="T72" fmla="*/ 0 w 363"/>
                              <a:gd name="T73" fmla="*/ 546 h 621"/>
                              <a:gd name="T74" fmla="*/ 92 w 363"/>
                              <a:gd name="T75" fmla="*/ 621 h 6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363" h="621">
                                <a:moveTo>
                                  <a:pt x="94" y="621"/>
                                </a:moveTo>
                                <a:lnTo>
                                  <a:pt x="98" y="619"/>
                                </a:lnTo>
                                <a:lnTo>
                                  <a:pt x="104" y="617"/>
                                </a:lnTo>
                                <a:lnTo>
                                  <a:pt x="112" y="615"/>
                                </a:lnTo>
                                <a:lnTo>
                                  <a:pt x="122" y="611"/>
                                </a:lnTo>
                                <a:lnTo>
                                  <a:pt x="136" y="609"/>
                                </a:lnTo>
                                <a:lnTo>
                                  <a:pt x="150" y="605"/>
                                </a:lnTo>
                                <a:lnTo>
                                  <a:pt x="166" y="603"/>
                                </a:lnTo>
                                <a:lnTo>
                                  <a:pt x="184" y="601"/>
                                </a:lnTo>
                                <a:lnTo>
                                  <a:pt x="206" y="599"/>
                                </a:lnTo>
                                <a:lnTo>
                                  <a:pt x="228" y="599"/>
                                </a:lnTo>
                                <a:lnTo>
                                  <a:pt x="252" y="599"/>
                                </a:lnTo>
                                <a:lnTo>
                                  <a:pt x="278" y="599"/>
                                </a:lnTo>
                                <a:lnTo>
                                  <a:pt x="303" y="601"/>
                                </a:lnTo>
                                <a:lnTo>
                                  <a:pt x="331" y="605"/>
                                </a:lnTo>
                                <a:lnTo>
                                  <a:pt x="363" y="611"/>
                                </a:lnTo>
                                <a:lnTo>
                                  <a:pt x="357" y="607"/>
                                </a:lnTo>
                                <a:lnTo>
                                  <a:pt x="341" y="596"/>
                                </a:lnTo>
                                <a:lnTo>
                                  <a:pt x="319" y="578"/>
                                </a:lnTo>
                                <a:lnTo>
                                  <a:pt x="293" y="554"/>
                                </a:lnTo>
                                <a:lnTo>
                                  <a:pt x="270" y="526"/>
                                </a:lnTo>
                                <a:lnTo>
                                  <a:pt x="250" y="493"/>
                                </a:lnTo>
                                <a:lnTo>
                                  <a:pt x="238" y="458"/>
                                </a:lnTo>
                                <a:lnTo>
                                  <a:pt x="238" y="420"/>
                                </a:lnTo>
                                <a:lnTo>
                                  <a:pt x="301" y="406"/>
                                </a:lnTo>
                                <a:lnTo>
                                  <a:pt x="295" y="402"/>
                                </a:lnTo>
                                <a:lnTo>
                                  <a:pt x="282" y="394"/>
                                </a:lnTo>
                                <a:lnTo>
                                  <a:pt x="262" y="380"/>
                                </a:lnTo>
                                <a:lnTo>
                                  <a:pt x="240" y="361"/>
                                </a:lnTo>
                                <a:lnTo>
                                  <a:pt x="216" y="337"/>
                                </a:lnTo>
                                <a:lnTo>
                                  <a:pt x="194" y="309"/>
                                </a:lnTo>
                                <a:lnTo>
                                  <a:pt x="178" y="277"/>
                                </a:lnTo>
                                <a:lnTo>
                                  <a:pt x="170" y="244"/>
                                </a:lnTo>
                                <a:lnTo>
                                  <a:pt x="220" y="222"/>
                                </a:lnTo>
                                <a:lnTo>
                                  <a:pt x="216" y="222"/>
                                </a:lnTo>
                                <a:lnTo>
                                  <a:pt x="208" y="218"/>
                                </a:lnTo>
                                <a:lnTo>
                                  <a:pt x="194" y="208"/>
                                </a:lnTo>
                                <a:lnTo>
                                  <a:pt x="178" y="190"/>
                                </a:lnTo>
                                <a:lnTo>
                                  <a:pt x="160" y="162"/>
                                </a:lnTo>
                                <a:lnTo>
                                  <a:pt x="144" y="123"/>
                                </a:lnTo>
                                <a:lnTo>
                                  <a:pt x="130" y="69"/>
                                </a:lnTo>
                                <a:lnTo>
                                  <a:pt x="120" y="0"/>
                                </a:lnTo>
                                <a:lnTo>
                                  <a:pt x="120" y="8"/>
                                </a:lnTo>
                                <a:lnTo>
                                  <a:pt x="118" y="32"/>
                                </a:lnTo>
                                <a:lnTo>
                                  <a:pt x="110" y="63"/>
                                </a:lnTo>
                                <a:lnTo>
                                  <a:pt x="102" y="103"/>
                                </a:lnTo>
                                <a:lnTo>
                                  <a:pt x="88" y="143"/>
                                </a:lnTo>
                                <a:lnTo>
                                  <a:pt x="71" y="180"/>
                                </a:lnTo>
                                <a:lnTo>
                                  <a:pt x="46" y="212"/>
                                </a:lnTo>
                                <a:lnTo>
                                  <a:pt x="18" y="230"/>
                                </a:lnTo>
                                <a:lnTo>
                                  <a:pt x="69" y="248"/>
                                </a:lnTo>
                                <a:lnTo>
                                  <a:pt x="69" y="254"/>
                                </a:lnTo>
                                <a:lnTo>
                                  <a:pt x="69" y="265"/>
                                </a:lnTo>
                                <a:lnTo>
                                  <a:pt x="65" y="287"/>
                                </a:lnTo>
                                <a:lnTo>
                                  <a:pt x="61" y="311"/>
                                </a:lnTo>
                                <a:lnTo>
                                  <a:pt x="51" y="337"/>
                                </a:lnTo>
                                <a:lnTo>
                                  <a:pt x="36" y="365"/>
                                </a:lnTo>
                                <a:lnTo>
                                  <a:pt x="14" y="388"/>
                                </a:lnTo>
                                <a:lnTo>
                                  <a:pt x="0" y="396"/>
                                </a:lnTo>
                                <a:lnTo>
                                  <a:pt x="0" y="418"/>
                                </a:lnTo>
                                <a:lnTo>
                                  <a:pt x="28" y="440"/>
                                </a:lnTo>
                                <a:lnTo>
                                  <a:pt x="30" y="442"/>
                                </a:lnTo>
                                <a:lnTo>
                                  <a:pt x="32" y="444"/>
                                </a:lnTo>
                                <a:lnTo>
                                  <a:pt x="36" y="448"/>
                                </a:lnTo>
                                <a:lnTo>
                                  <a:pt x="38" y="454"/>
                                </a:lnTo>
                                <a:lnTo>
                                  <a:pt x="42" y="460"/>
                                </a:lnTo>
                                <a:lnTo>
                                  <a:pt x="46" y="470"/>
                                </a:lnTo>
                                <a:lnTo>
                                  <a:pt x="46" y="478"/>
                                </a:lnTo>
                                <a:lnTo>
                                  <a:pt x="46" y="490"/>
                                </a:lnTo>
                                <a:lnTo>
                                  <a:pt x="40" y="502"/>
                                </a:lnTo>
                                <a:lnTo>
                                  <a:pt x="34" y="514"/>
                                </a:lnTo>
                                <a:lnTo>
                                  <a:pt x="24" y="527"/>
                                </a:lnTo>
                                <a:lnTo>
                                  <a:pt x="8" y="540"/>
                                </a:lnTo>
                                <a:lnTo>
                                  <a:pt x="0" y="546"/>
                                </a:lnTo>
                                <a:lnTo>
                                  <a:pt x="0" y="611"/>
                                </a:lnTo>
                                <a:lnTo>
                                  <a:pt x="92" y="621"/>
                                </a:lnTo>
                                <a:lnTo>
                                  <a:pt x="94" y="6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21" name="Freeform 448"/>
                        <wps:cNvSpPr>
                          <a:spLocks/>
                        </wps:cNvSpPr>
                        <wps:spPr bwMode="auto">
                          <a:xfrm>
                            <a:off x="200025" y="1200150"/>
                            <a:ext cx="50807" cy="107910"/>
                          </a:xfrm>
                          <a:custGeom>
                            <a:avLst/>
                            <a:gdLst>
                              <a:gd name="T0" fmla="*/ 22 w 32"/>
                              <a:gd name="T1" fmla="*/ 44 h 68"/>
                              <a:gd name="T2" fmla="*/ 18 w 32"/>
                              <a:gd name="T3" fmla="*/ 34 h 68"/>
                              <a:gd name="T4" fmla="*/ 12 w 32"/>
                              <a:gd name="T5" fmla="*/ 24 h 68"/>
                              <a:gd name="T6" fmla="*/ 8 w 32"/>
                              <a:gd name="T7" fmla="*/ 16 h 68"/>
                              <a:gd name="T8" fmla="*/ 4 w 32"/>
                              <a:gd name="T9" fmla="*/ 8 h 68"/>
                              <a:gd name="T10" fmla="*/ 2 w 32"/>
                              <a:gd name="T11" fmla="*/ 0 h 68"/>
                              <a:gd name="T12" fmla="*/ 2 w 32"/>
                              <a:gd name="T13" fmla="*/ 0 h 68"/>
                              <a:gd name="T14" fmla="*/ 0 w 32"/>
                              <a:gd name="T15" fmla="*/ 32 h 68"/>
                              <a:gd name="T16" fmla="*/ 4 w 32"/>
                              <a:gd name="T17" fmla="*/ 52 h 68"/>
                              <a:gd name="T18" fmla="*/ 12 w 32"/>
                              <a:gd name="T19" fmla="*/ 64 h 68"/>
                              <a:gd name="T20" fmla="*/ 14 w 32"/>
                              <a:gd name="T21" fmla="*/ 68 h 68"/>
                              <a:gd name="T22" fmla="*/ 32 w 32"/>
                              <a:gd name="T23" fmla="*/ 56 h 68"/>
                              <a:gd name="T24" fmla="*/ 28 w 32"/>
                              <a:gd name="T25" fmla="*/ 52 h 68"/>
                              <a:gd name="T26" fmla="*/ 22 w 32"/>
                              <a:gd name="T27" fmla="*/ 44 h 6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32" h="68">
                                <a:moveTo>
                                  <a:pt x="22" y="44"/>
                                </a:moveTo>
                                <a:lnTo>
                                  <a:pt x="18" y="34"/>
                                </a:lnTo>
                                <a:lnTo>
                                  <a:pt x="12" y="24"/>
                                </a:lnTo>
                                <a:lnTo>
                                  <a:pt x="8" y="16"/>
                                </a:lnTo>
                                <a:lnTo>
                                  <a:pt x="4" y="8"/>
                                </a:lnTo>
                                <a:lnTo>
                                  <a:pt x="2" y="0"/>
                                </a:lnTo>
                                <a:lnTo>
                                  <a:pt x="2" y="0"/>
                                </a:lnTo>
                                <a:lnTo>
                                  <a:pt x="0" y="32"/>
                                </a:lnTo>
                                <a:lnTo>
                                  <a:pt x="4" y="52"/>
                                </a:lnTo>
                                <a:lnTo>
                                  <a:pt x="12" y="64"/>
                                </a:lnTo>
                                <a:lnTo>
                                  <a:pt x="14" y="68"/>
                                </a:lnTo>
                                <a:lnTo>
                                  <a:pt x="32" y="56"/>
                                </a:lnTo>
                                <a:lnTo>
                                  <a:pt x="28" y="52"/>
                                </a:lnTo>
                                <a:lnTo>
                                  <a:pt x="22" y="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22" name="Freeform 449"/>
                        <wps:cNvSpPr>
                          <a:spLocks/>
                        </wps:cNvSpPr>
                        <wps:spPr bwMode="auto">
                          <a:xfrm>
                            <a:off x="238125" y="1390650"/>
                            <a:ext cx="122255" cy="192016"/>
                          </a:xfrm>
                          <a:custGeom>
                            <a:avLst/>
                            <a:gdLst>
                              <a:gd name="T0" fmla="*/ 48 w 77"/>
                              <a:gd name="T1" fmla="*/ 88 h 121"/>
                              <a:gd name="T2" fmla="*/ 34 w 77"/>
                              <a:gd name="T3" fmla="*/ 70 h 121"/>
                              <a:gd name="T4" fmla="*/ 24 w 77"/>
                              <a:gd name="T5" fmla="*/ 50 h 121"/>
                              <a:gd name="T6" fmla="*/ 14 w 77"/>
                              <a:gd name="T7" fmla="*/ 32 h 121"/>
                              <a:gd name="T8" fmla="*/ 8 w 77"/>
                              <a:gd name="T9" fmla="*/ 16 h 121"/>
                              <a:gd name="T10" fmla="*/ 4 w 77"/>
                              <a:gd name="T11" fmla="*/ 4 h 121"/>
                              <a:gd name="T12" fmla="*/ 2 w 77"/>
                              <a:gd name="T13" fmla="*/ 0 h 121"/>
                              <a:gd name="T14" fmla="*/ 0 w 77"/>
                              <a:gd name="T15" fmla="*/ 16 h 121"/>
                              <a:gd name="T16" fmla="*/ 2 w 77"/>
                              <a:gd name="T17" fmla="*/ 34 h 121"/>
                              <a:gd name="T18" fmla="*/ 6 w 77"/>
                              <a:gd name="T19" fmla="*/ 52 h 121"/>
                              <a:gd name="T20" fmla="*/ 12 w 77"/>
                              <a:gd name="T21" fmla="*/ 70 h 121"/>
                              <a:gd name="T22" fmla="*/ 18 w 77"/>
                              <a:gd name="T23" fmla="*/ 84 h 121"/>
                              <a:gd name="T24" fmla="*/ 24 w 77"/>
                              <a:gd name="T25" fmla="*/ 96 h 121"/>
                              <a:gd name="T26" fmla="*/ 28 w 77"/>
                              <a:gd name="T27" fmla="*/ 105 h 121"/>
                              <a:gd name="T28" fmla="*/ 30 w 77"/>
                              <a:gd name="T29" fmla="*/ 107 h 121"/>
                              <a:gd name="T30" fmla="*/ 30 w 77"/>
                              <a:gd name="T31" fmla="*/ 121 h 121"/>
                              <a:gd name="T32" fmla="*/ 40 w 77"/>
                              <a:gd name="T33" fmla="*/ 121 h 121"/>
                              <a:gd name="T34" fmla="*/ 48 w 77"/>
                              <a:gd name="T35" fmla="*/ 121 h 121"/>
                              <a:gd name="T36" fmla="*/ 57 w 77"/>
                              <a:gd name="T37" fmla="*/ 119 h 121"/>
                              <a:gd name="T38" fmla="*/ 63 w 77"/>
                              <a:gd name="T39" fmla="*/ 117 h 121"/>
                              <a:gd name="T40" fmla="*/ 69 w 77"/>
                              <a:gd name="T41" fmla="*/ 115 h 121"/>
                              <a:gd name="T42" fmla="*/ 73 w 77"/>
                              <a:gd name="T43" fmla="*/ 113 h 121"/>
                              <a:gd name="T44" fmla="*/ 75 w 77"/>
                              <a:gd name="T45" fmla="*/ 113 h 121"/>
                              <a:gd name="T46" fmla="*/ 77 w 77"/>
                              <a:gd name="T47" fmla="*/ 113 h 121"/>
                              <a:gd name="T48" fmla="*/ 63 w 77"/>
                              <a:gd name="T49" fmla="*/ 103 h 121"/>
                              <a:gd name="T50" fmla="*/ 48 w 77"/>
                              <a:gd name="T51" fmla="*/ 88 h 1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</a:cxnLst>
                            <a:rect l="0" t="0" r="r" b="b"/>
                            <a:pathLst>
                              <a:path w="77" h="121">
                                <a:moveTo>
                                  <a:pt x="48" y="88"/>
                                </a:moveTo>
                                <a:lnTo>
                                  <a:pt x="34" y="70"/>
                                </a:lnTo>
                                <a:lnTo>
                                  <a:pt x="24" y="50"/>
                                </a:lnTo>
                                <a:lnTo>
                                  <a:pt x="14" y="32"/>
                                </a:lnTo>
                                <a:lnTo>
                                  <a:pt x="8" y="16"/>
                                </a:lnTo>
                                <a:lnTo>
                                  <a:pt x="4" y="4"/>
                                </a:lnTo>
                                <a:lnTo>
                                  <a:pt x="2" y="0"/>
                                </a:lnTo>
                                <a:lnTo>
                                  <a:pt x="0" y="16"/>
                                </a:lnTo>
                                <a:lnTo>
                                  <a:pt x="2" y="34"/>
                                </a:lnTo>
                                <a:lnTo>
                                  <a:pt x="6" y="52"/>
                                </a:lnTo>
                                <a:lnTo>
                                  <a:pt x="12" y="70"/>
                                </a:lnTo>
                                <a:lnTo>
                                  <a:pt x="18" y="84"/>
                                </a:lnTo>
                                <a:lnTo>
                                  <a:pt x="24" y="96"/>
                                </a:lnTo>
                                <a:lnTo>
                                  <a:pt x="28" y="105"/>
                                </a:lnTo>
                                <a:lnTo>
                                  <a:pt x="30" y="107"/>
                                </a:lnTo>
                                <a:lnTo>
                                  <a:pt x="30" y="121"/>
                                </a:lnTo>
                                <a:lnTo>
                                  <a:pt x="40" y="121"/>
                                </a:lnTo>
                                <a:lnTo>
                                  <a:pt x="48" y="121"/>
                                </a:lnTo>
                                <a:lnTo>
                                  <a:pt x="57" y="119"/>
                                </a:lnTo>
                                <a:lnTo>
                                  <a:pt x="63" y="117"/>
                                </a:lnTo>
                                <a:lnTo>
                                  <a:pt x="69" y="115"/>
                                </a:lnTo>
                                <a:lnTo>
                                  <a:pt x="73" y="113"/>
                                </a:lnTo>
                                <a:lnTo>
                                  <a:pt x="75" y="113"/>
                                </a:lnTo>
                                <a:lnTo>
                                  <a:pt x="77" y="113"/>
                                </a:lnTo>
                                <a:lnTo>
                                  <a:pt x="63" y="103"/>
                                </a:lnTo>
                                <a:lnTo>
                                  <a:pt x="48" y="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23" name="Freeform 450"/>
                        <wps:cNvSpPr>
                          <a:spLocks/>
                        </wps:cNvSpPr>
                        <wps:spPr bwMode="auto">
                          <a:xfrm>
                            <a:off x="180975" y="1657350"/>
                            <a:ext cx="236571" cy="233276"/>
                          </a:xfrm>
                          <a:custGeom>
                            <a:avLst/>
                            <a:gdLst>
                              <a:gd name="T0" fmla="*/ 110 w 149"/>
                              <a:gd name="T1" fmla="*/ 83 h 147"/>
                              <a:gd name="T2" fmla="*/ 102 w 149"/>
                              <a:gd name="T3" fmla="*/ 61 h 147"/>
                              <a:gd name="T4" fmla="*/ 96 w 149"/>
                              <a:gd name="T5" fmla="*/ 43 h 147"/>
                              <a:gd name="T6" fmla="*/ 94 w 149"/>
                              <a:gd name="T7" fmla="*/ 26 h 147"/>
                              <a:gd name="T8" fmla="*/ 94 w 149"/>
                              <a:gd name="T9" fmla="*/ 14 h 147"/>
                              <a:gd name="T10" fmla="*/ 96 w 149"/>
                              <a:gd name="T11" fmla="*/ 4 h 147"/>
                              <a:gd name="T12" fmla="*/ 96 w 149"/>
                              <a:gd name="T13" fmla="*/ 0 h 147"/>
                              <a:gd name="T14" fmla="*/ 88 w 149"/>
                              <a:gd name="T15" fmla="*/ 16 h 147"/>
                              <a:gd name="T16" fmla="*/ 82 w 149"/>
                              <a:gd name="T17" fmla="*/ 34 h 147"/>
                              <a:gd name="T18" fmla="*/ 80 w 149"/>
                              <a:gd name="T19" fmla="*/ 49 h 147"/>
                              <a:gd name="T20" fmla="*/ 80 w 149"/>
                              <a:gd name="T21" fmla="*/ 67 h 147"/>
                              <a:gd name="T22" fmla="*/ 82 w 149"/>
                              <a:gd name="T23" fmla="*/ 83 h 147"/>
                              <a:gd name="T24" fmla="*/ 84 w 149"/>
                              <a:gd name="T25" fmla="*/ 93 h 147"/>
                              <a:gd name="T26" fmla="*/ 86 w 149"/>
                              <a:gd name="T27" fmla="*/ 103 h 147"/>
                              <a:gd name="T28" fmla="*/ 88 w 149"/>
                              <a:gd name="T29" fmla="*/ 105 h 147"/>
                              <a:gd name="T30" fmla="*/ 72 w 149"/>
                              <a:gd name="T31" fmla="*/ 107 h 147"/>
                              <a:gd name="T32" fmla="*/ 56 w 149"/>
                              <a:gd name="T33" fmla="*/ 111 h 147"/>
                              <a:gd name="T34" fmla="*/ 42 w 149"/>
                              <a:gd name="T35" fmla="*/ 119 h 147"/>
                              <a:gd name="T36" fmla="*/ 28 w 149"/>
                              <a:gd name="T37" fmla="*/ 125 h 147"/>
                              <a:gd name="T38" fmla="*/ 16 w 149"/>
                              <a:gd name="T39" fmla="*/ 133 h 147"/>
                              <a:gd name="T40" fmla="*/ 8 w 149"/>
                              <a:gd name="T41" fmla="*/ 141 h 147"/>
                              <a:gd name="T42" fmla="*/ 2 w 149"/>
                              <a:gd name="T43" fmla="*/ 145 h 147"/>
                              <a:gd name="T44" fmla="*/ 0 w 149"/>
                              <a:gd name="T45" fmla="*/ 147 h 147"/>
                              <a:gd name="T46" fmla="*/ 6 w 149"/>
                              <a:gd name="T47" fmla="*/ 143 h 147"/>
                              <a:gd name="T48" fmla="*/ 14 w 149"/>
                              <a:gd name="T49" fmla="*/ 139 h 147"/>
                              <a:gd name="T50" fmla="*/ 24 w 149"/>
                              <a:gd name="T51" fmla="*/ 137 h 147"/>
                              <a:gd name="T52" fmla="*/ 34 w 149"/>
                              <a:gd name="T53" fmla="*/ 133 h 147"/>
                              <a:gd name="T54" fmla="*/ 46 w 149"/>
                              <a:gd name="T55" fmla="*/ 131 h 147"/>
                              <a:gd name="T56" fmla="*/ 58 w 149"/>
                              <a:gd name="T57" fmla="*/ 129 h 147"/>
                              <a:gd name="T58" fmla="*/ 70 w 149"/>
                              <a:gd name="T59" fmla="*/ 127 h 147"/>
                              <a:gd name="T60" fmla="*/ 84 w 149"/>
                              <a:gd name="T61" fmla="*/ 127 h 147"/>
                              <a:gd name="T62" fmla="*/ 96 w 149"/>
                              <a:gd name="T63" fmla="*/ 125 h 147"/>
                              <a:gd name="T64" fmla="*/ 108 w 149"/>
                              <a:gd name="T65" fmla="*/ 123 h 147"/>
                              <a:gd name="T66" fmla="*/ 118 w 149"/>
                              <a:gd name="T67" fmla="*/ 123 h 147"/>
                              <a:gd name="T68" fmla="*/ 128 w 149"/>
                              <a:gd name="T69" fmla="*/ 123 h 147"/>
                              <a:gd name="T70" fmla="*/ 137 w 149"/>
                              <a:gd name="T71" fmla="*/ 121 h 147"/>
                              <a:gd name="T72" fmla="*/ 143 w 149"/>
                              <a:gd name="T73" fmla="*/ 121 h 147"/>
                              <a:gd name="T74" fmla="*/ 147 w 149"/>
                              <a:gd name="T75" fmla="*/ 121 h 147"/>
                              <a:gd name="T76" fmla="*/ 149 w 149"/>
                              <a:gd name="T77" fmla="*/ 121 h 147"/>
                              <a:gd name="T78" fmla="*/ 126 w 149"/>
                              <a:gd name="T79" fmla="*/ 103 h 147"/>
                              <a:gd name="T80" fmla="*/ 110 w 149"/>
                              <a:gd name="T81" fmla="*/ 83 h 14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49" h="147">
                                <a:moveTo>
                                  <a:pt x="110" y="83"/>
                                </a:moveTo>
                                <a:lnTo>
                                  <a:pt x="102" y="61"/>
                                </a:lnTo>
                                <a:lnTo>
                                  <a:pt x="96" y="43"/>
                                </a:lnTo>
                                <a:lnTo>
                                  <a:pt x="94" y="26"/>
                                </a:lnTo>
                                <a:lnTo>
                                  <a:pt x="94" y="14"/>
                                </a:lnTo>
                                <a:lnTo>
                                  <a:pt x="96" y="4"/>
                                </a:lnTo>
                                <a:lnTo>
                                  <a:pt x="96" y="0"/>
                                </a:lnTo>
                                <a:lnTo>
                                  <a:pt x="88" y="16"/>
                                </a:lnTo>
                                <a:lnTo>
                                  <a:pt x="82" y="34"/>
                                </a:lnTo>
                                <a:lnTo>
                                  <a:pt x="80" y="49"/>
                                </a:lnTo>
                                <a:lnTo>
                                  <a:pt x="80" y="67"/>
                                </a:lnTo>
                                <a:lnTo>
                                  <a:pt x="82" y="83"/>
                                </a:lnTo>
                                <a:lnTo>
                                  <a:pt x="84" y="93"/>
                                </a:lnTo>
                                <a:lnTo>
                                  <a:pt x="86" y="103"/>
                                </a:lnTo>
                                <a:lnTo>
                                  <a:pt x="88" y="105"/>
                                </a:lnTo>
                                <a:lnTo>
                                  <a:pt x="72" y="107"/>
                                </a:lnTo>
                                <a:lnTo>
                                  <a:pt x="56" y="111"/>
                                </a:lnTo>
                                <a:lnTo>
                                  <a:pt x="42" y="119"/>
                                </a:lnTo>
                                <a:lnTo>
                                  <a:pt x="28" y="125"/>
                                </a:lnTo>
                                <a:lnTo>
                                  <a:pt x="16" y="133"/>
                                </a:lnTo>
                                <a:lnTo>
                                  <a:pt x="8" y="141"/>
                                </a:lnTo>
                                <a:lnTo>
                                  <a:pt x="2" y="145"/>
                                </a:lnTo>
                                <a:lnTo>
                                  <a:pt x="0" y="147"/>
                                </a:lnTo>
                                <a:lnTo>
                                  <a:pt x="6" y="143"/>
                                </a:lnTo>
                                <a:lnTo>
                                  <a:pt x="14" y="139"/>
                                </a:lnTo>
                                <a:lnTo>
                                  <a:pt x="24" y="137"/>
                                </a:lnTo>
                                <a:lnTo>
                                  <a:pt x="34" y="133"/>
                                </a:lnTo>
                                <a:lnTo>
                                  <a:pt x="46" y="131"/>
                                </a:lnTo>
                                <a:lnTo>
                                  <a:pt x="58" y="129"/>
                                </a:lnTo>
                                <a:lnTo>
                                  <a:pt x="70" y="127"/>
                                </a:lnTo>
                                <a:lnTo>
                                  <a:pt x="84" y="127"/>
                                </a:lnTo>
                                <a:lnTo>
                                  <a:pt x="96" y="125"/>
                                </a:lnTo>
                                <a:lnTo>
                                  <a:pt x="108" y="123"/>
                                </a:lnTo>
                                <a:lnTo>
                                  <a:pt x="118" y="123"/>
                                </a:lnTo>
                                <a:lnTo>
                                  <a:pt x="128" y="123"/>
                                </a:lnTo>
                                <a:lnTo>
                                  <a:pt x="137" y="121"/>
                                </a:lnTo>
                                <a:lnTo>
                                  <a:pt x="143" y="121"/>
                                </a:lnTo>
                                <a:lnTo>
                                  <a:pt x="147" y="121"/>
                                </a:lnTo>
                                <a:lnTo>
                                  <a:pt x="149" y="121"/>
                                </a:lnTo>
                                <a:lnTo>
                                  <a:pt x="126" y="103"/>
                                </a:lnTo>
                                <a:lnTo>
                                  <a:pt x="110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24" name="Freeform 451"/>
                        <wps:cNvSpPr>
                          <a:spLocks/>
                        </wps:cNvSpPr>
                        <wps:spPr bwMode="auto">
                          <a:xfrm>
                            <a:off x="342900" y="485775"/>
                            <a:ext cx="20640" cy="22217"/>
                          </a:xfrm>
                          <a:custGeom>
                            <a:avLst/>
                            <a:gdLst>
                              <a:gd name="T0" fmla="*/ 11 w 13"/>
                              <a:gd name="T1" fmla="*/ 2 h 14"/>
                              <a:gd name="T2" fmla="*/ 9 w 13"/>
                              <a:gd name="T3" fmla="*/ 2 h 14"/>
                              <a:gd name="T4" fmla="*/ 7 w 13"/>
                              <a:gd name="T5" fmla="*/ 0 h 14"/>
                              <a:gd name="T6" fmla="*/ 5 w 13"/>
                              <a:gd name="T7" fmla="*/ 2 h 14"/>
                              <a:gd name="T8" fmla="*/ 2 w 13"/>
                              <a:gd name="T9" fmla="*/ 2 h 14"/>
                              <a:gd name="T10" fmla="*/ 0 w 13"/>
                              <a:gd name="T11" fmla="*/ 4 h 14"/>
                              <a:gd name="T12" fmla="*/ 0 w 13"/>
                              <a:gd name="T13" fmla="*/ 6 h 14"/>
                              <a:gd name="T14" fmla="*/ 0 w 13"/>
                              <a:gd name="T15" fmla="*/ 10 h 14"/>
                              <a:gd name="T16" fmla="*/ 2 w 13"/>
                              <a:gd name="T17" fmla="*/ 12 h 14"/>
                              <a:gd name="T18" fmla="*/ 5 w 13"/>
                              <a:gd name="T19" fmla="*/ 14 h 14"/>
                              <a:gd name="T20" fmla="*/ 7 w 13"/>
                              <a:gd name="T21" fmla="*/ 14 h 14"/>
                              <a:gd name="T22" fmla="*/ 9 w 13"/>
                              <a:gd name="T23" fmla="*/ 14 h 14"/>
                              <a:gd name="T24" fmla="*/ 11 w 13"/>
                              <a:gd name="T25" fmla="*/ 12 h 14"/>
                              <a:gd name="T26" fmla="*/ 13 w 13"/>
                              <a:gd name="T27" fmla="*/ 10 h 14"/>
                              <a:gd name="T28" fmla="*/ 13 w 13"/>
                              <a:gd name="T29" fmla="*/ 6 h 14"/>
                              <a:gd name="T30" fmla="*/ 13 w 13"/>
                              <a:gd name="T31" fmla="*/ 4 h 14"/>
                              <a:gd name="T32" fmla="*/ 11 w 13"/>
                              <a:gd name="T33" fmla="*/ 2 h 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3" h="14">
                                <a:moveTo>
                                  <a:pt x="11" y="2"/>
                                </a:moveTo>
                                <a:lnTo>
                                  <a:pt x="9" y="2"/>
                                </a:lnTo>
                                <a:lnTo>
                                  <a:pt x="7" y="0"/>
                                </a:lnTo>
                                <a:lnTo>
                                  <a:pt x="5" y="2"/>
                                </a:lnTo>
                                <a:lnTo>
                                  <a:pt x="2" y="2"/>
                                </a:lnTo>
                                <a:lnTo>
                                  <a:pt x="0" y="4"/>
                                </a:lnTo>
                                <a:lnTo>
                                  <a:pt x="0" y="6"/>
                                </a:lnTo>
                                <a:lnTo>
                                  <a:pt x="0" y="10"/>
                                </a:lnTo>
                                <a:lnTo>
                                  <a:pt x="2" y="12"/>
                                </a:lnTo>
                                <a:lnTo>
                                  <a:pt x="5" y="14"/>
                                </a:lnTo>
                                <a:lnTo>
                                  <a:pt x="7" y="14"/>
                                </a:lnTo>
                                <a:lnTo>
                                  <a:pt x="9" y="14"/>
                                </a:lnTo>
                                <a:lnTo>
                                  <a:pt x="11" y="12"/>
                                </a:lnTo>
                                <a:lnTo>
                                  <a:pt x="13" y="10"/>
                                </a:lnTo>
                                <a:lnTo>
                                  <a:pt x="13" y="6"/>
                                </a:lnTo>
                                <a:lnTo>
                                  <a:pt x="13" y="4"/>
                                </a:lnTo>
                                <a:lnTo>
                                  <a:pt x="11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25" name="Freeform 452"/>
                        <wps:cNvSpPr>
                          <a:spLocks/>
                        </wps:cNvSpPr>
                        <wps:spPr bwMode="auto">
                          <a:xfrm>
                            <a:off x="581025" y="952500"/>
                            <a:ext cx="50807" cy="57129"/>
                          </a:xfrm>
                          <a:custGeom>
                            <a:avLst/>
                            <a:gdLst>
                              <a:gd name="T0" fmla="*/ 26 w 32"/>
                              <a:gd name="T1" fmla="*/ 6 h 36"/>
                              <a:gd name="T2" fmla="*/ 22 w 32"/>
                              <a:gd name="T3" fmla="*/ 2 h 36"/>
                              <a:gd name="T4" fmla="*/ 16 w 32"/>
                              <a:gd name="T5" fmla="*/ 0 h 36"/>
                              <a:gd name="T6" fmla="*/ 10 w 32"/>
                              <a:gd name="T7" fmla="*/ 2 h 36"/>
                              <a:gd name="T8" fmla="*/ 4 w 32"/>
                              <a:gd name="T9" fmla="*/ 6 h 36"/>
                              <a:gd name="T10" fmla="*/ 0 w 32"/>
                              <a:gd name="T11" fmla="*/ 12 h 36"/>
                              <a:gd name="T12" fmla="*/ 0 w 32"/>
                              <a:gd name="T13" fmla="*/ 18 h 36"/>
                              <a:gd name="T14" fmla="*/ 0 w 32"/>
                              <a:gd name="T15" fmla="*/ 24 h 36"/>
                              <a:gd name="T16" fmla="*/ 4 w 32"/>
                              <a:gd name="T17" fmla="*/ 30 h 36"/>
                              <a:gd name="T18" fmla="*/ 10 w 32"/>
                              <a:gd name="T19" fmla="*/ 34 h 36"/>
                              <a:gd name="T20" fmla="*/ 16 w 32"/>
                              <a:gd name="T21" fmla="*/ 36 h 36"/>
                              <a:gd name="T22" fmla="*/ 22 w 32"/>
                              <a:gd name="T23" fmla="*/ 34 h 36"/>
                              <a:gd name="T24" fmla="*/ 26 w 32"/>
                              <a:gd name="T25" fmla="*/ 30 h 36"/>
                              <a:gd name="T26" fmla="*/ 30 w 32"/>
                              <a:gd name="T27" fmla="*/ 24 h 36"/>
                              <a:gd name="T28" fmla="*/ 32 w 32"/>
                              <a:gd name="T29" fmla="*/ 18 h 36"/>
                              <a:gd name="T30" fmla="*/ 30 w 32"/>
                              <a:gd name="T31" fmla="*/ 12 h 36"/>
                              <a:gd name="T32" fmla="*/ 26 w 32"/>
                              <a:gd name="T33" fmla="*/ 6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2" h="36">
                                <a:moveTo>
                                  <a:pt x="26" y="6"/>
                                </a:moveTo>
                                <a:lnTo>
                                  <a:pt x="22" y="2"/>
                                </a:lnTo>
                                <a:lnTo>
                                  <a:pt x="16" y="0"/>
                                </a:lnTo>
                                <a:lnTo>
                                  <a:pt x="10" y="2"/>
                                </a:lnTo>
                                <a:lnTo>
                                  <a:pt x="4" y="6"/>
                                </a:lnTo>
                                <a:lnTo>
                                  <a:pt x="0" y="12"/>
                                </a:lnTo>
                                <a:lnTo>
                                  <a:pt x="0" y="18"/>
                                </a:lnTo>
                                <a:lnTo>
                                  <a:pt x="0" y="24"/>
                                </a:lnTo>
                                <a:lnTo>
                                  <a:pt x="4" y="30"/>
                                </a:lnTo>
                                <a:lnTo>
                                  <a:pt x="10" y="34"/>
                                </a:lnTo>
                                <a:lnTo>
                                  <a:pt x="16" y="36"/>
                                </a:lnTo>
                                <a:lnTo>
                                  <a:pt x="22" y="34"/>
                                </a:lnTo>
                                <a:lnTo>
                                  <a:pt x="26" y="30"/>
                                </a:lnTo>
                                <a:lnTo>
                                  <a:pt x="30" y="24"/>
                                </a:lnTo>
                                <a:lnTo>
                                  <a:pt x="32" y="18"/>
                                </a:lnTo>
                                <a:lnTo>
                                  <a:pt x="30" y="12"/>
                                </a:lnTo>
                                <a:lnTo>
                                  <a:pt x="26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26" name="Freeform 453"/>
                        <wps:cNvSpPr>
                          <a:spLocks/>
                        </wps:cNvSpPr>
                        <wps:spPr bwMode="auto">
                          <a:xfrm>
                            <a:off x="381000" y="1152525"/>
                            <a:ext cx="47632" cy="49194"/>
                          </a:xfrm>
                          <a:custGeom>
                            <a:avLst/>
                            <a:gdLst>
                              <a:gd name="T0" fmla="*/ 26 w 30"/>
                              <a:gd name="T1" fmla="*/ 4 h 31"/>
                              <a:gd name="T2" fmla="*/ 20 w 30"/>
                              <a:gd name="T3" fmla="*/ 2 h 31"/>
                              <a:gd name="T4" fmla="*/ 14 w 30"/>
                              <a:gd name="T5" fmla="*/ 0 h 31"/>
                              <a:gd name="T6" fmla="*/ 8 w 30"/>
                              <a:gd name="T7" fmla="*/ 2 h 31"/>
                              <a:gd name="T8" fmla="*/ 4 w 30"/>
                              <a:gd name="T9" fmla="*/ 4 h 31"/>
                              <a:gd name="T10" fmla="*/ 2 w 30"/>
                              <a:gd name="T11" fmla="*/ 10 h 31"/>
                              <a:gd name="T12" fmla="*/ 0 w 30"/>
                              <a:gd name="T13" fmla="*/ 16 h 31"/>
                              <a:gd name="T14" fmla="*/ 2 w 30"/>
                              <a:gd name="T15" fmla="*/ 21 h 31"/>
                              <a:gd name="T16" fmla="*/ 4 w 30"/>
                              <a:gd name="T17" fmla="*/ 27 h 31"/>
                              <a:gd name="T18" fmla="*/ 8 w 30"/>
                              <a:gd name="T19" fmla="*/ 29 h 31"/>
                              <a:gd name="T20" fmla="*/ 14 w 30"/>
                              <a:gd name="T21" fmla="*/ 31 h 31"/>
                              <a:gd name="T22" fmla="*/ 20 w 30"/>
                              <a:gd name="T23" fmla="*/ 29 h 31"/>
                              <a:gd name="T24" fmla="*/ 26 w 30"/>
                              <a:gd name="T25" fmla="*/ 27 h 31"/>
                              <a:gd name="T26" fmla="*/ 28 w 30"/>
                              <a:gd name="T27" fmla="*/ 21 h 31"/>
                              <a:gd name="T28" fmla="*/ 30 w 30"/>
                              <a:gd name="T29" fmla="*/ 16 h 31"/>
                              <a:gd name="T30" fmla="*/ 28 w 30"/>
                              <a:gd name="T31" fmla="*/ 10 h 31"/>
                              <a:gd name="T32" fmla="*/ 26 w 30"/>
                              <a:gd name="T33" fmla="*/ 4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0" h="31">
                                <a:moveTo>
                                  <a:pt x="26" y="4"/>
                                </a:moveTo>
                                <a:lnTo>
                                  <a:pt x="20" y="2"/>
                                </a:lnTo>
                                <a:lnTo>
                                  <a:pt x="14" y="0"/>
                                </a:lnTo>
                                <a:lnTo>
                                  <a:pt x="8" y="2"/>
                                </a:lnTo>
                                <a:lnTo>
                                  <a:pt x="4" y="4"/>
                                </a:lnTo>
                                <a:lnTo>
                                  <a:pt x="2" y="10"/>
                                </a:lnTo>
                                <a:lnTo>
                                  <a:pt x="0" y="16"/>
                                </a:lnTo>
                                <a:lnTo>
                                  <a:pt x="2" y="21"/>
                                </a:lnTo>
                                <a:lnTo>
                                  <a:pt x="4" y="27"/>
                                </a:lnTo>
                                <a:lnTo>
                                  <a:pt x="8" y="29"/>
                                </a:lnTo>
                                <a:lnTo>
                                  <a:pt x="14" y="31"/>
                                </a:lnTo>
                                <a:lnTo>
                                  <a:pt x="20" y="29"/>
                                </a:lnTo>
                                <a:lnTo>
                                  <a:pt x="26" y="27"/>
                                </a:lnTo>
                                <a:lnTo>
                                  <a:pt x="28" y="21"/>
                                </a:lnTo>
                                <a:lnTo>
                                  <a:pt x="30" y="16"/>
                                </a:lnTo>
                                <a:lnTo>
                                  <a:pt x="28" y="10"/>
                                </a:lnTo>
                                <a:lnTo>
                                  <a:pt x="26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27" name="Freeform 454"/>
                        <wps:cNvSpPr>
                          <a:spLocks/>
                        </wps:cNvSpPr>
                        <wps:spPr bwMode="auto">
                          <a:xfrm>
                            <a:off x="38100" y="800100"/>
                            <a:ext cx="28579" cy="23804"/>
                          </a:xfrm>
                          <a:custGeom>
                            <a:avLst/>
                            <a:gdLst>
                              <a:gd name="T0" fmla="*/ 14 w 18"/>
                              <a:gd name="T1" fmla="*/ 2 h 15"/>
                              <a:gd name="T2" fmla="*/ 12 w 18"/>
                              <a:gd name="T3" fmla="*/ 0 h 15"/>
                              <a:gd name="T4" fmla="*/ 8 w 18"/>
                              <a:gd name="T5" fmla="*/ 0 h 15"/>
                              <a:gd name="T6" fmla="*/ 4 w 18"/>
                              <a:gd name="T7" fmla="*/ 0 h 15"/>
                              <a:gd name="T8" fmla="*/ 2 w 18"/>
                              <a:gd name="T9" fmla="*/ 2 h 15"/>
                              <a:gd name="T10" fmla="*/ 0 w 18"/>
                              <a:gd name="T11" fmla="*/ 4 h 15"/>
                              <a:gd name="T12" fmla="*/ 0 w 18"/>
                              <a:gd name="T13" fmla="*/ 8 h 15"/>
                              <a:gd name="T14" fmla="*/ 0 w 18"/>
                              <a:gd name="T15" fmla="*/ 12 h 15"/>
                              <a:gd name="T16" fmla="*/ 2 w 18"/>
                              <a:gd name="T17" fmla="*/ 14 h 15"/>
                              <a:gd name="T18" fmla="*/ 4 w 18"/>
                              <a:gd name="T19" fmla="*/ 15 h 15"/>
                              <a:gd name="T20" fmla="*/ 8 w 18"/>
                              <a:gd name="T21" fmla="*/ 15 h 15"/>
                              <a:gd name="T22" fmla="*/ 12 w 18"/>
                              <a:gd name="T23" fmla="*/ 15 h 15"/>
                              <a:gd name="T24" fmla="*/ 14 w 18"/>
                              <a:gd name="T25" fmla="*/ 14 h 15"/>
                              <a:gd name="T26" fmla="*/ 16 w 18"/>
                              <a:gd name="T27" fmla="*/ 12 h 15"/>
                              <a:gd name="T28" fmla="*/ 18 w 18"/>
                              <a:gd name="T29" fmla="*/ 8 h 15"/>
                              <a:gd name="T30" fmla="*/ 16 w 18"/>
                              <a:gd name="T31" fmla="*/ 4 h 15"/>
                              <a:gd name="T32" fmla="*/ 14 w 18"/>
                              <a:gd name="T33" fmla="*/ 2 h 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8" h="15">
                                <a:moveTo>
                                  <a:pt x="14" y="2"/>
                                </a:moveTo>
                                <a:lnTo>
                                  <a:pt x="12" y="0"/>
                                </a:lnTo>
                                <a:lnTo>
                                  <a:pt x="8" y="0"/>
                                </a:lnTo>
                                <a:lnTo>
                                  <a:pt x="4" y="0"/>
                                </a:lnTo>
                                <a:lnTo>
                                  <a:pt x="2" y="2"/>
                                </a:lnTo>
                                <a:lnTo>
                                  <a:pt x="0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2"/>
                                </a:lnTo>
                                <a:lnTo>
                                  <a:pt x="2" y="14"/>
                                </a:lnTo>
                                <a:lnTo>
                                  <a:pt x="4" y="15"/>
                                </a:lnTo>
                                <a:lnTo>
                                  <a:pt x="8" y="15"/>
                                </a:lnTo>
                                <a:lnTo>
                                  <a:pt x="12" y="15"/>
                                </a:lnTo>
                                <a:lnTo>
                                  <a:pt x="14" y="14"/>
                                </a:lnTo>
                                <a:lnTo>
                                  <a:pt x="16" y="12"/>
                                </a:lnTo>
                                <a:lnTo>
                                  <a:pt x="18" y="8"/>
                                </a:lnTo>
                                <a:lnTo>
                                  <a:pt x="16" y="4"/>
                                </a:lnTo>
                                <a:lnTo>
                                  <a:pt x="14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28" name="Freeform 455"/>
                        <wps:cNvSpPr>
                          <a:spLocks/>
                        </wps:cNvSpPr>
                        <wps:spPr bwMode="auto">
                          <a:xfrm>
                            <a:off x="276225" y="1428750"/>
                            <a:ext cx="52395" cy="57129"/>
                          </a:xfrm>
                          <a:custGeom>
                            <a:avLst/>
                            <a:gdLst>
                              <a:gd name="T0" fmla="*/ 27 w 33"/>
                              <a:gd name="T1" fmla="*/ 6 h 36"/>
                              <a:gd name="T2" fmla="*/ 22 w 33"/>
                              <a:gd name="T3" fmla="*/ 2 h 36"/>
                              <a:gd name="T4" fmla="*/ 16 w 33"/>
                              <a:gd name="T5" fmla="*/ 0 h 36"/>
                              <a:gd name="T6" fmla="*/ 10 w 33"/>
                              <a:gd name="T7" fmla="*/ 2 h 36"/>
                              <a:gd name="T8" fmla="*/ 4 w 33"/>
                              <a:gd name="T9" fmla="*/ 6 h 36"/>
                              <a:gd name="T10" fmla="*/ 0 w 33"/>
                              <a:gd name="T11" fmla="*/ 12 h 36"/>
                              <a:gd name="T12" fmla="*/ 0 w 33"/>
                              <a:gd name="T13" fmla="*/ 18 h 36"/>
                              <a:gd name="T14" fmla="*/ 0 w 33"/>
                              <a:gd name="T15" fmla="*/ 24 h 36"/>
                              <a:gd name="T16" fmla="*/ 4 w 33"/>
                              <a:gd name="T17" fmla="*/ 30 h 36"/>
                              <a:gd name="T18" fmla="*/ 10 w 33"/>
                              <a:gd name="T19" fmla="*/ 34 h 36"/>
                              <a:gd name="T20" fmla="*/ 16 w 33"/>
                              <a:gd name="T21" fmla="*/ 36 h 36"/>
                              <a:gd name="T22" fmla="*/ 22 w 33"/>
                              <a:gd name="T23" fmla="*/ 34 h 36"/>
                              <a:gd name="T24" fmla="*/ 27 w 33"/>
                              <a:gd name="T25" fmla="*/ 30 h 36"/>
                              <a:gd name="T26" fmla="*/ 31 w 33"/>
                              <a:gd name="T27" fmla="*/ 24 h 36"/>
                              <a:gd name="T28" fmla="*/ 33 w 33"/>
                              <a:gd name="T29" fmla="*/ 18 h 36"/>
                              <a:gd name="T30" fmla="*/ 31 w 33"/>
                              <a:gd name="T31" fmla="*/ 12 h 36"/>
                              <a:gd name="T32" fmla="*/ 27 w 33"/>
                              <a:gd name="T33" fmla="*/ 6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3" h="36">
                                <a:moveTo>
                                  <a:pt x="27" y="6"/>
                                </a:moveTo>
                                <a:lnTo>
                                  <a:pt x="22" y="2"/>
                                </a:lnTo>
                                <a:lnTo>
                                  <a:pt x="16" y="0"/>
                                </a:lnTo>
                                <a:lnTo>
                                  <a:pt x="10" y="2"/>
                                </a:lnTo>
                                <a:lnTo>
                                  <a:pt x="4" y="6"/>
                                </a:lnTo>
                                <a:lnTo>
                                  <a:pt x="0" y="12"/>
                                </a:lnTo>
                                <a:lnTo>
                                  <a:pt x="0" y="18"/>
                                </a:lnTo>
                                <a:lnTo>
                                  <a:pt x="0" y="24"/>
                                </a:lnTo>
                                <a:lnTo>
                                  <a:pt x="4" y="30"/>
                                </a:lnTo>
                                <a:lnTo>
                                  <a:pt x="10" y="34"/>
                                </a:lnTo>
                                <a:lnTo>
                                  <a:pt x="16" y="36"/>
                                </a:lnTo>
                                <a:lnTo>
                                  <a:pt x="22" y="34"/>
                                </a:lnTo>
                                <a:lnTo>
                                  <a:pt x="27" y="30"/>
                                </a:lnTo>
                                <a:lnTo>
                                  <a:pt x="31" y="24"/>
                                </a:lnTo>
                                <a:lnTo>
                                  <a:pt x="33" y="18"/>
                                </a:lnTo>
                                <a:lnTo>
                                  <a:pt x="31" y="12"/>
                                </a:lnTo>
                                <a:lnTo>
                                  <a:pt x="27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29" name="Freeform 456"/>
                        <wps:cNvSpPr>
                          <a:spLocks/>
                        </wps:cNvSpPr>
                        <wps:spPr bwMode="auto">
                          <a:xfrm>
                            <a:off x="847725" y="542925"/>
                            <a:ext cx="79386" cy="82519"/>
                          </a:xfrm>
                          <a:custGeom>
                            <a:avLst/>
                            <a:gdLst>
                              <a:gd name="T0" fmla="*/ 42 w 50"/>
                              <a:gd name="T1" fmla="*/ 6 h 52"/>
                              <a:gd name="T2" fmla="*/ 34 w 50"/>
                              <a:gd name="T3" fmla="*/ 2 h 52"/>
                              <a:gd name="T4" fmla="*/ 24 w 50"/>
                              <a:gd name="T5" fmla="*/ 0 h 52"/>
                              <a:gd name="T6" fmla="*/ 16 w 50"/>
                              <a:gd name="T7" fmla="*/ 2 h 52"/>
                              <a:gd name="T8" fmla="*/ 8 w 50"/>
                              <a:gd name="T9" fmla="*/ 6 h 52"/>
                              <a:gd name="T10" fmla="*/ 2 w 50"/>
                              <a:gd name="T11" fmla="*/ 16 h 52"/>
                              <a:gd name="T12" fmla="*/ 0 w 50"/>
                              <a:gd name="T13" fmla="*/ 26 h 52"/>
                              <a:gd name="T14" fmla="*/ 2 w 50"/>
                              <a:gd name="T15" fmla="*/ 36 h 52"/>
                              <a:gd name="T16" fmla="*/ 8 w 50"/>
                              <a:gd name="T17" fmla="*/ 44 h 52"/>
                              <a:gd name="T18" fmla="*/ 16 w 50"/>
                              <a:gd name="T19" fmla="*/ 50 h 52"/>
                              <a:gd name="T20" fmla="*/ 24 w 50"/>
                              <a:gd name="T21" fmla="*/ 52 h 52"/>
                              <a:gd name="T22" fmla="*/ 34 w 50"/>
                              <a:gd name="T23" fmla="*/ 50 h 52"/>
                              <a:gd name="T24" fmla="*/ 42 w 50"/>
                              <a:gd name="T25" fmla="*/ 44 h 52"/>
                              <a:gd name="T26" fmla="*/ 48 w 50"/>
                              <a:gd name="T27" fmla="*/ 36 h 52"/>
                              <a:gd name="T28" fmla="*/ 50 w 50"/>
                              <a:gd name="T29" fmla="*/ 26 h 52"/>
                              <a:gd name="T30" fmla="*/ 48 w 50"/>
                              <a:gd name="T31" fmla="*/ 16 h 52"/>
                              <a:gd name="T32" fmla="*/ 42 w 50"/>
                              <a:gd name="T33" fmla="*/ 6 h 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50" h="52">
                                <a:moveTo>
                                  <a:pt x="42" y="6"/>
                                </a:moveTo>
                                <a:lnTo>
                                  <a:pt x="34" y="2"/>
                                </a:lnTo>
                                <a:lnTo>
                                  <a:pt x="24" y="0"/>
                                </a:lnTo>
                                <a:lnTo>
                                  <a:pt x="16" y="2"/>
                                </a:lnTo>
                                <a:lnTo>
                                  <a:pt x="8" y="6"/>
                                </a:lnTo>
                                <a:lnTo>
                                  <a:pt x="2" y="16"/>
                                </a:lnTo>
                                <a:lnTo>
                                  <a:pt x="0" y="26"/>
                                </a:lnTo>
                                <a:lnTo>
                                  <a:pt x="2" y="36"/>
                                </a:lnTo>
                                <a:lnTo>
                                  <a:pt x="8" y="44"/>
                                </a:lnTo>
                                <a:lnTo>
                                  <a:pt x="16" y="50"/>
                                </a:lnTo>
                                <a:lnTo>
                                  <a:pt x="24" y="52"/>
                                </a:lnTo>
                                <a:lnTo>
                                  <a:pt x="34" y="50"/>
                                </a:lnTo>
                                <a:lnTo>
                                  <a:pt x="42" y="44"/>
                                </a:lnTo>
                                <a:lnTo>
                                  <a:pt x="48" y="36"/>
                                </a:lnTo>
                                <a:lnTo>
                                  <a:pt x="50" y="26"/>
                                </a:lnTo>
                                <a:lnTo>
                                  <a:pt x="48" y="16"/>
                                </a:lnTo>
                                <a:lnTo>
                                  <a:pt x="4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</wpg:grpSp>
                    <wpg:grpSp>
                      <wpg:cNvPr id="2570" name="Holiday card"/>
                      <wpg:cNvGrpSpPr/>
                      <wpg:grpSpPr>
                        <a:xfrm>
                          <a:off x="1828800" y="0"/>
                          <a:ext cx="1838006" cy="3201035"/>
                          <a:chOff x="0" y="0"/>
                          <a:chExt cx="1836875" cy="3203165"/>
                        </a:xfrm>
                      </wpg:grpSpPr>
                      <wps:wsp>
                        <wps:cNvPr id="2571" name="Rectangle 257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829057" cy="1417113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572" name="Freeform 399"/>
                        <wps:cNvSpPr>
                          <a:spLocks/>
                        </wps:cNvSpPr>
                        <wps:spPr bwMode="auto">
                          <a:xfrm>
                            <a:off x="0" y="380870"/>
                            <a:ext cx="1828617" cy="2048704"/>
                          </a:xfrm>
                          <a:custGeom>
                            <a:avLst/>
                            <a:gdLst>
                              <a:gd name="T0" fmla="*/ 1114 w 1150"/>
                              <a:gd name="T1" fmla="*/ 4 h 1291"/>
                              <a:gd name="T2" fmla="*/ 1039 w 1150"/>
                              <a:gd name="T3" fmla="*/ 4 h 1291"/>
                              <a:gd name="T4" fmla="*/ 959 w 1150"/>
                              <a:gd name="T5" fmla="*/ 48 h 1291"/>
                              <a:gd name="T6" fmla="*/ 878 w 1150"/>
                              <a:gd name="T7" fmla="*/ 149 h 1291"/>
                              <a:gd name="T8" fmla="*/ 803 w 1150"/>
                              <a:gd name="T9" fmla="*/ 272 h 1291"/>
                              <a:gd name="T10" fmla="*/ 729 w 1150"/>
                              <a:gd name="T11" fmla="*/ 375 h 1291"/>
                              <a:gd name="T12" fmla="*/ 662 w 1150"/>
                              <a:gd name="T13" fmla="*/ 456 h 1291"/>
                              <a:gd name="T14" fmla="*/ 595 w 1150"/>
                              <a:gd name="T15" fmla="*/ 513 h 1291"/>
                              <a:gd name="T16" fmla="*/ 537 w 1150"/>
                              <a:gd name="T17" fmla="*/ 545 h 1291"/>
                              <a:gd name="T18" fmla="*/ 485 w 1150"/>
                              <a:gd name="T19" fmla="*/ 549 h 1291"/>
                              <a:gd name="T20" fmla="*/ 438 w 1150"/>
                              <a:gd name="T21" fmla="*/ 525 h 1291"/>
                              <a:gd name="T22" fmla="*/ 400 w 1150"/>
                              <a:gd name="T23" fmla="*/ 470 h 1291"/>
                              <a:gd name="T24" fmla="*/ 368 w 1150"/>
                              <a:gd name="T25" fmla="*/ 416 h 1291"/>
                              <a:gd name="T26" fmla="*/ 346 w 1150"/>
                              <a:gd name="T27" fmla="*/ 395 h 1291"/>
                              <a:gd name="T28" fmla="*/ 323 w 1150"/>
                              <a:gd name="T29" fmla="*/ 400 h 1291"/>
                              <a:gd name="T30" fmla="*/ 305 w 1150"/>
                              <a:gd name="T31" fmla="*/ 424 h 1291"/>
                              <a:gd name="T32" fmla="*/ 285 w 1150"/>
                              <a:gd name="T33" fmla="*/ 462 h 1291"/>
                              <a:gd name="T34" fmla="*/ 264 w 1150"/>
                              <a:gd name="T35" fmla="*/ 506 h 1291"/>
                              <a:gd name="T36" fmla="*/ 236 w 1150"/>
                              <a:gd name="T37" fmla="*/ 549 h 1291"/>
                              <a:gd name="T38" fmla="*/ 198 w 1150"/>
                              <a:gd name="T39" fmla="*/ 587 h 1291"/>
                              <a:gd name="T40" fmla="*/ 158 w 1150"/>
                              <a:gd name="T41" fmla="*/ 597 h 1291"/>
                              <a:gd name="T42" fmla="*/ 120 w 1150"/>
                              <a:gd name="T43" fmla="*/ 573 h 1291"/>
                              <a:gd name="T44" fmla="*/ 83 w 1150"/>
                              <a:gd name="T45" fmla="*/ 529 h 1291"/>
                              <a:gd name="T46" fmla="*/ 46 w 1150"/>
                              <a:gd name="T47" fmla="*/ 480 h 1291"/>
                              <a:gd name="T48" fmla="*/ 12 w 1150"/>
                              <a:gd name="T49" fmla="*/ 436 h 1291"/>
                              <a:gd name="T50" fmla="*/ 0 w 1150"/>
                              <a:gd name="T51" fmla="*/ 1291 h 1291"/>
                              <a:gd name="T52" fmla="*/ 24 w 1150"/>
                              <a:gd name="T53" fmla="*/ 1291 h 1291"/>
                              <a:gd name="T54" fmla="*/ 75 w 1150"/>
                              <a:gd name="T55" fmla="*/ 1289 h 1291"/>
                              <a:gd name="T56" fmla="*/ 144 w 1150"/>
                              <a:gd name="T57" fmla="*/ 1287 h 1291"/>
                              <a:gd name="T58" fmla="*/ 228 w 1150"/>
                              <a:gd name="T59" fmla="*/ 1279 h 1291"/>
                              <a:gd name="T60" fmla="*/ 328 w 1150"/>
                              <a:gd name="T61" fmla="*/ 1271 h 1291"/>
                              <a:gd name="T62" fmla="*/ 434 w 1150"/>
                              <a:gd name="T63" fmla="*/ 1261 h 1291"/>
                              <a:gd name="T64" fmla="*/ 547 w 1150"/>
                              <a:gd name="T65" fmla="*/ 1251 h 1291"/>
                              <a:gd name="T66" fmla="*/ 666 w 1150"/>
                              <a:gd name="T67" fmla="*/ 1239 h 1291"/>
                              <a:gd name="T68" fmla="*/ 781 w 1150"/>
                              <a:gd name="T69" fmla="*/ 1227 h 1291"/>
                              <a:gd name="T70" fmla="*/ 895 w 1150"/>
                              <a:gd name="T71" fmla="*/ 1215 h 1291"/>
                              <a:gd name="T72" fmla="*/ 1001 w 1150"/>
                              <a:gd name="T73" fmla="*/ 1205 h 1291"/>
                              <a:gd name="T74" fmla="*/ 1096 w 1150"/>
                              <a:gd name="T75" fmla="*/ 1195 h 1291"/>
                              <a:gd name="T76" fmla="*/ 1150 w 1150"/>
                              <a:gd name="T77" fmla="*/ 1187 h 1291"/>
                              <a:gd name="T78" fmla="*/ 1148 w 1150"/>
                              <a:gd name="T79" fmla="*/ 20 h 12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1150" h="1291">
                                <a:moveTo>
                                  <a:pt x="1148" y="20"/>
                                </a:moveTo>
                                <a:lnTo>
                                  <a:pt x="1114" y="4"/>
                                </a:lnTo>
                                <a:lnTo>
                                  <a:pt x="1078" y="0"/>
                                </a:lnTo>
                                <a:lnTo>
                                  <a:pt x="1039" y="4"/>
                                </a:lnTo>
                                <a:lnTo>
                                  <a:pt x="999" y="20"/>
                                </a:lnTo>
                                <a:lnTo>
                                  <a:pt x="959" y="48"/>
                                </a:lnTo>
                                <a:lnTo>
                                  <a:pt x="917" y="91"/>
                                </a:lnTo>
                                <a:lnTo>
                                  <a:pt x="878" y="149"/>
                                </a:lnTo>
                                <a:lnTo>
                                  <a:pt x="841" y="212"/>
                                </a:lnTo>
                                <a:lnTo>
                                  <a:pt x="803" y="272"/>
                                </a:lnTo>
                                <a:lnTo>
                                  <a:pt x="765" y="325"/>
                                </a:lnTo>
                                <a:lnTo>
                                  <a:pt x="729" y="375"/>
                                </a:lnTo>
                                <a:lnTo>
                                  <a:pt x="695" y="418"/>
                                </a:lnTo>
                                <a:lnTo>
                                  <a:pt x="662" y="456"/>
                                </a:lnTo>
                                <a:lnTo>
                                  <a:pt x="628" y="488"/>
                                </a:lnTo>
                                <a:lnTo>
                                  <a:pt x="595" y="513"/>
                                </a:lnTo>
                                <a:lnTo>
                                  <a:pt x="565" y="533"/>
                                </a:lnTo>
                                <a:lnTo>
                                  <a:pt x="537" y="545"/>
                                </a:lnTo>
                                <a:lnTo>
                                  <a:pt x="509" y="551"/>
                                </a:lnTo>
                                <a:lnTo>
                                  <a:pt x="485" y="549"/>
                                </a:lnTo>
                                <a:lnTo>
                                  <a:pt x="460" y="541"/>
                                </a:lnTo>
                                <a:lnTo>
                                  <a:pt x="438" y="525"/>
                                </a:lnTo>
                                <a:lnTo>
                                  <a:pt x="418" y="502"/>
                                </a:lnTo>
                                <a:lnTo>
                                  <a:pt x="400" y="470"/>
                                </a:lnTo>
                                <a:lnTo>
                                  <a:pt x="384" y="438"/>
                                </a:lnTo>
                                <a:lnTo>
                                  <a:pt x="368" y="416"/>
                                </a:lnTo>
                                <a:lnTo>
                                  <a:pt x="356" y="402"/>
                                </a:lnTo>
                                <a:lnTo>
                                  <a:pt x="346" y="395"/>
                                </a:lnTo>
                                <a:lnTo>
                                  <a:pt x="334" y="395"/>
                                </a:lnTo>
                                <a:lnTo>
                                  <a:pt x="323" y="400"/>
                                </a:lnTo>
                                <a:lnTo>
                                  <a:pt x="315" y="410"/>
                                </a:lnTo>
                                <a:lnTo>
                                  <a:pt x="305" y="424"/>
                                </a:lnTo>
                                <a:lnTo>
                                  <a:pt x="295" y="442"/>
                                </a:lnTo>
                                <a:lnTo>
                                  <a:pt x="285" y="462"/>
                                </a:lnTo>
                                <a:lnTo>
                                  <a:pt x="276" y="484"/>
                                </a:lnTo>
                                <a:lnTo>
                                  <a:pt x="264" y="506"/>
                                </a:lnTo>
                                <a:lnTo>
                                  <a:pt x="250" y="529"/>
                                </a:lnTo>
                                <a:lnTo>
                                  <a:pt x="236" y="549"/>
                                </a:lnTo>
                                <a:lnTo>
                                  <a:pt x="218" y="569"/>
                                </a:lnTo>
                                <a:lnTo>
                                  <a:pt x="198" y="587"/>
                                </a:lnTo>
                                <a:lnTo>
                                  <a:pt x="178" y="597"/>
                                </a:lnTo>
                                <a:lnTo>
                                  <a:pt x="158" y="597"/>
                                </a:lnTo>
                                <a:lnTo>
                                  <a:pt x="138" y="589"/>
                                </a:lnTo>
                                <a:lnTo>
                                  <a:pt x="120" y="573"/>
                                </a:lnTo>
                                <a:lnTo>
                                  <a:pt x="100" y="553"/>
                                </a:lnTo>
                                <a:lnTo>
                                  <a:pt x="83" y="529"/>
                                </a:lnTo>
                                <a:lnTo>
                                  <a:pt x="65" y="506"/>
                                </a:lnTo>
                                <a:lnTo>
                                  <a:pt x="46" y="480"/>
                                </a:lnTo>
                                <a:lnTo>
                                  <a:pt x="28" y="456"/>
                                </a:lnTo>
                                <a:lnTo>
                                  <a:pt x="12" y="436"/>
                                </a:lnTo>
                                <a:lnTo>
                                  <a:pt x="0" y="426"/>
                                </a:lnTo>
                                <a:lnTo>
                                  <a:pt x="0" y="1291"/>
                                </a:lnTo>
                                <a:lnTo>
                                  <a:pt x="6" y="1291"/>
                                </a:lnTo>
                                <a:lnTo>
                                  <a:pt x="24" y="1291"/>
                                </a:lnTo>
                                <a:lnTo>
                                  <a:pt x="46" y="1291"/>
                                </a:lnTo>
                                <a:lnTo>
                                  <a:pt x="75" y="1289"/>
                                </a:lnTo>
                                <a:lnTo>
                                  <a:pt x="106" y="1289"/>
                                </a:lnTo>
                                <a:lnTo>
                                  <a:pt x="144" y="1287"/>
                                </a:lnTo>
                                <a:lnTo>
                                  <a:pt x="184" y="1283"/>
                                </a:lnTo>
                                <a:lnTo>
                                  <a:pt x="228" y="1279"/>
                                </a:lnTo>
                                <a:lnTo>
                                  <a:pt x="278" y="1277"/>
                                </a:lnTo>
                                <a:lnTo>
                                  <a:pt x="328" y="1271"/>
                                </a:lnTo>
                                <a:lnTo>
                                  <a:pt x="380" y="1267"/>
                                </a:lnTo>
                                <a:lnTo>
                                  <a:pt x="434" y="1261"/>
                                </a:lnTo>
                                <a:lnTo>
                                  <a:pt x="491" y="1257"/>
                                </a:lnTo>
                                <a:lnTo>
                                  <a:pt x="547" y="1251"/>
                                </a:lnTo>
                                <a:lnTo>
                                  <a:pt x="606" y="1245"/>
                                </a:lnTo>
                                <a:lnTo>
                                  <a:pt x="666" y="1239"/>
                                </a:lnTo>
                                <a:lnTo>
                                  <a:pt x="723" y="1233"/>
                                </a:lnTo>
                                <a:lnTo>
                                  <a:pt x="781" y="1227"/>
                                </a:lnTo>
                                <a:lnTo>
                                  <a:pt x="837" y="1221"/>
                                </a:lnTo>
                                <a:lnTo>
                                  <a:pt x="895" y="1215"/>
                                </a:lnTo>
                                <a:lnTo>
                                  <a:pt x="947" y="1211"/>
                                </a:lnTo>
                                <a:lnTo>
                                  <a:pt x="1001" y="1205"/>
                                </a:lnTo>
                                <a:lnTo>
                                  <a:pt x="1049" y="1199"/>
                                </a:lnTo>
                                <a:lnTo>
                                  <a:pt x="1096" y="1195"/>
                                </a:lnTo>
                                <a:lnTo>
                                  <a:pt x="1140" y="1189"/>
                                </a:lnTo>
                                <a:lnTo>
                                  <a:pt x="1150" y="1187"/>
                                </a:lnTo>
                                <a:lnTo>
                                  <a:pt x="1150" y="22"/>
                                </a:lnTo>
                                <a:lnTo>
                                  <a:pt x="1148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573" name="Freeform 400"/>
                        <wps:cNvSpPr>
                          <a:spLocks/>
                        </wps:cNvSpPr>
                        <wps:spPr bwMode="auto">
                          <a:xfrm>
                            <a:off x="0" y="1589864"/>
                            <a:ext cx="1835485" cy="1069579"/>
                          </a:xfrm>
                          <a:custGeom>
                            <a:avLst/>
                            <a:gdLst>
                              <a:gd name="T0" fmla="*/ 1120 w 1150"/>
                              <a:gd name="T1" fmla="*/ 69 h 673"/>
                              <a:gd name="T2" fmla="*/ 1078 w 1150"/>
                              <a:gd name="T3" fmla="*/ 122 h 673"/>
                              <a:gd name="T4" fmla="*/ 1035 w 1150"/>
                              <a:gd name="T5" fmla="*/ 182 h 673"/>
                              <a:gd name="T6" fmla="*/ 987 w 1150"/>
                              <a:gd name="T7" fmla="*/ 231 h 673"/>
                              <a:gd name="T8" fmla="*/ 923 w 1150"/>
                              <a:gd name="T9" fmla="*/ 253 h 673"/>
                              <a:gd name="T10" fmla="*/ 841 w 1150"/>
                              <a:gd name="T11" fmla="*/ 227 h 673"/>
                              <a:gd name="T12" fmla="*/ 729 w 1150"/>
                              <a:gd name="T13" fmla="*/ 138 h 673"/>
                              <a:gd name="T14" fmla="*/ 666 w 1150"/>
                              <a:gd name="T15" fmla="*/ 82 h 673"/>
                              <a:gd name="T16" fmla="*/ 603 w 1150"/>
                              <a:gd name="T17" fmla="*/ 42 h 673"/>
                              <a:gd name="T18" fmla="*/ 539 w 1150"/>
                              <a:gd name="T19" fmla="*/ 16 h 673"/>
                              <a:gd name="T20" fmla="*/ 478 w 1150"/>
                              <a:gd name="T21" fmla="*/ 2 h 673"/>
                              <a:gd name="T22" fmla="*/ 416 w 1150"/>
                              <a:gd name="T23" fmla="*/ 0 h 673"/>
                              <a:gd name="T24" fmla="*/ 358 w 1150"/>
                              <a:gd name="T25" fmla="*/ 8 h 673"/>
                              <a:gd name="T26" fmla="*/ 301 w 1150"/>
                              <a:gd name="T27" fmla="*/ 22 h 673"/>
                              <a:gd name="T28" fmla="*/ 246 w 1150"/>
                              <a:gd name="T29" fmla="*/ 45 h 673"/>
                              <a:gd name="T30" fmla="*/ 196 w 1150"/>
                              <a:gd name="T31" fmla="*/ 72 h 673"/>
                              <a:gd name="T32" fmla="*/ 148 w 1150"/>
                              <a:gd name="T33" fmla="*/ 102 h 673"/>
                              <a:gd name="T34" fmla="*/ 104 w 1150"/>
                              <a:gd name="T35" fmla="*/ 136 h 673"/>
                              <a:gd name="T36" fmla="*/ 65 w 1150"/>
                              <a:gd name="T37" fmla="*/ 168 h 673"/>
                              <a:gd name="T38" fmla="*/ 30 w 1150"/>
                              <a:gd name="T39" fmla="*/ 201 h 673"/>
                              <a:gd name="T40" fmla="*/ 0 w 1150"/>
                              <a:gd name="T41" fmla="*/ 231 h 673"/>
                              <a:gd name="T42" fmla="*/ 4 w 1150"/>
                              <a:gd name="T43" fmla="*/ 673 h 673"/>
                              <a:gd name="T44" fmla="*/ 92 w 1150"/>
                              <a:gd name="T45" fmla="*/ 669 h 673"/>
                              <a:gd name="T46" fmla="*/ 196 w 1150"/>
                              <a:gd name="T47" fmla="*/ 653 h 673"/>
                              <a:gd name="T48" fmla="*/ 311 w 1150"/>
                              <a:gd name="T49" fmla="*/ 634 h 673"/>
                              <a:gd name="T50" fmla="*/ 436 w 1150"/>
                              <a:gd name="T51" fmla="*/ 608 h 673"/>
                              <a:gd name="T52" fmla="*/ 565 w 1150"/>
                              <a:gd name="T53" fmla="*/ 578 h 673"/>
                              <a:gd name="T54" fmla="*/ 695 w 1150"/>
                              <a:gd name="T55" fmla="*/ 544 h 673"/>
                              <a:gd name="T56" fmla="*/ 823 w 1150"/>
                              <a:gd name="T57" fmla="*/ 511 h 673"/>
                              <a:gd name="T58" fmla="*/ 943 w 1150"/>
                              <a:gd name="T59" fmla="*/ 477 h 673"/>
                              <a:gd name="T60" fmla="*/ 1055 w 1150"/>
                              <a:gd name="T61" fmla="*/ 443 h 673"/>
                              <a:gd name="T62" fmla="*/ 1150 w 1150"/>
                              <a:gd name="T63" fmla="*/ 416 h 673"/>
                              <a:gd name="T64" fmla="*/ 1144 w 1150"/>
                              <a:gd name="T65" fmla="*/ 48 h 6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1150" h="673">
                                <a:moveTo>
                                  <a:pt x="1144" y="48"/>
                                </a:moveTo>
                                <a:lnTo>
                                  <a:pt x="1120" y="69"/>
                                </a:lnTo>
                                <a:lnTo>
                                  <a:pt x="1098" y="93"/>
                                </a:lnTo>
                                <a:lnTo>
                                  <a:pt x="1078" y="122"/>
                                </a:lnTo>
                                <a:lnTo>
                                  <a:pt x="1057" y="152"/>
                                </a:lnTo>
                                <a:lnTo>
                                  <a:pt x="1035" y="182"/>
                                </a:lnTo>
                                <a:lnTo>
                                  <a:pt x="1013" y="209"/>
                                </a:lnTo>
                                <a:lnTo>
                                  <a:pt x="987" y="231"/>
                                </a:lnTo>
                                <a:lnTo>
                                  <a:pt x="957" y="245"/>
                                </a:lnTo>
                                <a:lnTo>
                                  <a:pt x="923" y="253"/>
                                </a:lnTo>
                                <a:lnTo>
                                  <a:pt x="885" y="245"/>
                                </a:lnTo>
                                <a:lnTo>
                                  <a:pt x="841" y="227"/>
                                </a:lnTo>
                                <a:lnTo>
                                  <a:pt x="789" y="192"/>
                                </a:lnTo>
                                <a:lnTo>
                                  <a:pt x="729" y="138"/>
                                </a:lnTo>
                                <a:lnTo>
                                  <a:pt x="699" y="108"/>
                                </a:lnTo>
                                <a:lnTo>
                                  <a:pt x="666" y="82"/>
                                </a:lnTo>
                                <a:lnTo>
                                  <a:pt x="636" y="60"/>
                                </a:lnTo>
                                <a:lnTo>
                                  <a:pt x="603" y="42"/>
                                </a:lnTo>
                                <a:lnTo>
                                  <a:pt x="571" y="26"/>
                                </a:lnTo>
                                <a:lnTo>
                                  <a:pt x="539" y="16"/>
                                </a:lnTo>
                                <a:lnTo>
                                  <a:pt x="507" y="8"/>
                                </a:lnTo>
                                <a:lnTo>
                                  <a:pt x="478" y="2"/>
                                </a:lnTo>
                                <a:lnTo>
                                  <a:pt x="448" y="0"/>
                                </a:lnTo>
                                <a:lnTo>
                                  <a:pt x="416" y="0"/>
                                </a:lnTo>
                                <a:lnTo>
                                  <a:pt x="386" y="2"/>
                                </a:lnTo>
                                <a:lnTo>
                                  <a:pt x="358" y="8"/>
                                </a:lnTo>
                                <a:lnTo>
                                  <a:pt x="329" y="14"/>
                                </a:lnTo>
                                <a:lnTo>
                                  <a:pt x="301" y="22"/>
                                </a:lnTo>
                                <a:lnTo>
                                  <a:pt x="274" y="32"/>
                                </a:lnTo>
                                <a:lnTo>
                                  <a:pt x="246" y="45"/>
                                </a:lnTo>
                                <a:lnTo>
                                  <a:pt x="220" y="58"/>
                                </a:lnTo>
                                <a:lnTo>
                                  <a:pt x="196" y="72"/>
                                </a:lnTo>
                                <a:lnTo>
                                  <a:pt x="172" y="86"/>
                                </a:lnTo>
                                <a:lnTo>
                                  <a:pt x="148" y="102"/>
                                </a:lnTo>
                                <a:lnTo>
                                  <a:pt x="124" y="117"/>
                                </a:lnTo>
                                <a:lnTo>
                                  <a:pt x="104" y="136"/>
                                </a:lnTo>
                                <a:lnTo>
                                  <a:pt x="83" y="152"/>
                                </a:lnTo>
                                <a:lnTo>
                                  <a:pt x="65" y="168"/>
                                </a:lnTo>
                                <a:lnTo>
                                  <a:pt x="46" y="184"/>
                                </a:lnTo>
                                <a:lnTo>
                                  <a:pt x="30" y="201"/>
                                </a:lnTo>
                                <a:lnTo>
                                  <a:pt x="12" y="217"/>
                                </a:lnTo>
                                <a:lnTo>
                                  <a:pt x="0" y="231"/>
                                </a:lnTo>
                                <a:lnTo>
                                  <a:pt x="0" y="673"/>
                                </a:lnTo>
                                <a:lnTo>
                                  <a:pt x="4" y="673"/>
                                </a:lnTo>
                                <a:lnTo>
                                  <a:pt x="46" y="673"/>
                                </a:lnTo>
                                <a:lnTo>
                                  <a:pt x="92" y="669"/>
                                </a:lnTo>
                                <a:lnTo>
                                  <a:pt x="142" y="661"/>
                                </a:lnTo>
                                <a:lnTo>
                                  <a:pt x="196" y="653"/>
                                </a:lnTo>
                                <a:lnTo>
                                  <a:pt x="254" y="645"/>
                                </a:lnTo>
                                <a:lnTo>
                                  <a:pt x="311" y="634"/>
                                </a:lnTo>
                                <a:lnTo>
                                  <a:pt x="374" y="622"/>
                                </a:lnTo>
                                <a:lnTo>
                                  <a:pt x="436" y="608"/>
                                </a:lnTo>
                                <a:lnTo>
                                  <a:pt x="501" y="594"/>
                                </a:lnTo>
                                <a:lnTo>
                                  <a:pt x="565" y="578"/>
                                </a:lnTo>
                                <a:lnTo>
                                  <a:pt x="632" y="562"/>
                                </a:lnTo>
                                <a:lnTo>
                                  <a:pt x="695" y="544"/>
                                </a:lnTo>
                                <a:lnTo>
                                  <a:pt x="759" y="529"/>
                                </a:lnTo>
                                <a:lnTo>
                                  <a:pt x="823" y="511"/>
                                </a:lnTo>
                                <a:lnTo>
                                  <a:pt x="885" y="495"/>
                                </a:lnTo>
                                <a:lnTo>
                                  <a:pt x="943" y="477"/>
                                </a:lnTo>
                                <a:lnTo>
                                  <a:pt x="1001" y="459"/>
                                </a:lnTo>
                                <a:lnTo>
                                  <a:pt x="1055" y="443"/>
                                </a:lnTo>
                                <a:lnTo>
                                  <a:pt x="1104" y="429"/>
                                </a:lnTo>
                                <a:lnTo>
                                  <a:pt x="1150" y="416"/>
                                </a:lnTo>
                                <a:lnTo>
                                  <a:pt x="1150" y="46"/>
                                </a:lnTo>
                                <a:lnTo>
                                  <a:pt x="1144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574" name="Freeform 401"/>
                        <wps:cNvSpPr>
                          <a:spLocks/>
                        </wps:cNvSpPr>
                        <wps:spPr bwMode="auto">
                          <a:xfrm>
                            <a:off x="0" y="2095500"/>
                            <a:ext cx="1825881" cy="1107665"/>
                          </a:xfrm>
                          <a:custGeom>
                            <a:avLst/>
                            <a:gdLst>
                              <a:gd name="T0" fmla="*/ 1074 w 1150"/>
                              <a:gd name="T1" fmla="*/ 70 h 698"/>
                              <a:gd name="T2" fmla="*/ 1011 w 1150"/>
                              <a:gd name="T3" fmla="*/ 141 h 698"/>
                              <a:gd name="T4" fmla="*/ 953 w 1150"/>
                              <a:gd name="T5" fmla="*/ 209 h 698"/>
                              <a:gd name="T6" fmla="*/ 897 w 1150"/>
                              <a:gd name="T7" fmla="*/ 262 h 698"/>
                              <a:gd name="T8" fmla="*/ 835 w 1150"/>
                              <a:gd name="T9" fmla="*/ 278 h 698"/>
                              <a:gd name="T10" fmla="*/ 761 w 1150"/>
                              <a:gd name="T11" fmla="*/ 242 h 698"/>
                              <a:gd name="T12" fmla="*/ 693 w 1150"/>
                              <a:gd name="T13" fmla="*/ 177 h 698"/>
                              <a:gd name="T14" fmla="*/ 642 w 1150"/>
                              <a:gd name="T15" fmla="*/ 131 h 698"/>
                              <a:gd name="T16" fmla="*/ 587 w 1150"/>
                              <a:gd name="T17" fmla="*/ 94 h 698"/>
                              <a:gd name="T18" fmla="*/ 527 w 1150"/>
                              <a:gd name="T19" fmla="*/ 62 h 698"/>
                              <a:gd name="T20" fmla="*/ 466 w 1150"/>
                              <a:gd name="T21" fmla="*/ 38 h 698"/>
                              <a:gd name="T22" fmla="*/ 402 w 1150"/>
                              <a:gd name="T23" fmla="*/ 18 h 698"/>
                              <a:gd name="T24" fmla="*/ 334 w 1150"/>
                              <a:gd name="T25" fmla="*/ 6 h 698"/>
                              <a:gd name="T26" fmla="*/ 268 w 1150"/>
                              <a:gd name="T27" fmla="*/ 0 h 698"/>
                              <a:gd name="T28" fmla="*/ 202 w 1150"/>
                              <a:gd name="T29" fmla="*/ 0 h 698"/>
                              <a:gd name="T30" fmla="*/ 134 w 1150"/>
                              <a:gd name="T31" fmla="*/ 6 h 698"/>
                              <a:gd name="T32" fmla="*/ 71 w 1150"/>
                              <a:gd name="T33" fmla="*/ 20 h 698"/>
                              <a:gd name="T34" fmla="*/ 6 w 1150"/>
                              <a:gd name="T35" fmla="*/ 38 h 698"/>
                              <a:gd name="T36" fmla="*/ 0 w 1150"/>
                              <a:gd name="T37" fmla="*/ 698 h 698"/>
                              <a:gd name="T38" fmla="*/ 374 w 1150"/>
                              <a:gd name="T39" fmla="*/ 692 h 698"/>
                              <a:gd name="T40" fmla="*/ 406 w 1150"/>
                              <a:gd name="T41" fmla="*/ 668 h 698"/>
                              <a:gd name="T42" fmla="*/ 456 w 1150"/>
                              <a:gd name="T43" fmla="*/ 633 h 698"/>
                              <a:gd name="T44" fmla="*/ 509 w 1150"/>
                              <a:gd name="T45" fmla="*/ 605 h 698"/>
                              <a:gd name="T46" fmla="*/ 563 w 1150"/>
                              <a:gd name="T47" fmla="*/ 585 h 698"/>
                              <a:gd name="T48" fmla="*/ 616 w 1150"/>
                              <a:gd name="T49" fmla="*/ 571 h 698"/>
                              <a:gd name="T50" fmla="*/ 672 w 1150"/>
                              <a:gd name="T51" fmla="*/ 565 h 698"/>
                              <a:gd name="T52" fmla="*/ 725 w 1150"/>
                              <a:gd name="T53" fmla="*/ 563 h 698"/>
                              <a:gd name="T54" fmla="*/ 779 w 1150"/>
                              <a:gd name="T55" fmla="*/ 565 h 698"/>
                              <a:gd name="T56" fmla="*/ 833 w 1150"/>
                              <a:gd name="T57" fmla="*/ 571 h 698"/>
                              <a:gd name="T58" fmla="*/ 886 w 1150"/>
                              <a:gd name="T59" fmla="*/ 579 h 698"/>
                              <a:gd name="T60" fmla="*/ 939 w 1150"/>
                              <a:gd name="T61" fmla="*/ 589 h 698"/>
                              <a:gd name="T62" fmla="*/ 991 w 1150"/>
                              <a:gd name="T63" fmla="*/ 601 h 698"/>
                              <a:gd name="T64" fmla="*/ 1041 w 1150"/>
                              <a:gd name="T65" fmla="*/ 611 h 698"/>
                              <a:gd name="T66" fmla="*/ 1090 w 1150"/>
                              <a:gd name="T67" fmla="*/ 621 h 698"/>
                              <a:gd name="T68" fmla="*/ 1138 w 1150"/>
                              <a:gd name="T69" fmla="*/ 629 h 698"/>
                              <a:gd name="T70" fmla="*/ 1150 w 1150"/>
                              <a:gd name="T71" fmla="*/ 14 h 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1150" h="698">
                                <a:moveTo>
                                  <a:pt x="1112" y="38"/>
                                </a:moveTo>
                                <a:lnTo>
                                  <a:pt x="1074" y="70"/>
                                </a:lnTo>
                                <a:lnTo>
                                  <a:pt x="1041" y="104"/>
                                </a:lnTo>
                                <a:lnTo>
                                  <a:pt x="1011" y="141"/>
                                </a:lnTo>
                                <a:lnTo>
                                  <a:pt x="981" y="177"/>
                                </a:lnTo>
                                <a:lnTo>
                                  <a:pt x="953" y="209"/>
                                </a:lnTo>
                                <a:lnTo>
                                  <a:pt x="925" y="238"/>
                                </a:lnTo>
                                <a:lnTo>
                                  <a:pt x="897" y="262"/>
                                </a:lnTo>
                                <a:lnTo>
                                  <a:pt x="867" y="274"/>
                                </a:lnTo>
                                <a:lnTo>
                                  <a:pt x="835" y="278"/>
                                </a:lnTo>
                                <a:lnTo>
                                  <a:pt x="799" y="268"/>
                                </a:lnTo>
                                <a:lnTo>
                                  <a:pt x="761" y="242"/>
                                </a:lnTo>
                                <a:lnTo>
                                  <a:pt x="717" y="201"/>
                                </a:lnTo>
                                <a:lnTo>
                                  <a:pt x="693" y="177"/>
                                </a:lnTo>
                                <a:lnTo>
                                  <a:pt x="670" y="151"/>
                                </a:lnTo>
                                <a:lnTo>
                                  <a:pt x="642" y="131"/>
                                </a:lnTo>
                                <a:lnTo>
                                  <a:pt x="616" y="111"/>
                                </a:lnTo>
                                <a:lnTo>
                                  <a:pt x="587" y="94"/>
                                </a:lnTo>
                                <a:lnTo>
                                  <a:pt x="557" y="78"/>
                                </a:lnTo>
                                <a:lnTo>
                                  <a:pt x="527" y="62"/>
                                </a:lnTo>
                                <a:lnTo>
                                  <a:pt x="497" y="50"/>
                                </a:lnTo>
                                <a:lnTo>
                                  <a:pt x="466" y="38"/>
                                </a:lnTo>
                                <a:lnTo>
                                  <a:pt x="434" y="28"/>
                                </a:lnTo>
                                <a:lnTo>
                                  <a:pt x="402" y="18"/>
                                </a:lnTo>
                                <a:lnTo>
                                  <a:pt x="368" y="12"/>
                                </a:lnTo>
                                <a:lnTo>
                                  <a:pt x="334" y="6"/>
                                </a:lnTo>
                                <a:lnTo>
                                  <a:pt x="301" y="2"/>
                                </a:lnTo>
                                <a:lnTo>
                                  <a:pt x="268" y="0"/>
                                </a:lnTo>
                                <a:lnTo>
                                  <a:pt x="234" y="0"/>
                                </a:lnTo>
                                <a:lnTo>
                                  <a:pt x="202" y="0"/>
                                </a:lnTo>
                                <a:lnTo>
                                  <a:pt x="168" y="2"/>
                                </a:lnTo>
                                <a:lnTo>
                                  <a:pt x="134" y="6"/>
                                </a:lnTo>
                                <a:lnTo>
                                  <a:pt x="102" y="14"/>
                                </a:lnTo>
                                <a:lnTo>
                                  <a:pt x="71" y="20"/>
                                </a:lnTo>
                                <a:lnTo>
                                  <a:pt x="38" y="28"/>
                                </a:lnTo>
                                <a:lnTo>
                                  <a:pt x="6" y="38"/>
                                </a:lnTo>
                                <a:lnTo>
                                  <a:pt x="0" y="40"/>
                                </a:lnTo>
                                <a:lnTo>
                                  <a:pt x="0" y="698"/>
                                </a:lnTo>
                                <a:lnTo>
                                  <a:pt x="364" y="698"/>
                                </a:lnTo>
                                <a:lnTo>
                                  <a:pt x="374" y="692"/>
                                </a:lnTo>
                                <a:lnTo>
                                  <a:pt x="390" y="680"/>
                                </a:lnTo>
                                <a:lnTo>
                                  <a:pt x="406" y="668"/>
                                </a:lnTo>
                                <a:lnTo>
                                  <a:pt x="432" y="651"/>
                                </a:lnTo>
                                <a:lnTo>
                                  <a:pt x="456" y="633"/>
                                </a:lnTo>
                                <a:lnTo>
                                  <a:pt x="481" y="619"/>
                                </a:lnTo>
                                <a:lnTo>
                                  <a:pt x="509" y="605"/>
                                </a:lnTo>
                                <a:lnTo>
                                  <a:pt x="535" y="595"/>
                                </a:lnTo>
                                <a:lnTo>
                                  <a:pt x="563" y="585"/>
                                </a:lnTo>
                                <a:lnTo>
                                  <a:pt x="589" y="579"/>
                                </a:lnTo>
                                <a:lnTo>
                                  <a:pt x="616" y="571"/>
                                </a:lnTo>
                                <a:lnTo>
                                  <a:pt x="644" y="569"/>
                                </a:lnTo>
                                <a:lnTo>
                                  <a:pt x="672" y="565"/>
                                </a:lnTo>
                                <a:lnTo>
                                  <a:pt x="697" y="565"/>
                                </a:lnTo>
                                <a:lnTo>
                                  <a:pt x="725" y="563"/>
                                </a:lnTo>
                                <a:lnTo>
                                  <a:pt x="751" y="565"/>
                                </a:lnTo>
                                <a:lnTo>
                                  <a:pt x="779" y="565"/>
                                </a:lnTo>
                                <a:lnTo>
                                  <a:pt x="807" y="569"/>
                                </a:lnTo>
                                <a:lnTo>
                                  <a:pt x="833" y="571"/>
                                </a:lnTo>
                                <a:lnTo>
                                  <a:pt x="859" y="575"/>
                                </a:lnTo>
                                <a:lnTo>
                                  <a:pt x="886" y="579"/>
                                </a:lnTo>
                                <a:lnTo>
                                  <a:pt x="913" y="585"/>
                                </a:lnTo>
                                <a:lnTo>
                                  <a:pt x="939" y="589"/>
                                </a:lnTo>
                                <a:lnTo>
                                  <a:pt x="965" y="595"/>
                                </a:lnTo>
                                <a:lnTo>
                                  <a:pt x="991" y="601"/>
                                </a:lnTo>
                                <a:lnTo>
                                  <a:pt x="1017" y="605"/>
                                </a:lnTo>
                                <a:lnTo>
                                  <a:pt x="1041" y="611"/>
                                </a:lnTo>
                                <a:lnTo>
                                  <a:pt x="1067" y="617"/>
                                </a:lnTo>
                                <a:lnTo>
                                  <a:pt x="1090" y="621"/>
                                </a:lnTo>
                                <a:lnTo>
                                  <a:pt x="1114" y="625"/>
                                </a:lnTo>
                                <a:lnTo>
                                  <a:pt x="1138" y="629"/>
                                </a:lnTo>
                                <a:lnTo>
                                  <a:pt x="1150" y="631"/>
                                </a:lnTo>
                                <a:lnTo>
                                  <a:pt x="1150" y="14"/>
                                </a:lnTo>
                                <a:lnTo>
                                  <a:pt x="1112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575" name="Freeform 402"/>
                        <wps:cNvSpPr>
                          <a:spLocks/>
                        </wps:cNvSpPr>
                        <wps:spPr bwMode="auto">
                          <a:xfrm>
                            <a:off x="847725" y="1628775"/>
                            <a:ext cx="26991" cy="41260"/>
                          </a:xfrm>
                          <a:custGeom>
                            <a:avLst/>
                            <a:gdLst>
                              <a:gd name="T0" fmla="*/ 6 w 17"/>
                              <a:gd name="T1" fmla="*/ 0 h 26"/>
                              <a:gd name="T2" fmla="*/ 6 w 17"/>
                              <a:gd name="T3" fmla="*/ 2 h 26"/>
                              <a:gd name="T4" fmla="*/ 6 w 17"/>
                              <a:gd name="T5" fmla="*/ 8 h 26"/>
                              <a:gd name="T6" fmla="*/ 4 w 17"/>
                              <a:gd name="T7" fmla="*/ 16 h 26"/>
                              <a:gd name="T8" fmla="*/ 0 w 17"/>
                              <a:gd name="T9" fmla="*/ 24 h 26"/>
                              <a:gd name="T10" fmla="*/ 10 w 17"/>
                              <a:gd name="T11" fmla="*/ 26 h 26"/>
                              <a:gd name="T12" fmla="*/ 12 w 17"/>
                              <a:gd name="T13" fmla="*/ 20 h 26"/>
                              <a:gd name="T14" fmla="*/ 17 w 17"/>
                              <a:gd name="T15" fmla="*/ 24 h 26"/>
                              <a:gd name="T16" fmla="*/ 12 w 17"/>
                              <a:gd name="T17" fmla="*/ 6 h 26"/>
                              <a:gd name="T18" fmla="*/ 6 w 17"/>
                              <a:gd name="T19" fmla="*/ 0 h 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" h="26">
                                <a:moveTo>
                                  <a:pt x="6" y="0"/>
                                </a:moveTo>
                                <a:lnTo>
                                  <a:pt x="6" y="2"/>
                                </a:lnTo>
                                <a:lnTo>
                                  <a:pt x="6" y="8"/>
                                </a:lnTo>
                                <a:lnTo>
                                  <a:pt x="4" y="16"/>
                                </a:lnTo>
                                <a:lnTo>
                                  <a:pt x="0" y="24"/>
                                </a:lnTo>
                                <a:lnTo>
                                  <a:pt x="10" y="26"/>
                                </a:lnTo>
                                <a:lnTo>
                                  <a:pt x="12" y="20"/>
                                </a:lnTo>
                                <a:lnTo>
                                  <a:pt x="17" y="24"/>
                                </a:lnTo>
                                <a:lnTo>
                                  <a:pt x="12" y="6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576" name="Freeform 403"/>
                        <wps:cNvSpPr>
                          <a:spLocks/>
                        </wps:cNvSpPr>
                        <wps:spPr bwMode="auto">
                          <a:xfrm>
                            <a:off x="771525" y="1419225"/>
                            <a:ext cx="171474" cy="226929"/>
                          </a:xfrm>
                          <a:custGeom>
                            <a:avLst/>
                            <a:gdLst>
                              <a:gd name="T0" fmla="*/ 104 w 108"/>
                              <a:gd name="T1" fmla="*/ 137 h 143"/>
                              <a:gd name="T2" fmla="*/ 98 w 108"/>
                              <a:gd name="T3" fmla="*/ 133 h 143"/>
                              <a:gd name="T4" fmla="*/ 92 w 108"/>
                              <a:gd name="T5" fmla="*/ 129 h 143"/>
                              <a:gd name="T6" fmla="*/ 88 w 108"/>
                              <a:gd name="T7" fmla="*/ 121 h 143"/>
                              <a:gd name="T8" fmla="*/ 82 w 108"/>
                              <a:gd name="T9" fmla="*/ 113 h 143"/>
                              <a:gd name="T10" fmla="*/ 80 w 108"/>
                              <a:gd name="T11" fmla="*/ 105 h 143"/>
                              <a:gd name="T12" fmla="*/ 80 w 108"/>
                              <a:gd name="T13" fmla="*/ 97 h 143"/>
                              <a:gd name="T14" fmla="*/ 94 w 108"/>
                              <a:gd name="T15" fmla="*/ 95 h 143"/>
                              <a:gd name="T16" fmla="*/ 94 w 108"/>
                              <a:gd name="T17" fmla="*/ 93 h 143"/>
                              <a:gd name="T18" fmla="*/ 90 w 108"/>
                              <a:gd name="T19" fmla="*/ 91 h 143"/>
                              <a:gd name="T20" fmla="*/ 86 w 108"/>
                              <a:gd name="T21" fmla="*/ 87 h 143"/>
                              <a:gd name="T22" fmla="*/ 80 w 108"/>
                              <a:gd name="T23" fmla="*/ 83 h 143"/>
                              <a:gd name="T24" fmla="*/ 74 w 108"/>
                              <a:gd name="T25" fmla="*/ 78 h 143"/>
                              <a:gd name="T26" fmla="*/ 70 w 108"/>
                              <a:gd name="T27" fmla="*/ 72 h 143"/>
                              <a:gd name="T28" fmla="*/ 66 w 108"/>
                              <a:gd name="T29" fmla="*/ 66 h 143"/>
                              <a:gd name="T30" fmla="*/ 64 w 108"/>
                              <a:gd name="T31" fmla="*/ 58 h 143"/>
                              <a:gd name="T32" fmla="*/ 76 w 108"/>
                              <a:gd name="T33" fmla="*/ 52 h 143"/>
                              <a:gd name="T34" fmla="*/ 72 w 108"/>
                              <a:gd name="T35" fmla="*/ 50 h 143"/>
                              <a:gd name="T36" fmla="*/ 66 w 108"/>
                              <a:gd name="T37" fmla="*/ 44 h 143"/>
                              <a:gd name="T38" fmla="*/ 57 w 108"/>
                              <a:gd name="T39" fmla="*/ 30 h 143"/>
                              <a:gd name="T40" fmla="*/ 53 w 108"/>
                              <a:gd name="T41" fmla="*/ 0 h 143"/>
                              <a:gd name="T42" fmla="*/ 51 w 108"/>
                              <a:gd name="T43" fmla="*/ 8 h 143"/>
                              <a:gd name="T44" fmla="*/ 47 w 108"/>
                              <a:gd name="T45" fmla="*/ 24 h 143"/>
                              <a:gd name="T46" fmla="*/ 41 w 108"/>
                              <a:gd name="T47" fmla="*/ 42 h 143"/>
                              <a:gd name="T48" fmla="*/ 27 w 108"/>
                              <a:gd name="T49" fmla="*/ 54 h 143"/>
                              <a:gd name="T50" fmla="*/ 39 w 108"/>
                              <a:gd name="T51" fmla="*/ 58 h 143"/>
                              <a:gd name="T52" fmla="*/ 39 w 108"/>
                              <a:gd name="T53" fmla="*/ 62 h 143"/>
                              <a:gd name="T54" fmla="*/ 37 w 108"/>
                              <a:gd name="T55" fmla="*/ 72 h 143"/>
                              <a:gd name="T56" fmla="*/ 33 w 108"/>
                              <a:gd name="T57" fmla="*/ 85 h 143"/>
                              <a:gd name="T58" fmla="*/ 21 w 108"/>
                              <a:gd name="T59" fmla="*/ 95 h 143"/>
                              <a:gd name="T60" fmla="*/ 31 w 108"/>
                              <a:gd name="T61" fmla="*/ 99 h 143"/>
                              <a:gd name="T62" fmla="*/ 31 w 108"/>
                              <a:gd name="T63" fmla="*/ 99 h 143"/>
                              <a:gd name="T64" fmla="*/ 33 w 108"/>
                              <a:gd name="T65" fmla="*/ 103 h 143"/>
                              <a:gd name="T66" fmla="*/ 35 w 108"/>
                              <a:gd name="T67" fmla="*/ 107 h 143"/>
                              <a:gd name="T68" fmla="*/ 35 w 108"/>
                              <a:gd name="T69" fmla="*/ 111 h 143"/>
                              <a:gd name="T70" fmla="*/ 33 w 108"/>
                              <a:gd name="T71" fmla="*/ 119 h 143"/>
                              <a:gd name="T72" fmla="*/ 27 w 108"/>
                              <a:gd name="T73" fmla="*/ 125 h 143"/>
                              <a:gd name="T74" fmla="*/ 15 w 108"/>
                              <a:gd name="T75" fmla="*/ 131 h 143"/>
                              <a:gd name="T76" fmla="*/ 0 w 108"/>
                              <a:gd name="T77" fmla="*/ 139 h 143"/>
                              <a:gd name="T78" fmla="*/ 45 w 108"/>
                              <a:gd name="T79" fmla="*/ 143 h 143"/>
                              <a:gd name="T80" fmla="*/ 45 w 108"/>
                              <a:gd name="T81" fmla="*/ 143 h 143"/>
                              <a:gd name="T82" fmla="*/ 49 w 108"/>
                              <a:gd name="T83" fmla="*/ 141 h 143"/>
                              <a:gd name="T84" fmla="*/ 56 w 108"/>
                              <a:gd name="T85" fmla="*/ 141 h 143"/>
                              <a:gd name="T86" fmla="*/ 64 w 108"/>
                              <a:gd name="T87" fmla="*/ 139 h 143"/>
                              <a:gd name="T88" fmla="*/ 72 w 108"/>
                              <a:gd name="T89" fmla="*/ 139 h 143"/>
                              <a:gd name="T90" fmla="*/ 82 w 108"/>
                              <a:gd name="T91" fmla="*/ 139 h 143"/>
                              <a:gd name="T92" fmla="*/ 96 w 108"/>
                              <a:gd name="T93" fmla="*/ 139 h 143"/>
                              <a:gd name="T94" fmla="*/ 108 w 108"/>
                              <a:gd name="T95" fmla="*/ 141 h 143"/>
                              <a:gd name="T96" fmla="*/ 108 w 108"/>
                              <a:gd name="T97" fmla="*/ 139 h 143"/>
                              <a:gd name="T98" fmla="*/ 104 w 108"/>
                              <a:gd name="T99" fmla="*/ 13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08" h="143">
                                <a:moveTo>
                                  <a:pt x="104" y="137"/>
                                </a:moveTo>
                                <a:lnTo>
                                  <a:pt x="98" y="133"/>
                                </a:lnTo>
                                <a:lnTo>
                                  <a:pt x="92" y="129"/>
                                </a:lnTo>
                                <a:lnTo>
                                  <a:pt x="88" y="121"/>
                                </a:lnTo>
                                <a:lnTo>
                                  <a:pt x="82" y="113"/>
                                </a:lnTo>
                                <a:lnTo>
                                  <a:pt x="80" y="105"/>
                                </a:lnTo>
                                <a:lnTo>
                                  <a:pt x="80" y="97"/>
                                </a:lnTo>
                                <a:lnTo>
                                  <a:pt x="94" y="95"/>
                                </a:lnTo>
                                <a:lnTo>
                                  <a:pt x="94" y="93"/>
                                </a:lnTo>
                                <a:lnTo>
                                  <a:pt x="90" y="91"/>
                                </a:lnTo>
                                <a:lnTo>
                                  <a:pt x="86" y="87"/>
                                </a:lnTo>
                                <a:lnTo>
                                  <a:pt x="80" y="83"/>
                                </a:lnTo>
                                <a:lnTo>
                                  <a:pt x="74" y="78"/>
                                </a:lnTo>
                                <a:lnTo>
                                  <a:pt x="70" y="72"/>
                                </a:lnTo>
                                <a:lnTo>
                                  <a:pt x="66" y="66"/>
                                </a:lnTo>
                                <a:lnTo>
                                  <a:pt x="64" y="58"/>
                                </a:lnTo>
                                <a:lnTo>
                                  <a:pt x="76" y="52"/>
                                </a:lnTo>
                                <a:lnTo>
                                  <a:pt x="72" y="50"/>
                                </a:lnTo>
                                <a:lnTo>
                                  <a:pt x="66" y="44"/>
                                </a:lnTo>
                                <a:lnTo>
                                  <a:pt x="57" y="30"/>
                                </a:lnTo>
                                <a:lnTo>
                                  <a:pt x="53" y="0"/>
                                </a:lnTo>
                                <a:lnTo>
                                  <a:pt x="51" y="8"/>
                                </a:lnTo>
                                <a:lnTo>
                                  <a:pt x="47" y="24"/>
                                </a:lnTo>
                                <a:lnTo>
                                  <a:pt x="41" y="42"/>
                                </a:lnTo>
                                <a:lnTo>
                                  <a:pt x="27" y="54"/>
                                </a:lnTo>
                                <a:lnTo>
                                  <a:pt x="39" y="58"/>
                                </a:lnTo>
                                <a:lnTo>
                                  <a:pt x="39" y="62"/>
                                </a:lnTo>
                                <a:lnTo>
                                  <a:pt x="37" y="72"/>
                                </a:lnTo>
                                <a:lnTo>
                                  <a:pt x="33" y="85"/>
                                </a:lnTo>
                                <a:lnTo>
                                  <a:pt x="21" y="95"/>
                                </a:lnTo>
                                <a:lnTo>
                                  <a:pt x="31" y="99"/>
                                </a:lnTo>
                                <a:lnTo>
                                  <a:pt x="31" y="99"/>
                                </a:lnTo>
                                <a:lnTo>
                                  <a:pt x="33" y="103"/>
                                </a:lnTo>
                                <a:lnTo>
                                  <a:pt x="35" y="107"/>
                                </a:lnTo>
                                <a:lnTo>
                                  <a:pt x="35" y="111"/>
                                </a:lnTo>
                                <a:lnTo>
                                  <a:pt x="33" y="119"/>
                                </a:lnTo>
                                <a:lnTo>
                                  <a:pt x="27" y="125"/>
                                </a:lnTo>
                                <a:lnTo>
                                  <a:pt x="15" y="131"/>
                                </a:lnTo>
                                <a:lnTo>
                                  <a:pt x="0" y="139"/>
                                </a:lnTo>
                                <a:lnTo>
                                  <a:pt x="45" y="143"/>
                                </a:lnTo>
                                <a:lnTo>
                                  <a:pt x="45" y="143"/>
                                </a:lnTo>
                                <a:lnTo>
                                  <a:pt x="49" y="141"/>
                                </a:lnTo>
                                <a:lnTo>
                                  <a:pt x="56" y="141"/>
                                </a:lnTo>
                                <a:lnTo>
                                  <a:pt x="64" y="139"/>
                                </a:lnTo>
                                <a:lnTo>
                                  <a:pt x="72" y="139"/>
                                </a:lnTo>
                                <a:lnTo>
                                  <a:pt x="82" y="139"/>
                                </a:lnTo>
                                <a:lnTo>
                                  <a:pt x="96" y="139"/>
                                </a:lnTo>
                                <a:lnTo>
                                  <a:pt x="108" y="141"/>
                                </a:lnTo>
                                <a:lnTo>
                                  <a:pt x="108" y="139"/>
                                </a:lnTo>
                                <a:lnTo>
                                  <a:pt x="104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577" name="Freeform 404"/>
                        <wps:cNvSpPr>
                          <a:spLocks/>
                        </wps:cNvSpPr>
                        <wps:spPr bwMode="auto">
                          <a:xfrm>
                            <a:off x="857250" y="1476375"/>
                            <a:ext cx="14290" cy="25391"/>
                          </a:xfrm>
                          <a:custGeom>
                            <a:avLst/>
                            <a:gdLst>
                              <a:gd name="T0" fmla="*/ 2 w 9"/>
                              <a:gd name="T1" fmla="*/ 6 h 16"/>
                              <a:gd name="T2" fmla="*/ 0 w 9"/>
                              <a:gd name="T3" fmla="*/ 2 h 16"/>
                              <a:gd name="T4" fmla="*/ 0 w 9"/>
                              <a:gd name="T5" fmla="*/ 0 h 16"/>
                              <a:gd name="T6" fmla="*/ 0 w 9"/>
                              <a:gd name="T7" fmla="*/ 8 h 16"/>
                              <a:gd name="T8" fmla="*/ 0 w 9"/>
                              <a:gd name="T9" fmla="*/ 14 h 16"/>
                              <a:gd name="T10" fmla="*/ 2 w 9"/>
                              <a:gd name="T11" fmla="*/ 16 h 16"/>
                              <a:gd name="T12" fmla="*/ 2 w 9"/>
                              <a:gd name="T13" fmla="*/ 16 h 16"/>
                              <a:gd name="T14" fmla="*/ 9 w 9"/>
                              <a:gd name="T15" fmla="*/ 14 h 16"/>
                              <a:gd name="T16" fmla="*/ 4 w 9"/>
                              <a:gd name="T17" fmla="*/ 12 h 16"/>
                              <a:gd name="T18" fmla="*/ 2 w 9"/>
                              <a:gd name="T19" fmla="*/ 6 h 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9" h="16">
                                <a:moveTo>
                                  <a:pt x="2" y="6"/>
                                </a:moveTo>
                                <a:lnTo>
                                  <a:pt x="0" y="2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0" y="14"/>
                                </a:lnTo>
                                <a:lnTo>
                                  <a:pt x="2" y="16"/>
                                </a:lnTo>
                                <a:lnTo>
                                  <a:pt x="2" y="16"/>
                                </a:lnTo>
                                <a:lnTo>
                                  <a:pt x="9" y="14"/>
                                </a:lnTo>
                                <a:lnTo>
                                  <a:pt x="4" y="12"/>
                                </a:lnTo>
                                <a:lnTo>
                                  <a:pt x="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578" name="Freeform 405"/>
                        <wps:cNvSpPr>
                          <a:spLocks/>
                        </wps:cNvSpPr>
                        <wps:spPr bwMode="auto">
                          <a:xfrm>
                            <a:off x="857250" y="1514475"/>
                            <a:ext cx="26991" cy="42847"/>
                          </a:xfrm>
                          <a:custGeom>
                            <a:avLst/>
                            <a:gdLst>
                              <a:gd name="T0" fmla="*/ 6 w 17"/>
                              <a:gd name="T1" fmla="*/ 12 h 27"/>
                              <a:gd name="T2" fmla="*/ 2 w 17"/>
                              <a:gd name="T3" fmla="*/ 4 h 27"/>
                              <a:gd name="T4" fmla="*/ 0 w 17"/>
                              <a:gd name="T5" fmla="*/ 0 h 27"/>
                              <a:gd name="T6" fmla="*/ 0 w 17"/>
                              <a:gd name="T7" fmla="*/ 8 h 27"/>
                              <a:gd name="T8" fmla="*/ 4 w 17"/>
                              <a:gd name="T9" fmla="*/ 16 h 27"/>
                              <a:gd name="T10" fmla="*/ 6 w 17"/>
                              <a:gd name="T11" fmla="*/ 21 h 27"/>
                              <a:gd name="T12" fmla="*/ 7 w 17"/>
                              <a:gd name="T13" fmla="*/ 23 h 27"/>
                              <a:gd name="T14" fmla="*/ 7 w 17"/>
                              <a:gd name="T15" fmla="*/ 27 h 27"/>
                              <a:gd name="T16" fmla="*/ 11 w 17"/>
                              <a:gd name="T17" fmla="*/ 27 h 27"/>
                              <a:gd name="T18" fmla="*/ 13 w 17"/>
                              <a:gd name="T19" fmla="*/ 27 h 27"/>
                              <a:gd name="T20" fmla="*/ 15 w 17"/>
                              <a:gd name="T21" fmla="*/ 25 h 27"/>
                              <a:gd name="T22" fmla="*/ 17 w 17"/>
                              <a:gd name="T23" fmla="*/ 25 h 27"/>
                              <a:gd name="T24" fmla="*/ 11 w 17"/>
                              <a:gd name="T25" fmla="*/ 21 h 27"/>
                              <a:gd name="T26" fmla="*/ 6 w 17"/>
                              <a:gd name="T27" fmla="*/ 12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7" h="27">
                                <a:moveTo>
                                  <a:pt x="6" y="12"/>
                                </a:moveTo>
                                <a:lnTo>
                                  <a:pt x="2" y="4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4" y="16"/>
                                </a:lnTo>
                                <a:lnTo>
                                  <a:pt x="6" y="21"/>
                                </a:lnTo>
                                <a:lnTo>
                                  <a:pt x="7" y="23"/>
                                </a:lnTo>
                                <a:lnTo>
                                  <a:pt x="7" y="27"/>
                                </a:lnTo>
                                <a:lnTo>
                                  <a:pt x="11" y="27"/>
                                </a:lnTo>
                                <a:lnTo>
                                  <a:pt x="13" y="27"/>
                                </a:lnTo>
                                <a:lnTo>
                                  <a:pt x="15" y="25"/>
                                </a:lnTo>
                                <a:lnTo>
                                  <a:pt x="17" y="25"/>
                                </a:lnTo>
                                <a:lnTo>
                                  <a:pt x="11" y="21"/>
                                </a:lnTo>
                                <a:lnTo>
                                  <a:pt x="6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579" name="Freeform 406"/>
                        <wps:cNvSpPr>
                          <a:spLocks/>
                        </wps:cNvSpPr>
                        <wps:spPr bwMode="auto">
                          <a:xfrm>
                            <a:off x="847725" y="1581150"/>
                            <a:ext cx="55570" cy="53955"/>
                          </a:xfrm>
                          <a:custGeom>
                            <a:avLst/>
                            <a:gdLst>
                              <a:gd name="T0" fmla="*/ 23 w 35"/>
                              <a:gd name="T1" fmla="*/ 10 h 34"/>
                              <a:gd name="T2" fmla="*/ 23 w 35"/>
                              <a:gd name="T3" fmla="*/ 2 h 34"/>
                              <a:gd name="T4" fmla="*/ 23 w 35"/>
                              <a:gd name="T5" fmla="*/ 0 h 34"/>
                              <a:gd name="T6" fmla="*/ 18 w 35"/>
                              <a:gd name="T7" fmla="*/ 8 h 34"/>
                              <a:gd name="T8" fmla="*/ 18 w 35"/>
                              <a:gd name="T9" fmla="*/ 16 h 34"/>
                              <a:gd name="T10" fmla="*/ 21 w 35"/>
                              <a:gd name="T11" fmla="*/ 22 h 34"/>
                              <a:gd name="T12" fmla="*/ 21 w 35"/>
                              <a:gd name="T13" fmla="*/ 24 h 34"/>
                              <a:gd name="T14" fmla="*/ 14 w 35"/>
                              <a:gd name="T15" fmla="*/ 26 h 34"/>
                              <a:gd name="T16" fmla="*/ 6 w 35"/>
                              <a:gd name="T17" fmla="*/ 28 h 34"/>
                              <a:gd name="T18" fmla="*/ 2 w 35"/>
                              <a:gd name="T19" fmla="*/ 32 h 34"/>
                              <a:gd name="T20" fmla="*/ 0 w 35"/>
                              <a:gd name="T21" fmla="*/ 34 h 34"/>
                              <a:gd name="T22" fmla="*/ 4 w 35"/>
                              <a:gd name="T23" fmla="*/ 32 h 34"/>
                              <a:gd name="T24" fmla="*/ 8 w 35"/>
                              <a:gd name="T25" fmla="*/ 30 h 34"/>
                              <a:gd name="T26" fmla="*/ 14 w 35"/>
                              <a:gd name="T27" fmla="*/ 30 h 34"/>
                              <a:gd name="T28" fmla="*/ 21 w 35"/>
                              <a:gd name="T29" fmla="*/ 28 h 34"/>
                              <a:gd name="T30" fmla="*/ 25 w 35"/>
                              <a:gd name="T31" fmla="*/ 28 h 34"/>
                              <a:gd name="T32" fmla="*/ 31 w 35"/>
                              <a:gd name="T33" fmla="*/ 28 h 34"/>
                              <a:gd name="T34" fmla="*/ 33 w 35"/>
                              <a:gd name="T35" fmla="*/ 28 h 34"/>
                              <a:gd name="T36" fmla="*/ 35 w 35"/>
                              <a:gd name="T37" fmla="*/ 28 h 34"/>
                              <a:gd name="T38" fmla="*/ 27 w 35"/>
                              <a:gd name="T39" fmla="*/ 18 h 34"/>
                              <a:gd name="T40" fmla="*/ 23 w 35"/>
                              <a:gd name="T41" fmla="*/ 10 h 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35" h="34">
                                <a:moveTo>
                                  <a:pt x="23" y="10"/>
                                </a:moveTo>
                                <a:lnTo>
                                  <a:pt x="23" y="2"/>
                                </a:lnTo>
                                <a:lnTo>
                                  <a:pt x="23" y="0"/>
                                </a:lnTo>
                                <a:lnTo>
                                  <a:pt x="18" y="8"/>
                                </a:lnTo>
                                <a:lnTo>
                                  <a:pt x="18" y="16"/>
                                </a:lnTo>
                                <a:lnTo>
                                  <a:pt x="21" y="22"/>
                                </a:lnTo>
                                <a:lnTo>
                                  <a:pt x="21" y="24"/>
                                </a:lnTo>
                                <a:lnTo>
                                  <a:pt x="14" y="26"/>
                                </a:lnTo>
                                <a:lnTo>
                                  <a:pt x="6" y="28"/>
                                </a:lnTo>
                                <a:lnTo>
                                  <a:pt x="2" y="32"/>
                                </a:lnTo>
                                <a:lnTo>
                                  <a:pt x="0" y="34"/>
                                </a:lnTo>
                                <a:lnTo>
                                  <a:pt x="4" y="32"/>
                                </a:lnTo>
                                <a:lnTo>
                                  <a:pt x="8" y="30"/>
                                </a:lnTo>
                                <a:lnTo>
                                  <a:pt x="14" y="30"/>
                                </a:lnTo>
                                <a:lnTo>
                                  <a:pt x="21" y="28"/>
                                </a:lnTo>
                                <a:lnTo>
                                  <a:pt x="25" y="28"/>
                                </a:lnTo>
                                <a:lnTo>
                                  <a:pt x="31" y="28"/>
                                </a:lnTo>
                                <a:lnTo>
                                  <a:pt x="33" y="28"/>
                                </a:lnTo>
                                <a:lnTo>
                                  <a:pt x="35" y="28"/>
                                </a:lnTo>
                                <a:lnTo>
                                  <a:pt x="27" y="18"/>
                                </a:lnTo>
                                <a:lnTo>
                                  <a:pt x="23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580" name="Freeform 407"/>
                        <wps:cNvSpPr>
                          <a:spLocks/>
                        </wps:cNvSpPr>
                        <wps:spPr bwMode="auto">
                          <a:xfrm>
                            <a:off x="666750" y="1638300"/>
                            <a:ext cx="25404" cy="41260"/>
                          </a:xfrm>
                          <a:custGeom>
                            <a:avLst/>
                            <a:gdLst>
                              <a:gd name="T0" fmla="*/ 6 w 16"/>
                              <a:gd name="T1" fmla="*/ 0 h 26"/>
                              <a:gd name="T2" fmla="*/ 6 w 16"/>
                              <a:gd name="T3" fmla="*/ 2 h 26"/>
                              <a:gd name="T4" fmla="*/ 4 w 16"/>
                              <a:gd name="T5" fmla="*/ 8 h 26"/>
                              <a:gd name="T6" fmla="*/ 2 w 16"/>
                              <a:gd name="T7" fmla="*/ 16 h 26"/>
                              <a:gd name="T8" fmla="*/ 0 w 16"/>
                              <a:gd name="T9" fmla="*/ 22 h 26"/>
                              <a:gd name="T10" fmla="*/ 10 w 16"/>
                              <a:gd name="T11" fmla="*/ 26 h 26"/>
                              <a:gd name="T12" fmla="*/ 10 w 16"/>
                              <a:gd name="T13" fmla="*/ 20 h 26"/>
                              <a:gd name="T14" fmla="*/ 16 w 16"/>
                              <a:gd name="T15" fmla="*/ 24 h 26"/>
                              <a:gd name="T16" fmla="*/ 12 w 16"/>
                              <a:gd name="T17" fmla="*/ 4 h 26"/>
                              <a:gd name="T18" fmla="*/ 6 w 16"/>
                              <a:gd name="T19" fmla="*/ 0 h 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6" h="26">
                                <a:moveTo>
                                  <a:pt x="6" y="0"/>
                                </a:moveTo>
                                <a:lnTo>
                                  <a:pt x="6" y="2"/>
                                </a:lnTo>
                                <a:lnTo>
                                  <a:pt x="4" y="8"/>
                                </a:lnTo>
                                <a:lnTo>
                                  <a:pt x="2" y="16"/>
                                </a:lnTo>
                                <a:lnTo>
                                  <a:pt x="0" y="22"/>
                                </a:lnTo>
                                <a:lnTo>
                                  <a:pt x="10" y="26"/>
                                </a:lnTo>
                                <a:lnTo>
                                  <a:pt x="10" y="20"/>
                                </a:lnTo>
                                <a:lnTo>
                                  <a:pt x="16" y="24"/>
                                </a:lnTo>
                                <a:lnTo>
                                  <a:pt x="12" y="4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581" name="Freeform 408"/>
                        <wps:cNvSpPr>
                          <a:spLocks/>
                        </wps:cNvSpPr>
                        <wps:spPr bwMode="auto">
                          <a:xfrm>
                            <a:off x="590550" y="1428750"/>
                            <a:ext cx="171474" cy="226929"/>
                          </a:xfrm>
                          <a:custGeom>
                            <a:avLst/>
                            <a:gdLst>
                              <a:gd name="T0" fmla="*/ 102 w 108"/>
                              <a:gd name="T1" fmla="*/ 137 h 143"/>
                              <a:gd name="T2" fmla="*/ 98 w 108"/>
                              <a:gd name="T3" fmla="*/ 133 h 143"/>
                              <a:gd name="T4" fmla="*/ 92 w 108"/>
                              <a:gd name="T5" fmla="*/ 127 h 143"/>
                              <a:gd name="T6" fmla="*/ 86 w 108"/>
                              <a:gd name="T7" fmla="*/ 121 h 143"/>
                              <a:gd name="T8" fmla="*/ 82 w 108"/>
                              <a:gd name="T9" fmla="*/ 113 h 143"/>
                              <a:gd name="T10" fmla="*/ 78 w 108"/>
                              <a:gd name="T11" fmla="*/ 105 h 143"/>
                              <a:gd name="T12" fmla="*/ 78 w 108"/>
                              <a:gd name="T13" fmla="*/ 97 h 143"/>
                              <a:gd name="T14" fmla="*/ 94 w 108"/>
                              <a:gd name="T15" fmla="*/ 93 h 143"/>
                              <a:gd name="T16" fmla="*/ 92 w 108"/>
                              <a:gd name="T17" fmla="*/ 93 h 143"/>
                              <a:gd name="T18" fmla="*/ 88 w 108"/>
                              <a:gd name="T19" fmla="*/ 91 h 143"/>
                              <a:gd name="T20" fmla="*/ 84 w 108"/>
                              <a:gd name="T21" fmla="*/ 87 h 143"/>
                              <a:gd name="T22" fmla="*/ 78 w 108"/>
                              <a:gd name="T23" fmla="*/ 83 h 143"/>
                              <a:gd name="T24" fmla="*/ 74 w 108"/>
                              <a:gd name="T25" fmla="*/ 77 h 143"/>
                              <a:gd name="T26" fmla="*/ 68 w 108"/>
                              <a:gd name="T27" fmla="*/ 72 h 143"/>
                              <a:gd name="T28" fmla="*/ 66 w 108"/>
                              <a:gd name="T29" fmla="*/ 64 h 143"/>
                              <a:gd name="T30" fmla="*/ 64 w 108"/>
                              <a:gd name="T31" fmla="*/ 56 h 143"/>
                              <a:gd name="T32" fmla="*/ 76 w 108"/>
                              <a:gd name="T33" fmla="*/ 52 h 143"/>
                              <a:gd name="T34" fmla="*/ 72 w 108"/>
                              <a:gd name="T35" fmla="*/ 52 h 143"/>
                              <a:gd name="T36" fmla="*/ 66 w 108"/>
                              <a:gd name="T37" fmla="*/ 44 h 143"/>
                              <a:gd name="T38" fmla="*/ 58 w 108"/>
                              <a:gd name="T39" fmla="*/ 28 h 143"/>
                              <a:gd name="T40" fmla="*/ 52 w 108"/>
                              <a:gd name="T41" fmla="*/ 0 h 143"/>
                              <a:gd name="T42" fmla="*/ 50 w 108"/>
                              <a:gd name="T43" fmla="*/ 8 h 143"/>
                              <a:gd name="T44" fmla="*/ 48 w 108"/>
                              <a:gd name="T45" fmla="*/ 24 h 143"/>
                              <a:gd name="T46" fmla="*/ 40 w 108"/>
                              <a:gd name="T47" fmla="*/ 42 h 143"/>
                              <a:gd name="T48" fmla="*/ 28 w 108"/>
                              <a:gd name="T49" fmla="*/ 54 h 143"/>
                              <a:gd name="T50" fmla="*/ 40 w 108"/>
                              <a:gd name="T51" fmla="*/ 58 h 143"/>
                              <a:gd name="T52" fmla="*/ 40 w 108"/>
                              <a:gd name="T53" fmla="*/ 62 h 143"/>
                              <a:gd name="T54" fmla="*/ 38 w 108"/>
                              <a:gd name="T55" fmla="*/ 72 h 143"/>
                              <a:gd name="T56" fmla="*/ 32 w 108"/>
                              <a:gd name="T57" fmla="*/ 83 h 143"/>
                              <a:gd name="T58" fmla="*/ 20 w 108"/>
                              <a:gd name="T59" fmla="*/ 93 h 143"/>
                              <a:gd name="T60" fmla="*/ 30 w 108"/>
                              <a:gd name="T61" fmla="*/ 97 h 143"/>
                              <a:gd name="T62" fmla="*/ 32 w 108"/>
                              <a:gd name="T63" fmla="*/ 99 h 143"/>
                              <a:gd name="T64" fmla="*/ 32 w 108"/>
                              <a:gd name="T65" fmla="*/ 101 h 143"/>
                              <a:gd name="T66" fmla="*/ 34 w 108"/>
                              <a:gd name="T67" fmla="*/ 105 h 143"/>
                              <a:gd name="T68" fmla="*/ 34 w 108"/>
                              <a:gd name="T69" fmla="*/ 111 h 143"/>
                              <a:gd name="T70" fmla="*/ 32 w 108"/>
                              <a:gd name="T71" fmla="*/ 117 h 143"/>
                              <a:gd name="T72" fmla="*/ 26 w 108"/>
                              <a:gd name="T73" fmla="*/ 123 h 143"/>
                              <a:gd name="T74" fmla="*/ 16 w 108"/>
                              <a:gd name="T75" fmla="*/ 131 h 143"/>
                              <a:gd name="T76" fmla="*/ 0 w 108"/>
                              <a:gd name="T77" fmla="*/ 139 h 143"/>
                              <a:gd name="T78" fmla="*/ 46 w 108"/>
                              <a:gd name="T79" fmla="*/ 143 h 143"/>
                              <a:gd name="T80" fmla="*/ 46 w 108"/>
                              <a:gd name="T81" fmla="*/ 143 h 143"/>
                              <a:gd name="T82" fmla="*/ 50 w 108"/>
                              <a:gd name="T83" fmla="*/ 141 h 143"/>
                              <a:gd name="T84" fmla="*/ 56 w 108"/>
                              <a:gd name="T85" fmla="*/ 141 h 143"/>
                              <a:gd name="T86" fmla="*/ 62 w 108"/>
                              <a:gd name="T87" fmla="*/ 139 h 143"/>
                              <a:gd name="T88" fmla="*/ 72 w 108"/>
                              <a:gd name="T89" fmla="*/ 139 h 143"/>
                              <a:gd name="T90" fmla="*/ 82 w 108"/>
                              <a:gd name="T91" fmla="*/ 139 h 143"/>
                              <a:gd name="T92" fmla="*/ 94 w 108"/>
                              <a:gd name="T93" fmla="*/ 139 h 143"/>
                              <a:gd name="T94" fmla="*/ 108 w 108"/>
                              <a:gd name="T95" fmla="*/ 141 h 143"/>
                              <a:gd name="T96" fmla="*/ 106 w 108"/>
                              <a:gd name="T97" fmla="*/ 141 h 143"/>
                              <a:gd name="T98" fmla="*/ 102 w 108"/>
                              <a:gd name="T99" fmla="*/ 13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08" h="143">
                                <a:moveTo>
                                  <a:pt x="102" y="137"/>
                                </a:moveTo>
                                <a:lnTo>
                                  <a:pt x="98" y="133"/>
                                </a:lnTo>
                                <a:lnTo>
                                  <a:pt x="92" y="127"/>
                                </a:lnTo>
                                <a:lnTo>
                                  <a:pt x="86" y="121"/>
                                </a:lnTo>
                                <a:lnTo>
                                  <a:pt x="82" y="113"/>
                                </a:lnTo>
                                <a:lnTo>
                                  <a:pt x="78" y="105"/>
                                </a:lnTo>
                                <a:lnTo>
                                  <a:pt x="78" y="97"/>
                                </a:lnTo>
                                <a:lnTo>
                                  <a:pt x="94" y="93"/>
                                </a:lnTo>
                                <a:lnTo>
                                  <a:pt x="92" y="93"/>
                                </a:lnTo>
                                <a:lnTo>
                                  <a:pt x="88" y="91"/>
                                </a:lnTo>
                                <a:lnTo>
                                  <a:pt x="84" y="87"/>
                                </a:lnTo>
                                <a:lnTo>
                                  <a:pt x="78" y="83"/>
                                </a:lnTo>
                                <a:lnTo>
                                  <a:pt x="74" y="77"/>
                                </a:lnTo>
                                <a:lnTo>
                                  <a:pt x="68" y="72"/>
                                </a:lnTo>
                                <a:lnTo>
                                  <a:pt x="66" y="64"/>
                                </a:lnTo>
                                <a:lnTo>
                                  <a:pt x="64" y="56"/>
                                </a:lnTo>
                                <a:lnTo>
                                  <a:pt x="76" y="52"/>
                                </a:lnTo>
                                <a:lnTo>
                                  <a:pt x="72" y="52"/>
                                </a:lnTo>
                                <a:lnTo>
                                  <a:pt x="66" y="44"/>
                                </a:lnTo>
                                <a:lnTo>
                                  <a:pt x="58" y="28"/>
                                </a:lnTo>
                                <a:lnTo>
                                  <a:pt x="52" y="0"/>
                                </a:lnTo>
                                <a:lnTo>
                                  <a:pt x="50" y="8"/>
                                </a:lnTo>
                                <a:lnTo>
                                  <a:pt x="48" y="24"/>
                                </a:lnTo>
                                <a:lnTo>
                                  <a:pt x="40" y="42"/>
                                </a:lnTo>
                                <a:lnTo>
                                  <a:pt x="28" y="54"/>
                                </a:lnTo>
                                <a:lnTo>
                                  <a:pt x="40" y="58"/>
                                </a:lnTo>
                                <a:lnTo>
                                  <a:pt x="40" y="62"/>
                                </a:lnTo>
                                <a:lnTo>
                                  <a:pt x="38" y="72"/>
                                </a:lnTo>
                                <a:lnTo>
                                  <a:pt x="32" y="83"/>
                                </a:lnTo>
                                <a:lnTo>
                                  <a:pt x="20" y="93"/>
                                </a:lnTo>
                                <a:lnTo>
                                  <a:pt x="30" y="97"/>
                                </a:lnTo>
                                <a:lnTo>
                                  <a:pt x="32" y="99"/>
                                </a:lnTo>
                                <a:lnTo>
                                  <a:pt x="32" y="101"/>
                                </a:lnTo>
                                <a:lnTo>
                                  <a:pt x="34" y="105"/>
                                </a:lnTo>
                                <a:lnTo>
                                  <a:pt x="34" y="111"/>
                                </a:lnTo>
                                <a:lnTo>
                                  <a:pt x="32" y="117"/>
                                </a:lnTo>
                                <a:lnTo>
                                  <a:pt x="26" y="123"/>
                                </a:lnTo>
                                <a:lnTo>
                                  <a:pt x="16" y="131"/>
                                </a:lnTo>
                                <a:lnTo>
                                  <a:pt x="0" y="139"/>
                                </a:lnTo>
                                <a:lnTo>
                                  <a:pt x="46" y="143"/>
                                </a:lnTo>
                                <a:lnTo>
                                  <a:pt x="46" y="143"/>
                                </a:lnTo>
                                <a:lnTo>
                                  <a:pt x="50" y="141"/>
                                </a:lnTo>
                                <a:lnTo>
                                  <a:pt x="56" y="141"/>
                                </a:lnTo>
                                <a:lnTo>
                                  <a:pt x="62" y="139"/>
                                </a:lnTo>
                                <a:lnTo>
                                  <a:pt x="72" y="139"/>
                                </a:lnTo>
                                <a:lnTo>
                                  <a:pt x="82" y="139"/>
                                </a:lnTo>
                                <a:lnTo>
                                  <a:pt x="94" y="139"/>
                                </a:lnTo>
                                <a:lnTo>
                                  <a:pt x="108" y="141"/>
                                </a:lnTo>
                                <a:lnTo>
                                  <a:pt x="106" y="141"/>
                                </a:lnTo>
                                <a:lnTo>
                                  <a:pt x="102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582" name="Freeform 409"/>
                        <wps:cNvSpPr>
                          <a:spLocks/>
                        </wps:cNvSpPr>
                        <wps:spPr bwMode="auto">
                          <a:xfrm>
                            <a:off x="514350" y="1619250"/>
                            <a:ext cx="23816" cy="41260"/>
                          </a:xfrm>
                          <a:custGeom>
                            <a:avLst/>
                            <a:gdLst>
                              <a:gd name="T0" fmla="*/ 6 w 15"/>
                              <a:gd name="T1" fmla="*/ 0 h 26"/>
                              <a:gd name="T2" fmla="*/ 6 w 15"/>
                              <a:gd name="T3" fmla="*/ 4 h 26"/>
                              <a:gd name="T4" fmla="*/ 6 w 15"/>
                              <a:gd name="T5" fmla="*/ 10 h 26"/>
                              <a:gd name="T6" fmla="*/ 4 w 15"/>
                              <a:gd name="T7" fmla="*/ 18 h 26"/>
                              <a:gd name="T8" fmla="*/ 0 w 15"/>
                              <a:gd name="T9" fmla="*/ 24 h 26"/>
                              <a:gd name="T10" fmla="*/ 10 w 15"/>
                              <a:gd name="T11" fmla="*/ 26 h 26"/>
                              <a:gd name="T12" fmla="*/ 12 w 15"/>
                              <a:gd name="T13" fmla="*/ 22 h 26"/>
                              <a:gd name="T14" fmla="*/ 15 w 15"/>
                              <a:gd name="T15" fmla="*/ 26 h 26"/>
                              <a:gd name="T16" fmla="*/ 14 w 15"/>
                              <a:gd name="T17" fmla="*/ 6 h 26"/>
                              <a:gd name="T18" fmla="*/ 6 w 15"/>
                              <a:gd name="T19" fmla="*/ 0 h 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5" h="26">
                                <a:moveTo>
                                  <a:pt x="6" y="0"/>
                                </a:moveTo>
                                <a:lnTo>
                                  <a:pt x="6" y="4"/>
                                </a:lnTo>
                                <a:lnTo>
                                  <a:pt x="6" y="10"/>
                                </a:lnTo>
                                <a:lnTo>
                                  <a:pt x="4" y="18"/>
                                </a:lnTo>
                                <a:lnTo>
                                  <a:pt x="0" y="24"/>
                                </a:lnTo>
                                <a:lnTo>
                                  <a:pt x="10" y="26"/>
                                </a:lnTo>
                                <a:lnTo>
                                  <a:pt x="12" y="22"/>
                                </a:lnTo>
                                <a:lnTo>
                                  <a:pt x="15" y="26"/>
                                </a:lnTo>
                                <a:lnTo>
                                  <a:pt x="14" y="6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583" name="Freeform 410"/>
                        <wps:cNvSpPr>
                          <a:spLocks/>
                        </wps:cNvSpPr>
                        <wps:spPr bwMode="auto">
                          <a:xfrm>
                            <a:off x="447675" y="1409700"/>
                            <a:ext cx="169886" cy="230102"/>
                          </a:xfrm>
                          <a:custGeom>
                            <a:avLst/>
                            <a:gdLst>
                              <a:gd name="T0" fmla="*/ 103 w 107"/>
                              <a:gd name="T1" fmla="*/ 139 h 145"/>
                              <a:gd name="T2" fmla="*/ 99 w 107"/>
                              <a:gd name="T3" fmla="*/ 133 h 145"/>
                              <a:gd name="T4" fmla="*/ 93 w 107"/>
                              <a:gd name="T5" fmla="*/ 129 h 145"/>
                              <a:gd name="T6" fmla="*/ 87 w 107"/>
                              <a:gd name="T7" fmla="*/ 123 h 145"/>
                              <a:gd name="T8" fmla="*/ 81 w 107"/>
                              <a:gd name="T9" fmla="*/ 115 h 145"/>
                              <a:gd name="T10" fmla="*/ 79 w 107"/>
                              <a:gd name="T11" fmla="*/ 107 h 145"/>
                              <a:gd name="T12" fmla="*/ 79 w 107"/>
                              <a:gd name="T13" fmla="*/ 97 h 145"/>
                              <a:gd name="T14" fmla="*/ 93 w 107"/>
                              <a:gd name="T15" fmla="*/ 95 h 145"/>
                              <a:gd name="T16" fmla="*/ 93 w 107"/>
                              <a:gd name="T17" fmla="*/ 93 h 145"/>
                              <a:gd name="T18" fmla="*/ 89 w 107"/>
                              <a:gd name="T19" fmla="*/ 91 h 145"/>
                              <a:gd name="T20" fmla="*/ 85 w 107"/>
                              <a:gd name="T21" fmla="*/ 87 h 145"/>
                              <a:gd name="T22" fmla="*/ 79 w 107"/>
                              <a:gd name="T23" fmla="*/ 83 h 145"/>
                              <a:gd name="T24" fmla="*/ 73 w 107"/>
                              <a:gd name="T25" fmla="*/ 80 h 145"/>
                              <a:gd name="T26" fmla="*/ 69 w 107"/>
                              <a:gd name="T27" fmla="*/ 72 h 145"/>
                              <a:gd name="T28" fmla="*/ 65 w 107"/>
                              <a:gd name="T29" fmla="*/ 66 h 145"/>
                              <a:gd name="T30" fmla="*/ 63 w 107"/>
                              <a:gd name="T31" fmla="*/ 58 h 145"/>
                              <a:gd name="T32" fmla="*/ 75 w 107"/>
                              <a:gd name="T33" fmla="*/ 52 h 145"/>
                              <a:gd name="T34" fmla="*/ 71 w 107"/>
                              <a:gd name="T35" fmla="*/ 52 h 145"/>
                              <a:gd name="T36" fmla="*/ 65 w 107"/>
                              <a:gd name="T37" fmla="*/ 44 h 145"/>
                              <a:gd name="T38" fmla="*/ 57 w 107"/>
                              <a:gd name="T39" fmla="*/ 30 h 145"/>
                              <a:gd name="T40" fmla="*/ 53 w 107"/>
                              <a:gd name="T41" fmla="*/ 0 h 145"/>
                              <a:gd name="T42" fmla="*/ 51 w 107"/>
                              <a:gd name="T43" fmla="*/ 8 h 145"/>
                              <a:gd name="T44" fmla="*/ 47 w 107"/>
                              <a:gd name="T45" fmla="*/ 26 h 145"/>
                              <a:gd name="T46" fmla="*/ 41 w 107"/>
                              <a:gd name="T47" fmla="*/ 44 h 145"/>
                              <a:gd name="T48" fmla="*/ 27 w 107"/>
                              <a:gd name="T49" fmla="*/ 54 h 145"/>
                              <a:gd name="T50" fmla="*/ 39 w 107"/>
                              <a:gd name="T51" fmla="*/ 58 h 145"/>
                              <a:gd name="T52" fmla="*/ 39 w 107"/>
                              <a:gd name="T53" fmla="*/ 62 h 145"/>
                              <a:gd name="T54" fmla="*/ 37 w 107"/>
                              <a:gd name="T55" fmla="*/ 74 h 145"/>
                              <a:gd name="T56" fmla="*/ 33 w 107"/>
                              <a:gd name="T57" fmla="*/ 85 h 145"/>
                              <a:gd name="T58" fmla="*/ 21 w 107"/>
                              <a:gd name="T59" fmla="*/ 95 h 145"/>
                              <a:gd name="T60" fmla="*/ 31 w 107"/>
                              <a:gd name="T61" fmla="*/ 99 h 145"/>
                              <a:gd name="T62" fmla="*/ 31 w 107"/>
                              <a:gd name="T63" fmla="*/ 99 h 145"/>
                              <a:gd name="T64" fmla="*/ 33 w 107"/>
                              <a:gd name="T65" fmla="*/ 103 h 145"/>
                              <a:gd name="T66" fmla="*/ 35 w 107"/>
                              <a:gd name="T67" fmla="*/ 107 h 145"/>
                              <a:gd name="T68" fmla="*/ 35 w 107"/>
                              <a:gd name="T69" fmla="*/ 113 h 145"/>
                              <a:gd name="T70" fmla="*/ 33 w 107"/>
                              <a:gd name="T71" fmla="*/ 119 h 145"/>
                              <a:gd name="T72" fmla="*/ 27 w 107"/>
                              <a:gd name="T73" fmla="*/ 125 h 145"/>
                              <a:gd name="T74" fmla="*/ 15 w 107"/>
                              <a:gd name="T75" fmla="*/ 131 h 145"/>
                              <a:gd name="T76" fmla="*/ 0 w 107"/>
                              <a:gd name="T77" fmla="*/ 139 h 145"/>
                              <a:gd name="T78" fmla="*/ 45 w 107"/>
                              <a:gd name="T79" fmla="*/ 145 h 145"/>
                              <a:gd name="T80" fmla="*/ 47 w 107"/>
                              <a:gd name="T81" fmla="*/ 145 h 145"/>
                              <a:gd name="T82" fmla="*/ 51 w 107"/>
                              <a:gd name="T83" fmla="*/ 143 h 145"/>
                              <a:gd name="T84" fmla="*/ 55 w 107"/>
                              <a:gd name="T85" fmla="*/ 141 h 145"/>
                              <a:gd name="T86" fmla="*/ 63 w 107"/>
                              <a:gd name="T87" fmla="*/ 141 h 145"/>
                              <a:gd name="T88" fmla="*/ 71 w 107"/>
                              <a:gd name="T89" fmla="*/ 139 h 145"/>
                              <a:gd name="T90" fmla="*/ 83 w 107"/>
                              <a:gd name="T91" fmla="*/ 139 h 145"/>
                              <a:gd name="T92" fmla="*/ 95 w 107"/>
                              <a:gd name="T93" fmla="*/ 141 h 145"/>
                              <a:gd name="T94" fmla="*/ 107 w 107"/>
                              <a:gd name="T95" fmla="*/ 141 h 145"/>
                              <a:gd name="T96" fmla="*/ 107 w 107"/>
                              <a:gd name="T97" fmla="*/ 141 h 145"/>
                              <a:gd name="T98" fmla="*/ 103 w 107"/>
                              <a:gd name="T99" fmla="*/ 139 h 1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07" h="145">
                                <a:moveTo>
                                  <a:pt x="103" y="139"/>
                                </a:moveTo>
                                <a:lnTo>
                                  <a:pt x="99" y="133"/>
                                </a:lnTo>
                                <a:lnTo>
                                  <a:pt x="93" y="129"/>
                                </a:lnTo>
                                <a:lnTo>
                                  <a:pt x="87" y="123"/>
                                </a:lnTo>
                                <a:lnTo>
                                  <a:pt x="81" y="115"/>
                                </a:lnTo>
                                <a:lnTo>
                                  <a:pt x="79" y="107"/>
                                </a:lnTo>
                                <a:lnTo>
                                  <a:pt x="79" y="97"/>
                                </a:lnTo>
                                <a:lnTo>
                                  <a:pt x="93" y="95"/>
                                </a:lnTo>
                                <a:lnTo>
                                  <a:pt x="93" y="93"/>
                                </a:lnTo>
                                <a:lnTo>
                                  <a:pt x="89" y="91"/>
                                </a:lnTo>
                                <a:lnTo>
                                  <a:pt x="85" y="87"/>
                                </a:lnTo>
                                <a:lnTo>
                                  <a:pt x="79" y="83"/>
                                </a:lnTo>
                                <a:lnTo>
                                  <a:pt x="73" y="80"/>
                                </a:lnTo>
                                <a:lnTo>
                                  <a:pt x="69" y="72"/>
                                </a:lnTo>
                                <a:lnTo>
                                  <a:pt x="65" y="66"/>
                                </a:lnTo>
                                <a:lnTo>
                                  <a:pt x="63" y="58"/>
                                </a:lnTo>
                                <a:lnTo>
                                  <a:pt x="75" y="52"/>
                                </a:lnTo>
                                <a:lnTo>
                                  <a:pt x="71" y="52"/>
                                </a:lnTo>
                                <a:lnTo>
                                  <a:pt x="65" y="44"/>
                                </a:lnTo>
                                <a:lnTo>
                                  <a:pt x="57" y="30"/>
                                </a:lnTo>
                                <a:lnTo>
                                  <a:pt x="53" y="0"/>
                                </a:lnTo>
                                <a:lnTo>
                                  <a:pt x="51" y="8"/>
                                </a:lnTo>
                                <a:lnTo>
                                  <a:pt x="47" y="26"/>
                                </a:lnTo>
                                <a:lnTo>
                                  <a:pt x="41" y="44"/>
                                </a:lnTo>
                                <a:lnTo>
                                  <a:pt x="27" y="54"/>
                                </a:lnTo>
                                <a:lnTo>
                                  <a:pt x="39" y="58"/>
                                </a:lnTo>
                                <a:lnTo>
                                  <a:pt x="39" y="62"/>
                                </a:lnTo>
                                <a:lnTo>
                                  <a:pt x="37" y="74"/>
                                </a:lnTo>
                                <a:lnTo>
                                  <a:pt x="33" y="85"/>
                                </a:lnTo>
                                <a:lnTo>
                                  <a:pt x="21" y="95"/>
                                </a:lnTo>
                                <a:lnTo>
                                  <a:pt x="31" y="99"/>
                                </a:lnTo>
                                <a:lnTo>
                                  <a:pt x="31" y="99"/>
                                </a:lnTo>
                                <a:lnTo>
                                  <a:pt x="33" y="103"/>
                                </a:lnTo>
                                <a:lnTo>
                                  <a:pt x="35" y="107"/>
                                </a:lnTo>
                                <a:lnTo>
                                  <a:pt x="35" y="113"/>
                                </a:lnTo>
                                <a:lnTo>
                                  <a:pt x="33" y="119"/>
                                </a:lnTo>
                                <a:lnTo>
                                  <a:pt x="27" y="125"/>
                                </a:lnTo>
                                <a:lnTo>
                                  <a:pt x="15" y="131"/>
                                </a:lnTo>
                                <a:lnTo>
                                  <a:pt x="0" y="139"/>
                                </a:lnTo>
                                <a:lnTo>
                                  <a:pt x="45" y="145"/>
                                </a:lnTo>
                                <a:lnTo>
                                  <a:pt x="47" y="145"/>
                                </a:lnTo>
                                <a:lnTo>
                                  <a:pt x="51" y="143"/>
                                </a:lnTo>
                                <a:lnTo>
                                  <a:pt x="55" y="141"/>
                                </a:lnTo>
                                <a:lnTo>
                                  <a:pt x="63" y="141"/>
                                </a:lnTo>
                                <a:lnTo>
                                  <a:pt x="71" y="139"/>
                                </a:lnTo>
                                <a:lnTo>
                                  <a:pt x="83" y="139"/>
                                </a:lnTo>
                                <a:lnTo>
                                  <a:pt x="95" y="141"/>
                                </a:lnTo>
                                <a:lnTo>
                                  <a:pt x="107" y="141"/>
                                </a:lnTo>
                                <a:lnTo>
                                  <a:pt x="107" y="141"/>
                                </a:lnTo>
                                <a:lnTo>
                                  <a:pt x="103" y="1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584" name="Freeform 411"/>
                        <wps:cNvSpPr>
                          <a:spLocks/>
                        </wps:cNvSpPr>
                        <wps:spPr bwMode="auto">
                          <a:xfrm>
                            <a:off x="523875" y="1476375"/>
                            <a:ext cx="12702" cy="22217"/>
                          </a:xfrm>
                          <a:custGeom>
                            <a:avLst/>
                            <a:gdLst>
                              <a:gd name="T0" fmla="*/ 2 w 8"/>
                              <a:gd name="T1" fmla="*/ 6 h 14"/>
                              <a:gd name="T2" fmla="*/ 0 w 8"/>
                              <a:gd name="T3" fmla="*/ 2 h 14"/>
                              <a:gd name="T4" fmla="*/ 0 w 8"/>
                              <a:gd name="T5" fmla="*/ 0 h 14"/>
                              <a:gd name="T6" fmla="*/ 0 w 8"/>
                              <a:gd name="T7" fmla="*/ 6 h 14"/>
                              <a:gd name="T8" fmla="*/ 0 w 8"/>
                              <a:gd name="T9" fmla="*/ 12 h 14"/>
                              <a:gd name="T10" fmla="*/ 2 w 8"/>
                              <a:gd name="T11" fmla="*/ 14 h 14"/>
                              <a:gd name="T12" fmla="*/ 2 w 8"/>
                              <a:gd name="T13" fmla="*/ 14 h 14"/>
                              <a:gd name="T14" fmla="*/ 8 w 8"/>
                              <a:gd name="T15" fmla="*/ 14 h 14"/>
                              <a:gd name="T16" fmla="*/ 4 w 8"/>
                              <a:gd name="T17" fmla="*/ 10 h 14"/>
                              <a:gd name="T18" fmla="*/ 2 w 8"/>
                              <a:gd name="T19" fmla="*/ 6 h 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" h="14">
                                <a:moveTo>
                                  <a:pt x="2" y="6"/>
                                </a:moveTo>
                                <a:lnTo>
                                  <a:pt x="0" y="2"/>
                                </a:lnTo>
                                <a:lnTo>
                                  <a:pt x="0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2"/>
                                </a:lnTo>
                                <a:lnTo>
                                  <a:pt x="2" y="14"/>
                                </a:lnTo>
                                <a:lnTo>
                                  <a:pt x="2" y="14"/>
                                </a:lnTo>
                                <a:lnTo>
                                  <a:pt x="8" y="14"/>
                                </a:lnTo>
                                <a:lnTo>
                                  <a:pt x="4" y="10"/>
                                </a:lnTo>
                                <a:lnTo>
                                  <a:pt x="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585" name="Freeform 412"/>
                        <wps:cNvSpPr>
                          <a:spLocks/>
                        </wps:cNvSpPr>
                        <wps:spPr bwMode="auto">
                          <a:xfrm>
                            <a:off x="533400" y="1514475"/>
                            <a:ext cx="25404" cy="42847"/>
                          </a:xfrm>
                          <a:custGeom>
                            <a:avLst/>
                            <a:gdLst>
                              <a:gd name="T0" fmla="*/ 4 w 16"/>
                              <a:gd name="T1" fmla="*/ 12 h 27"/>
                              <a:gd name="T2" fmla="*/ 0 w 16"/>
                              <a:gd name="T3" fmla="*/ 4 h 27"/>
                              <a:gd name="T4" fmla="*/ 0 w 16"/>
                              <a:gd name="T5" fmla="*/ 0 h 27"/>
                              <a:gd name="T6" fmla="*/ 0 w 16"/>
                              <a:gd name="T7" fmla="*/ 6 h 27"/>
                              <a:gd name="T8" fmla="*/ 2 w 16"/>
                              <a:gd name="T9" fmla="*/ 14 h 27"/>
                              <a:gd name="T10" fmla="*/ 4 w 16"/>
                              <a:gd name="T11" fmla="*/ 21 h 27"/>
                              <a:gd name="T12" fmla="*/ 6 w 16"/>
                              <a:gd name="T13" fmla="*/ 23 h 27"/>
                              <a:gd name="T14" fmla="*/ 6 w 16"/>
                              <a:gd name="T15" fmla="*/ 27 h 27"/>
                              <a:gd name="T16" fmla="*/ 10 w 16"/>
                              <a:gd name="T17" fmla="*/ 27 h 27"/>
                              <a:gd name="T18" fmla="*/ 12 w 16"/>
                              <a:gd name="T19" fmla="*/ 25 h 27"/>
                              <a:gd name="T20" fmla="*/ 14 w 16"/>
                              <a:gd name="T21" fmla="*/ 25 h 27"/>
                              <a:gd name="T22" fmla="*/ 16 w 16"/>
                              <a:gd name="T23" fmla="*/ 25 h 27"/>
                              <a:gd name="T24" fmla="*/ 10 w 16"/>
                              <a:gd name="T25" fmla="*/ 19 h 27"/>
                              <a:gd name="T26" fmla="*/ 4 w 16"/>
                              <a:gd name="T27" fmla="*/ 12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6" h="27">
                                <a:moveTo>
                                  <a:pt x="4" y="12"/>
                                </a:moveTo>
                                <a:lnTo>
                                  <a:pt x="0" y="4"/>
                                </a:lnTo>
                                <a:lnTo>
                                  <a:pt x="0" y="0"/>
                                </a:lnTo>
                                <a:lnTo>
                                  <a:pt x="0" y="6"/>
                                </a:lnTo>
                                <a:lnTo>
                                  <a:pt x="2" y="14"/>
                                </a:lnTo>
                                <a:lnTo>
                                  <a:pt x="4" y="21"/>
                                </a:lnTo>
                                <a:lnTo>
                                  <a:pt x="6" y="23"/>
                                </a:lnTo>
                                <a:lnTo>
                                  <a:pt x="6" y="27"/>
                                </a:lnTo>
                                <a:lnTo>
                                  <a:pt x="10" y="27"/>
                                </a:lnTo>
                                <a:lnTo>
                                  <a:pt x="12" y="25"/>
                                </a:lnTo>
                                <a:lnTo>
                                  <a:pt x="14" y="25"/>
                                </a:lnTo>
                                <a:lnTo>
                                  <a:pt x="16" y="25"/>
                                </a:lnTo>
                                <a:lnTo>
                                  <a:pt x="10" y="19"/>
                                </a:lnTo>
                                <a:lnTo>
                                  <a:pt x="4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586" name="Freeform 413"/>
                        <wps:cNvSpPr>
                          <a:spLocks/>
                        </wps:cNvSpPr>
                        <wps:spPr bwMode="auto">
                          <a:xfrm>
                            <a:off x="523875" y="1581150"/>
                            <a:ext cx="53983" cy="50781"/>
                          </a:xfrm>
                          <a:custGeom>
                            <a:avLst/>
                            <a:gdLst>
                              <a:gd name="T0" fmla="*/ 22 w 34"/>
                              <a:gd name="T1" fmla="*/ 8 h 32"/>
                              <a:gd name="T2" fmla="*/ 22 w 34"/>
                              <a:gd name="T3" fmla="*/ 2 h 32"/>
                              <a:gd name="T4" fmla="*/ 22 w 34"/>
                              <a:gd name="T5" fmla="*/ 0 h 32"/>
                              <a:gd name="T6" fmla="*/ 18 w 34"/>
                              <a:gd name="T7" fmla="*/ 6 h 32"/>
                              <a:gd name="T8" fmla="*/ 18 w 34"/>
                              <a:gd name="T9" fmla="*/ 14 h 32"/>
                              <a:gd name="T10" fmla="*/ 20 w 34"/>
                              <a:gd name="T11" fmla="*/ 20 h 32"/>
                              <a:gd name="T12" fmla="*/ 20 w 34"/>
                              <a:gd name="T13" fmla="*/ 24 h 32"/>
                              <a:gd name="T14" fmla="*/ 14 w 34"/>
                              <a:gd name="T15" fmla="*/ 26 h 32"/>
                              <a:gd name="T16" fmla="*/ 6 w 34"/>
                              <a:gd name="T17" fmla="*/ 28 h 32"/>
                              <a:gd name="T18" fmla="*/ 2 w 34"/>
                              <a:gd name="T19" fmla="*/ 30 h 32"/>
                              <a:gd name="T20" fmla="*/ 0 w 34"/>
                              <a:gd name="T21" fmla="*/ 32 h 32"/>
                              <a:gd name="T22" fmla="*/ 4 w 34"/>
                              <a:gd name="T23" fmla="*/ 30 h 32"/>
                              <a:gd name="T24" fmla="*/ 8 w 34"/>
                              <a:gd name="T25" fmla="*/ 30 h 32"/>
                              <a:gd name="T26" fmla="*/ 14 w 34"/>
                              <a:gd name="T27" fmla="*/ 28 h 32"/>
                              <a:gd name="T28" fmla="*/ 20 w 34"/>
                              <a:gd name="T29" fmla="*/ 28 h 32"/>
                              <a:gd name="T30" fmla="*/ 24 w 34"/>
                              <a:gd name="T31" fmla="*/ 28 h 32"/>
                              <a:gd name="T32" fmla="*/ 30 w 34"/>
                              <a:gd name="T33" fmla="*/ 26 h 32"/>
                              <a:gd name="T34" fmla="*/ 32 w 34"/>
                              <a:gd name="T35" fmla="*/ 26 h 32"/>
                              <a:gd name="T36" fmla="*/ 34 w 34"/>
                              <a:gd name="T37" fmla="*/ 26 h 32"/>
                              <a:gd name="T38" fmla="*/ 26 w 34"/>
                              <a:gd name="T39" fmla="*/ 18 h 32"/>
                              <a:gd name="T40" fmla="*/ 22 w 34"/>
                              <a:gd name="T41" fmla="*/ 8 h 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34" h="32">
                                <a:moveTo>
                                  <a:pt x="22" y="8"/>
                                </a:moveTo>
                                <a:lnTo>
                                  <a:pt x="22" y="2"/>
                                </a:lnTo>
                                <a:lnTo>
                                  <a:pt x="22" y="0"/>
                                </a:lnTo>
                                <a:lnTo>
                                  <a:pt x="18" y="6"/>
                                </a:lnTo>
                                <a:lnTo>
                                  <a:pt x="18" y="14"/>
                                </a:lnTo>
                                <a:lnTo>
                                  <a:pt x="20" y="20"/>
                                </a:lnTo>
                                <a:lnTo>
                                  <a:pt x="20" y="24"/>
                                </a:lnTo>
                                <a:lnTo>
                                  <a:pt x="14" y="26"/>
                                </a:lnTo>
                                <a:lnTo>
                                  <a:pt x="6" y="28"/>
                                </a:lnTo>
                                <a:lnTo>
                                  <a:pt x="2" y="30"/>
                                </a:lnTo>
                                <a:lnTo>
                                  <a:pt x="0" y="32"/>
                                </a:lnTo>
                                <a:lnTo>
                                  <a:pt x="4" y="30"/>
                                </a:lnTo>
                                <a:lnTo>
                                  <a:pt x="8" y="30"/>
                                </a:lnTo>
                                <a:lnTo>
                                  <a:pt x="14" y="28"/>
                                </a:lnTo>
                                <a:lnTo>
                                  <a:pt x="20" y="28"/>
                                </a:lnTo>
                                <a:lnTo>
                                  <a:pt x="24" y="28"/>
                                </a:lnTo>
                                <a:lnTo>
                                  <a:pt x="30" y="26"/>
                                </a:lnTo>
                                <a:lnTo>
                                  <a:pt x="32" y="26"/>
                                </a:lnTo>
                                <a:lnTo>
                                  <a:pt x="34" y="26"/>
                                </a:lnTo>
                                <a:lnTo>
                                  <a:pt x="26" y="18"/>
                                </a:lnTo>
                                <a:lnTo>
                                  <a:pt x="22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587" name="Freeform 414"/>
                        <wps:cNvSpPr>
                          <a:spLocks/>
                        </wps:cNvSpPr>
                        <wps:spPr bwMode="auto">
                          <a:xfrm>
                            <a:off x="676275" y="1485900"/>
                            <a:ext cx="12702" cy="25391"/>
                          </a:xfrm>
                          <a:custGeom>
                            <a:avLst/>
                            <a:gdLst>
                              <a:gd name="T0" fmla="*/ 4 w 8"/>
                              <a:gd name="T1" fmla="*/ 6 h 16"/>
                              <a:gd name="T2" fmla="*/ 2 w 8"/>
                              <a:gd name="T3" fmla="*/ 2 h 16"/>
                              <a:gd name="T4" fmla="*/ 0 w 8"/>
                              <a:gd name="T5" fmla="*/ 0 h 16"/>
                              <a:gd name="T6" fmla="*/ 0 w 8"/>
                              <a:gd name="T7" fmla="*/ 8 h 16"/>
                              <a:gd name="T8" fmla="*/ 2 w 8"/>
                              <a:gd name="T9" fmla="*/ 12 h 16"/>
                              <a:gd name="T10" fmla="*/ 4 w 8"/>
                              <a:gd name="T11" fmla="*/ 16 h 16"/>
                              <a:gd name="T12" fmla="*/ 4 w 8"/>
                              <a:gd name="T13" fmla="*/ 16 h 16"/>
                              <a:gd name="T14" fmla="*/ 8 w 8"/>
                              <a:gd name="T15" fmla="*/ 14 h 16"/>
                              <a:gd name="T16" fmla="*/ 6 w 8"/>
                              <a:gd name="T17" fmla="*/ 10 h 16"/>
                              <a:gd name="T18" fmla="*/ 4 w 8"/>
                              <a:gd name="T19" fmla="*/ 6 h 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" h="16">
                                <a:moveTo>
                                  <a:pt x="4" y="6"/>
                                </a:moveTo>
                                <a:lnTo>
                                  <a:pt x="2" y="2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2" y="12"/>
                                </a:lnTo>
                                <a:lnTo>
                                  <a:pt x="4" y="16"/>
                                </a:lnTo>
                                <a:lnTo>
                                  <a:pt x="4" y="16"/>
                                </a:lnTo>
                                <a:lnTo>
                                  <a:pt x="8" y="14"/>
                                </a:lnTo>
                                <a:lnTo>
                                  <a:pt x="6" y="10"/>
                                </a:lnTo>
                                <a:lnTo>
                                  <a:pt x="4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588" name="Freeform 415"/>
                        <wps:cNvSpPr>
                          <a:spLocks/>
                        </wps:cNvSpPr>
                        <wps:spPr bwMode="auto">
                          <a:xfrm>
                            <a:off x="685800" y="1524000"/>
                            <a:ext cx="28579" cy="42847"/>
                          </a:xfrm>
                          <a:custGeom>
                            <a:avLst/>
                            <a:gdLst>
                              <a:gd name="T0" fmla="*/ 6 w 18"/>
                              <a:gd name="T1" fmla="*/ 11 h 27"/>
                              <a:gd name="T2" fmla="*/ 2 w 18"/>
                              <a:gd name="T3" fmla="*/ 4 h 27"/>
                              <a:gd name="T4" fmla="*/ 0 w 18"/>
                              <a:gd name="T5" fmla="*/ 0 h 27"/>
                              <a:gd name="T6" fmla="*/ 0 w 18"/>
                              <a:gd name="T7" fmla="*/ 8 h 27"/>
                              <a:gd name="T8" fmla="*/ 2 w 18"/>
                              <a:gd name="T9" fmla="*/ 15 h 27"/>
                              <a:gd name="T10" fmla="*/ 6 w 18"/>
                              <a:gd name="T11" fmla="*/ 21 h 27"/>
                              <a:gd name="T12" fmla="*/ 8 w 18"/>
                              <a:gd name="T13" fmla="*/ 25 h 27"/>
                              <a:gd name="T14" fmla="*/ 8 w 18"/>
                              <a:gd name="T15" fmla="*/ 27 h 27"/>
                              <a:gd name="T16" fmla="*/ 10 w 18"/>
                              <a:gd name="T17" fmla="*/ 27 h 27"/>
                              <a:gd name="T18" fmla="*/ 14 w 18"/>
                              <a:gd name="T19" fmla="*/ 25 h 27"/>
                              <a:gd name="T20" fmla="*/ 16 w 18"/>
                              <a:gd name="T21" fmla="*/ 25 h 27"/>
                              <a:gd name="T22" fmla="*/ 18 w 18"/>
                              <a:gd name="T23" fmla="*/ 25 h 27"/>
                              <a:gd name="T24" fmla="*/ 10 w 18"/>
                              <a:gd name="T25" fmla="*/ 19 h 27"/>
                              <a:gd name="T26" fmla="*/ 6 w 18"/>
                              <a:gd name="T27" fmla="*/ 11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8" h="27">
                                <a:moveTo>
                                  <a:pt x="6" y="11"/>
                                </a:moveTo>
                                <a:lnTo>
                                  <a:pt x="2" y="4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2" y="15"/>
                                </a:lnTo>
                                <a:lnTo>
                                  <a:pt x="6" y="21"/>
                                </a:lnTo>
                                <a:lnTo>
                                  <a:pt x="8" y="25"/>
                                </a:lnTo>
                                <a:lnTo>
                                  <a:pt x="8" y="27"/>
                                </a:lnTo>
                                <a:lnTo>
                                  <a:pt x="10" y="27"/>
                                </a:lnTo>
                                <a:lnTo>
                                  <a:pt x="14" y="25"/>
                                </a:lnTo>
                                <a:lnTo>
                                  <a:pt x="16" y="25"/>
                                </a:lnTo>
                                <a:lnTo>
                                  <a:pt x="18" y="25"/>
                                </a:lnTo>
                                <a:lnTo>
                                  <a:pt x="10" y="19"/>
                                </a:lnTo>
                                <a:lnTo>
                                  <a:pt x="6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589" name="Freeform 416"/>
                        <wps:cNvSpPr>
                          <a:spLocks/>
                        </wps:cNvSpPr>
                        <wps:spPr bwMode="auto">
                          <a:xfrm>
                            <a:off x="666750" y="1590675"/>
                            <a:ext cx="53983" cy="53955"/>
                          </a:xfrm>
                          <a:custGeom>
                            <a:avLst/>
                            <a:gdLst>
                              <a:gd name="T0" fmla="*/ 22 w 34"/>
                              <a:gd name="T1" fmla="*/ 10 h 34"/>
                              <a:gd name="T2" fmla="*/ 22 w 34"/>
                              <a:gd name="T3" fmla="*/ 2 h 34"/>
                              <a:gd name="T4" fmla="*/ 22 w 34"/>
                              <a:gd name="T5" fmla="*/ 0 h 34"/>
                              <a:gd name="T6" fmla="*/ 18 w 34"/>
                              <a:gd name="T7" fmla="*/ 8 h 34"/>
                              <a:gd name="T8" fmla="*/ 18 w 34"/>
                              <a:gd name="T9" fmla="*/ 16 h 34"/>
                              <a:gd name="T10" fmla="*/ 18 w 34"/>
                              <a:gd name="T11" fmla="*/ 20 h 34"/>
                              <a:gd name="T12" fmla="*/ 20 w 34"/>
                              <a:gd name="T13" fmla="*/ 24 h 34"/>
                              <a:gd name="T14" fmla="*/ 12 w 34"/>
                              <a:gd name="T15" fmla="*/ 26 h 34"/>
                              <a:gd name="T16" fmla="*/ 6 w 34"/>
                              <a:gd name="T17" fmla="*/ 28 h 34"/>
                              <a:gd name="T18" fmla="*/ 0 w 34"/>
                              <a:gd name="T19" fmla="*/ 32 h 34"/>
                              <a:gd name="T20" fmla="*/ 0 w 34"/>
                              <a:gd name="T21" fmla="*/ 34 h 34"/>
                              <a:gd name="T22" fmla="*/ 2 w 34"/>
                              <a:gd name="T23" fmla="*/ 32 h 34"/>
                              <a:gd name="T24" fmla="*/ 8 w 34"/>
                              <a:gd name="T25" fmla="*/ 30 h 34"/>
                              <a:gd name="T26" fmla="*/ 12 w 34"/>
                              <a:gd name="T27" fmla="*/ 30 h 34"/>
                              <a:gd name="T28" fmla="*/ 18 w 34"/>
                              <a:gd name="T29" fmla="*/ 30 h 34"/>
                              <a:gd name="T30" fmla="*/ 24 w 34"/>
                              <a:gd name="T31" fmla="*/ 28 h 34"/>
                              <a:gd name="T32" fmla="*/ 28 w 34"/>
                              <a:gd name="T33" fmla="*/ 28 h 34"/>
                              <a:gd name="T34" fmla="*/ 32 w 34"/>
                              <a:gd name="T35" fmla="*/ 28 h 34"/>
                              <a:gd name="T36" fmla="*/ 34 w 34"/>
                              <a:gd name="T37" fmla="*/ 28 h 34"/>
                              <a:gd name="T38" fmla="*/ 24 w 34"/>
                              <a:gd name="T39" fmla="*/ 20 h 34"/>
                              <a:gd name="T40" fmla="*/ 22 w 34"/>
                              <a:gd name="T41" fmla="*/ 10 h 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34" h="34">
                                <a:moveTo>
                                  <a:pt x="22" y="10"/>
                                </a:moveTo>
                                <a:lnTo>
                                  <a:pt x="22" y="2"/>
                                </a:lnTo>
                                <a:lnTo>
                                  <a:pt x="22" y="0"/>
                                </a:lnTo>
                                <a:lnTo>
                                  <a:pt x="18" y="8"/>
                                </a:lnTo>
                                <a:lnTo>
                                  <a:pt x="18" y="16"/>
                                </a:lnTo>
                                <a:lnTo>
                                  <a:pt x="18" y="20"/>
                                </a:lnTo>
                                <a:lnTo>
                                  <a:pt x="20" y="24"/>
                                </a:lnTo>
                                <a:lnTo>
                                  <a:pt x="12" y="26"/>
                                </a:lnTo>
                                <a:lnTo>
                                  <a:pt x="6" y="28"/>
                                </a:lnTo>
                                <a:lnTo>
                                  <a:pt x="0" y="32"/>
                                </a:lnTo>
                                <a:lnTo>
                                  <a:pt x="0" y="34"/>
                                </a:lnTo>
                                <a:lnTo>
                                  <a:pt x="2" y="32"/>
                                </a:lnTo>
                                <a:lnTo>
                                  <a:pt x="8" y="30"/>
                                </a:lnTo>
                                <a:lnTo>
                                  <a:pt x="12" y="30"/>
                                </a:lnTo>
                                <a:lnTo>
                                  <a:pt x="18" y="30"/>
                                </a:lnTo>
                                <a:lnTo>
                                  <a:pt x="24" y="28"/>
                                </a:lnTo>
                                <a:lnTo>
                                  <a:pt x="28" y="28"/>
                                </a:lnTo>
                                <a:lnTo>
                                  <a:pt x="32" y="28"/>
                                </a:lnTo>
                                <a:lnTo>
                                  <a:pt x="34" y="28"/>
                                </a:lnTo>
                                <a:lnTo>
                                  <a:pt x="24" y="20"/>
                                </a:lnTo>
                                <a:lnTo>
                                  <a:pt x="22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590" name="Freeform 417"/>
                        <wps:cNvSpPr>
                          <a:spLocks/>
                        </wps:cNvSpPr>
                        <wps:spPr bwMode="auto">
                          <a:xfrm>
                            <a:off x="857250" y="514350"/>
                            <a:ext cx="979625" cy="2680296"/>
                          </a:xfrm>
                          <a:custGeom>
                            <a:avLst/>
                            <a:gdLst>
                              <a:gd name="T0" fmla="*/ 581 w 617"/>
                              <a:gd name="T1" fmla="*/ 832 h 1689"/>
                              <a:gd name="T2" fmla="*/ 617 w 617"/>
                              <a:gd name="T3" fmla="*/ 689 h 1689"/>
                              <a:gd name="T4" fmla="*/ 551 w 617"/>
                              <a:gd name="T5" fmla="*/ 618 h 1689"/>
                              <a:gd name="T6" fmla="*/ 480 w 617"/>
                              <a:gd name="T7" fmla="*/ 523 h 1689"/>
                              <a:gd name="T8" fmla="*/ 454 w 617"/>
                              <a:gd name="T9" fmla="*/ 441 h 1689"/>
                              <a:gd name="T10" fmla="*/ 520 w 617"/>
                              <a:gd name="T11" fmla="*/ 429 h 1689"/>
                              <a:gd name="T12" fmla="*/ 522 w 617"/>
                              <a:gd name="T13" fmla="*/ 390 h 1689"/>
                              <a:gd name="T14" fmla="*/ 492 w 617"/>
                              <a:gd name="T15" fmla="*/ 320 h 1689"/>
                              <a:gd name="T16" fmla="*/ 579 w 617"/>
                              <a:gd name="T17" fmla="*/ 223 h 1689"/>
                              <a:gd name="T18" fmla="*/ 524 w 617"/>
                              <a:gd name="T19" fmla="*/ 209 h 1689"/>
                              <a:gd name="T20" fmla="*/ 450 w 617"/>
                              <a:gd name="T21" fmla="*/ 229 h 1689"/>
                              <a:gd name="T22" fmla="*/ 408 w 617"/>
                              <a:gd name="T23" fmla="*/ 115 h 1689"/>
                              <a:gd name="T24" fmla="*/ 334 w 617"/>
                              <a:gd name="T25" fmla="*/ 0 h 1689"/>
                              <a:gd name="T26" fmla="*/ 310 w 617"/>
                              <a:gd name="T27" fmla="*/ 48 h 1689"/>
                              <a:gd name="T28" fmla="*/ 292 w 617"/>
                              <a:gd name="T29" fmla="*/ 257 h 1689"/>
                              <a:gd name="T30" fmla="*/ 228 w 617"/>
                              <a:gd name="T31" fmla="*/ 312 h 1689"/>
                              <a:gd name="T32" fmla="*/ 172 w 617"/>
                              <a:gd name="T33" fmla="*/ 364 h 1689"/>
                              <a:gd name="T34" fmla="*/ 184 w 617"/>
                              <a:gd name="T35" fmla="*/ 386 h 1689"/>
                              <a:gd name="T36" fmla="*/ 248 w 617"/>
                              <a:gd name="T37" fmla="*/ 388 h 1689"/>
                              <a:gd name="T38" fmla="*/ 306 w 617"/>
                              <a:gd name="T39" fmla="*/ 390 h 1689"/>
                              <a:gd name="T40" fmla="*/ 314 w 617"/>
                              <a:gd name="T41" fmla="*/ 412 h 1689"/>
                              <a:gd name="T42" fmla="*/ 312 w 617"/>
                              <a:gd name="T43" fmla="*/ 467 h 1689"/>
                              <a:gd name="T44" fmla="*/ 367 w 617"/>
                              <a:gd name="T45" fmla="*/ 457 h 1689"/>
                              <a:gd name="T46" fmla="*/ 367 w 617"/>
                              <a:gd name="T47" fmla="*/ 542 h 1689"/>
                              <a:gd name="T48" fmla="*/ 284 w 617"/>
                              <a:gd name="T49" fmla="*/ 687 h 1689"/>
                              <a:gd name="T50" fmla="*/ 228 w 617"/>
                              <a:gd name="T51" fmla="*/ 788 h 1689"/>
                              <a:gd name="T52" fmla="*/ 280 w 617"/>
                              <a:gd name="T53" fmla="*/ 820 h 1689"/>
                              <a:gd name="T54" fmla="*/ 306 w 617"/>
                              <a:gd name="T55" fmla="*/ 868 h 1689"/>
                              <a:gd name="T56" fmla="*/ 248 w 617"/>
                              <a:gd name="T57" fmla="*/ 977 h 1689"/>
                              <a:gd name="T58" fmla="*/ 180 w 617"/>
                              <a:gd name="T59" fmla="*/ 1008 h 1689"/>
                              <a:gd name="T60" fmla="*/ 124 w 617"/>
                              <a:gd name="T61" fmla="*/ 1028 h 1689"/>
                              <a:gd name="T62" fmla="*/ 111 w 617"/>
                              <a:gd name="T63" fmla="*/ 1060 h 1689"/>
                              <a:gd name="T64" fmla="*/ 190 w 617"/>
                              <a:gd name="T65" fmla="*/ 1143 h 1689"/>
                              <a:gd name="T66" fmla="*/ 264 w 617"/>
                              <a:gd name="T67" fmla="*/ 1191 h 1689"/>
                              <a:gd name="T68" fmla="*/ 230 w 617"/>
                              <a:gd name="T69" fmla="*/ 1250 h 1689"/>
                              <a:gd name="T70" fmla="*/ 174 w 617"/>
                              <a:gd name="T71" fmla="*/ 1301 h 1689"/>
                              <a:gd name="T72" fmla="*/ 111 w 617"/>
                              <a:gd name="T73" fmla="*/ 1334 h 1689"/>
                              <a:gd name="T74" fmla="*/ 50 w 617"/>
                              <a:gd name="T75" fmla="*/ 1358 h 1689"/>
                              <a:gd name="T76" fmla="*/ 8 w 617"/>
                              <a:gd name="T77" fmla="*/ 1366 h 1689"/>
                              <a:gd name="T78" fmla="*/ 22 w 617"/>
                              <a:gd name="T79" fmla="*/ 1418 h 1689"/>
                              <a:gd name="T80" fmla="*/ 90 w 617"/>
                              <a:gd name="T81" fmla="*/ 1475 h 1689"/>
                              <a:gd name="T82" fmla="*/ 141 w 617"/>
                              <a:gd name="T83" fmla="*/ 1499 h 1689"/>
                              <a:gd name="T84" fmla="*/ 188 w 617"/>
                              <a:gd name="T85" fmla="*/ 1503 h 1689"/>
                              <a:gd name="T86" fmla="*/ 240 w 617"/>
                              <a:gd name="T87" fmla="*/ 1493 h 1689"/>
                              <a:gd name="T88" fmla="*/ 304 w 617"/>
                              <a:gd name="T89" fmla="*/ 1483 h 1689"/>
                              <a:gd name="T90" fmla="*/ 357 w 617"/>
                              <a:gd name="T91" fmla="*/ 1493 h 1689"/>
                              <a:gd name="T92" fmla="*/ 367 w 617"/>
                              <a:gd name="T93" fmla="*/ 1554 h 1689"/>
                              <a:gd name="T94" fmla="*/ 312 w 617"/>
                              <a:gd name="T95" fmla="*/ 1622 h 1689"/>
                              <a:gd name="T96" fmla="*/ 280 w 617"/>
                              <a:gd name="T97" fmla="*/ 1636 h 1689"/>
                              <a:gd name="T98" fmla="*/ 322 w 617"/>
                              <a:gd name="T99" fmla="*/ 1677 h 1689"/>
                              <a:gd name="T100" fmla="*/ 563 w 617"/>
                              <a:gd name="T101" fmla="*/ 1677 h 1689"/>
                              <a:gd name="T102" fmla="*/ 585 w 617"/>
                              <a:gd name="T103" fmla="*/ 1650 h 1689"/>
                              <a:gd name="T104" fmla="*/ 611 w 617"/>
                              <a:gd name="T105" fmla="*/ 881 h 168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617" h="1689">
                                <a:moveTo>
                                  <a:pt x="611" y="881"/>
                                </a:moveTo>
                                <a:lnTo>
                                  <a:pt x="597" y="870"/>
                                </a:lnTo>
                                <a:lnTo>
                                  <a:pt x="589" y="858"/>
                                </a:lnTo>
                                <a:lnTo>
                                  <a:pt x="583" y="844"/>
                                </a:lnTo>
                                <a:lnTo>
                                  <a:pt x="581" y="832"/>
                                </a:lnTo>
                                <a:lnTo>
                                  <a:pt x="583" y="818"/>
                                </a:lnTo>
                                <a:lnTo>
                                  <a:pt x="591" y="806"/>
                                </a:lnTo>
                                <a:lnTo>
                                  <a:pt x="613" y="786"/>
                                </a:lnTo>
                                <a:lnTo>
                                  <a:pt x="617" y="782"/>
                                </a:lnTo>
                                <a:lnTo>
                                  <a:pt x="617" y="689"/>
                                </a:lnTo>
                                <a:lnTo>
                                  <a:pt x="615" y="687"/>
                                </a:lnTo>
                                <a:lnTo>
                                  <a:pt x="599" y="671"/>
                                </a:lnTo>
                                <a:lnTo>
                                  <a:pt x="585" y="655"/>
                                </a:lnTo>
                                <a:lnTo>
                                  <a:pt x="567" y="638"/>
                                </a:lnTo>
                                <a:lnTo>
                                  <a:pt x="551" y="618"/>
                                </a:lnTo>
                                <a:lnTo>
                                  <a:pt x="536" y="598"/>
                                </a:lnTo>
                                <a:lnTo>
                                  <a:pt x="520" y="580"/>
                                </a:lnTo>
                                <a:lnTo>
                                  <a:pt x="504" y="560"/>
                                </a:lnTo>
                                <a:lnTo>
                                  <a:pt x="492" y="540"/>
                                </a:lnTo>
                                <a:lnTo>
                                  <a:pt x="480" y="523"/>
                                </a:lnTo>
                                <a:lnTo>
                                  <a:pt x="470" y="505"/>
                                </a:lnTo>
                                <a:lnTo>
                                  <a:pt x="462" y="487"/>
                                </a:lnTo>
                                <a:lnTo>
                                  <a:pt x="456" y="471"/>
                                </a:lnTo>
                                <a:lnTo>
                                  <a:pt x="454" y="455"/>
                                </a:lnTo>
                                <a:lnTo>
                                  <a:pt x="454" y="441"/>
                                </a:lnTo>
                                <a:lnTo>
                                  <a:pt x="462" y="422"/>
                                </a:lnTo>
                                <a:lnTo>
                                  <a:pt x="476" y="416"/>
                                </a:lnTo>
                                <a:lnTo>
                                  <a:pt x="490" y="416"/>
                                </a:lnTo>
                                <a:lnTo>
                                  <a:pt x="506" y="422"/>
                                </a:lnTo>
                                <a:lnTo>
                                  <a:pt x="520" y="429"/>
                                </a:lnTo>
                                <a:lnTo>
                                  <a:pt x="532" y="435"/>
                                </a:lnTo>
                                <a:lnTo>
                                  <a:pt x="538" y="433"/>
                                </a:lnTo>
                                <a:lnTo>
                                  <a:pt x="538" y="422"/>
                                </a:lnTo>
                                <a:lnTo>
                                  <a:pt x="532" y="404"/>
                                </a:lnTo>
                                <a:lnTo>
                                  <a:pt x="522" y="390"/>
                                </a:lnTo>
                                <a:lnTo>
                                  <a:pt x="510" y="376"/>
                                </a:lnTo>
                                <a:lnTo>
                                  <a:pt x="498" y="362"/>
                                </a:lnTo>
                                <a:lnTo>
                                  <a:pt x="490" y="348"/>
                                </a:lnTo>
                                <a:lnTo>
                                  <a:pt x="486" y="336"/>
                                </a:lnTo>
                                <a:lnTo>
                                  <a:pt x="492" y="320"/>
                                </a:lnTo>
                                <a:lnTo>
                                  <a:pt x="504" y="305"/>
                                </a:lnTo>
                                <a:lnTo>
                                  <a:pt x="524" y="287"/>
                                </a:lnTo>
                                <a:lnTo>
                                  <a:pt x="543" y="265"/>
                                </a:lnTo>
                                <a:lnTo>
                                  <a:pt x="563" y="243"/>
                                </a:lnTo>
                                <a:lnTo>
                                  <a:pt x="579" y="223"/>
                                </a:lnTo>
                                <a:lnTo>
                                  <a:pt x="587" y="207"/>
                                </a:lnTo>
                                <a:lnTo>
                                  <a:pt x="587" y="196"/>
                                </a:lnTo>
                                <a:lnTo>
                                  <a:pt x="577" y="193"/>
                                </a:lnTo>
                                <a:lnTo>
                                  <a:pt x="551" y="199"/>
                                </a:lnTo>
                                <a:lnTo>
                                  <a:pt x="524" y="209"/>
                                </a:lnTo>
                                <a:lnTo>
                                  <a:pt x="500" y="221"/>
                                </a:lnTo>
                                <a:lnTo>
                                  <a:pt x="482" y="227"/>
                                </a:lnTo>
                                <a:lnTo>
                                  <a:pt x="470" y="231"/>
                                </a:lnTo>
                                <a:lnTo>
                                  <a:pt x="458" y="233"/>
                                </a:lnTo>
                                <a:lnTo>
                                  <a:pt x="450" y="229"/>
                                </a:lnTo>
                                <a:lnTo>
                                  <a:pt x="444" y="217"/>
                                </a:lnTo>
                                <a:lnTo>
                                  <a:pt x="438" y="199"/>
                                </a:lnTo>
                                <a:lnTo>
                                  <a:pt x="430" y="175"/>
                                </a:lnTo>
                                <a:lnTo>
                                  <a:pt x="420" y="148"/>
                                </a:lnTo>
                                <a:lnTo>
                                  <a:pt x="408" y="115"/>
                                </a:lnTo>
                                <a:lnTo>
                                  <a:pt x="394" y="84"/>
                                </a:lnTo>
                                <a:lnTo>
                                  <a:pt x="378" y="54"/>
                                </a:lnTo>
                                <a:lnTo>
                                  <a:pt x="363" y="28"/>
                                </a:lnTo>
                                <a:lnTo>
                                  <a:pt x="347" y="10"/>
                                </a:lnTo>
                                <a:lnTo>
                                  <a:pt x="334" y="0"/>
                                </a:lnTo>
                                <a:lnTo>
                                  <a:pt x="330" y="0"/>
                                </a:lnTo>
                                <a:lnTo>
                                  <a:pt x="326" y="0"/>
                                </a:lnTo>
                                <a:lnTo>
                                  <a:pt x="322" y="2"/>
                                </a:lnTo>
                                <a:lnTo>
                                  <a:pt x="320" y="4"/>
                                </a:lnTo>
                                <a:lnTo>
                                  <a:pt x="310" y="48"/>
                                </a:lnTo>
                                <a:lnTo>
                                  <a:pt x="310" y="121"/>
                                </a:lnTo>
                                <a:lnTo>
                                  <a:pt x="312" y="196"/>
                                </a:lnTo>
                                <a:lnTo>
                                  <a:pt x="308" y="237"/>
                                </a:lnTo>
                                <a:lnTo>
                                  <a:pt x="302" y="245"/>
                                </a:lnTo>
                                <a:lnTo>
                                  <a:pt x="292" y="257"/>
                                </a:lnTo>
                                <a:lnTo>
                                  <a:pt x="282" y="267"/>
                                </a:lnTo>
                                <a:lnTo>
                                  <a:pt x="270" y="277"/>
                                </a:lnTo>
                                <a:lnTo>
                                  <a:pt x="256" y="289"/>
                                </a:lnTo>
                                <a:lnTo>
                                  <a:pt x="242" y="301"/>
                                </a:lnTo>
                                <a:lnTo>
                                  <a:pt x="228" y="312"/>
                                </a:lnTo>
                                <a:lnTo>
                                  <a:pt x="214" y="324"/>
                                </a:lnTo>
                                <a:lnTo>
                                  <a:pt x="202" y="334"/>
                                </a:lnTo>
                                <a:lnTo>
                                  <a:pt x="190" y="344"/>
                                </a:lnTo>
                                <a:lnTo>
                                  <a:pt x="180" y="354"/>
                                </a:lnTo>
                                <a:lnTo>
                                  <a:pt x="172" y="364"/>
                                </a:lnTo>
                                <a:lnTo>
                                  <a:pt x="168" y="370"/>
                                </a:lnTo>
                                <a:lnTo>
                                  <a:pt x="166" y="376"/>
                                </a:lnTo>
                                <a:lnTo>
                                  <a:pt x="168" y="382"/>
                                </a:lnTo>
                                <a:lnTo>
                                  <a:pt x="174" y="384"/>
                                </a:lnTo>
                                <a:lnTo>
                                  <a:pt x="184" y="386"/>
                                </a:lnTo>
                                <a:lnTo>
                                  <a:pt x="196" y="388"/>
                                </a:lnTo>
                                <a:lnTo>
                                  <a:pt x="208" y="388"/>
                                </a:lnTo>
                                <a:lnTo>
                                  <a:pt x="220" y="388"/>
                                </a:lnTo>
                                <a:lnTo>
                                  <a:pt x="234" y="388"/>
                                </a:lnTo>
                                <a:lnTo>
                                  <a:pt x="248" y="388"/>
                                </a:lnTo>
                                <a:lnTo>
                                  <a:pt x="262" y="388"/>
                                </a:lnTo>
                                <a:lnTo>
                                  <a:pt x="274" y="388"/>
                                </a:lnTo>
                                <a:lnTo>
                                  <a:pt x="286" y="388"/>
                                </a:lnTo>
                                <a:lnTo>
                                  <a:pt x="298" y="390"/>
                                </a:lnTo>
                                <a:lnTo>
                                  <a:pt x="306" y="390"/>
                                </a:lnTo>
                                <a:lnTo>
                                  <a:pt x="312" y="392"/>
                                </a:lnTo>
                                <a:lnTo>
                                  <a:pt x="318" y="396"/>
                                </a:lnTo>
                                <a:lnTo>
                                  <a:pt x="320" y="400"/>
                                </a:lnTo>
                                <a:lnTo>
                                  <a:pt x="318" y="406"/>
                                </a:lnTo>
                                <a:lnTo>
                                  <a:pt x="314" y="412"/>
                                </a:lnTo>
                                <a:lnTo>
                                  <a:pt x="304" y="425"/>
                                </a:lnTo>
                                <a:lnTo>
                                  <a:pt x="300" y="439"/>
                                </a:lnTo>
                                <a:lnTo>
                                  <a:pt x="300" y="451"/>
                                </a:lnTo>
                                <a:lnTo>
                                  <a:pt x="304" y="461"/>
                                </a:lnTo>
                                <a:lnTo>
                                  <a:pt x="312" y="467"/>
                                </a:lnTo>
                                <a:lnTo>
                                  <a:pt x="322" y="469"/>
                                </a:lnTo>
                                <a:lnTo>
                                  <a:pt x="334" y="467"/>
                                </a:lnTo>
                                <a:lnTo>
                                  <a:pt x="347" y="461"/>
                                </a:lnTo>
                                <a:lnTo>
                                  <a:pt x="360" y="455"/>
                                </a:lnTo>
                                <a:lnTo>
                                  <a:pt x="367" y="457"/>
                                </a:lnTo>
                                <a:lnTo>
                                  <a:pt x="376" y="465"/>
                                </a:lnTo>
                                <a:lnTo>
                                  <a:pt x="379" y="479"/>
                                </a:lnTo>
                                <a:lnTo>
                                  <a:pt x="379" y="497"/>
                                </a:lnTo>
                                <a:lnTo>
                                  <a:pt x="376" y="519"/>
                                </a:lnTo>
                                <a:lnTo>
                                  <a:pt x="367" y="542"/>
                                </a:lnTo>
                                <a:lnTo>
                                  <a:pt x="355" y="568"/>
                                </a:lnTo>
                                <a:lnTo>
                                  <a:pt x="341" y="594"/>
                                </a:lnTo>
                                <a:lnTo>
                                  <a:pt x="322" y="624"/>
                                </a:lnTo>
                                <a:lnTo>
                                  <a:pt x="304" y="655"/>
                                </a:lnTo>
                                <a:lnTo>
                                  <a:pt x="284" y="687"/>
                                </a:lnTo>
                                <a:lnTo>
                                  <a:pt x="266" y="717"/>
                                </a:lnTo>
                                <a:lnTo>
                                  <a:pt x="250" y="743"/>
                                </a:lnTo>
                                <a:lnTo>
                                  <a:pt x="238" y="762"/>
                                </a:lnTo>
                                <a:lnTo>
                                  <a:pt x="230" y="778"/>
                                </a:lnTo>
                                <a:lnTo>
                                  <a:pt x="228" y="788"/>
                                </a:lnTo>
                                <a:lnTo>
                                  <a:pt x="232" y="796"/>
                                </a:lnTo>
                                <a:lnTo>
                                  <a:pt x="242" y="804"/>
                                </a:lnTo>
                                <a:lnTo>
                                  <a:pt x="254" y="810"/>
                                </a:lnTo>
                                <a:lnTo>
                                  <a:pt x="268" y="816"/>
                                </a:lnTo>
                                <a:lnTo>
                                  <a:pt x="280" y="820"/>
                                </a:lnTo>
                                <a:lnTo>
                                  <a:pt x="292" y="824"/>
                                </a:lnTo>
                                <a:lnTo>
                                  <a:pt x="300" y="828"/>
                                </a:lnTo>
                                <a:lnTo>
                                  <a:pt x="302" y="834"/>
                                </a:lnTo>
                                <a:lnTo>
                                  <a:pt x="306" y="848"/>
                                </a:lnTo>
                                <a:lnTo>
                                  <a:pt x="306" y="868"/>
                                </a:lnTo>
                                <a:lnTo>
                                  <a:pt x="304" y="889"/>
                                </a:lnTo>
                                <a:lnTo>
                                  <a:pt x="300" y="913"/>
                                </a:lnTo>
                                <a:lnTo>
                                  <a:pt x="288" y="937"/>
                                </a:lnTo>
                                <a:lnTo>
                                  <a:pt x="272" y="959"/>
                                </a:lnTo>
                                <a:lnTo>
                                  <a:pt x="248" y="977"/>
                                </a:lnTo>
                                <a:lnTo>
                                  <a:pt x="236" y="984"/>
                                </a:lnTo>
                                <a:lnTo>
                                  <a:pt x="222" y="992"/>
                                </a:lnTo>
                                <a:lnTo>
                                  <a:pt x="208" y="998"/>
                                </a:lnTo>
                                <a:lnTo>
                                  <a:pt x="194" y="1002"/>
                                </a:lnTo>
                                <a:lnTo>
                                  <a:pt x="180" y="1008"/>
                                </a:lnTo>
                                <a:lnTo>
                                  <a:pt x="166" y="1012"/>
                                </a:lnTo>
                                <a:lnTo>
                                  <a:pt x="154" y="1016"/>
                                </a:lnTo>
                                <a:lnTo>
                                  <a:pt x="145" y="1020"/>
                                </a:lnTo>
                                <a:lnTo>
                                  <a:pt x="135" y="1024"/>
                                </a:lnTo>
                                <a:lnTo>
                                  <a:pt x="124" y="1028"/>
                                </a:lnTo>
                                <a:lnTo>
                                  <a:pt x="118" y="1034"/>
                                </a:lnTo>
                                <a:lnTo>
                                  <a:pt x="112" y="1038"/>
                                </a:lnTo>
                                <a:lnTo>
                                  <a:pt x="111" y="1044"/>
                                </a:lnTo>
                                <a:lnTo>
                                  <a:pt x="108" y="1052"/>
                                </a:lnTo>
                                <a:lnTo>
                                  <a:pt x="111" y="1060"/>
                                </a:lnTo>
                                <a:lnTo>
                                  <a:pt x="117" y="1070"/>
                                </a:lnTo>
                                <a:lnTo>
                                  <a:pt x="129" y="1090"/>
                                </a:lnTo>
                                <a:lnTo>
                                  <a:pt x="148" y="1109"/>
                                </a:lnTo>
                                <a:lnTo>
                                  <a:pt x="168" y="1127"/>
                                </a:lnTo>
                                <a:lnTo>
                                  <a:pt x="190" y="1143"/>
                                </a:lnTo>
                                <a:lnTo>
                                  <a:pt x="212" y="1157"/>
                                </a:lnTo>
                                <a:lnTo>
                                  <a:pt x="230" y="1171"/>
                                </a:lnTo>
                                <a:lnTo>
                                  <a:pt x="246" y="1179"/>
                                </a:lnTo>
                                <a:lnTo>
                                  <a:pt x="258" y="1185"/>
                                </a:lnTo>
                                <a:lnTo>
                                  <a:pt x="264" y="1191"/>
                                </a:lnTo>
                                <a:lnTo>
                                  <a:pt x="264" y="1199"/>
                                </a:lnTo>
                                <a:lnTo>
                                  <a:pt x="260" y="1210"/>
                                </a:lnTo>
                                <a:lnTo>
                                  <a:pt x="252" y="1223"/>
                                </a:lnTo>
                                <a:lnTo>
                                  <a:pt x="242" y="1236"/>
                                </a:lnTo>
                                <a:lnTo>
                                  <a:pt x="230" y="1250"/>
                                </a:lnTo>
                                <a:lnTo>
                                  <a:pt x="216" y="1265"/>
                                </a:lnTo>
                                <a:lnTo>
                                  <a:pt x="204" y="1278"/>
                                </a:lnTo>
                                <a:lnTo>
                                  <a:pt x="196" y="1286"/>
                                </a:lnTo>
                                <a:lnTo>
                                  <a:pt x="186" y="1295"/>
                                </a:lnTo>
                                <a:lnTo>
                                  <a:pt x="174" y="1301"/>
                                </a:lnTo>
                                <a:lnTo>
                                  <a:pt x="162" y="1309"/>
                                </a:lnTo>
                                <a:lnTo>
                                  <a:pt x="150" y="1315"/>
                                </a:lnTo>
                                <a:lnTo>
                                  <a:pt x="139" y="1322"/>
                                </a:lnTo>
                                <a:lnTo>
                                  <a:pt x="124" y="1330"/>
                                </a:lnTo>
                                <a:lnTo>
                                  <a:pt x="111" y="1334"/>
                                </a:lnTo>
                                <a:lnTo>
                                  <a:pt x="96" y="1340"/>
                                </a:lnTo>
                                <a:lnTo>
                                  <a:pt x="84" y="1346"/>
                                </a:lnTo>
                                <a:lnTo>
                                  <a:pt x="72" y="1350"/>
                                </a:lnTo>
                                <a:lnTo>
                                  <a:pt x="60" y="1354"/>
                                </a:lnTo>
                                <a:lnTo>
                                  <a:pt x="50" y="1358"/>
                                </a:lnTo>
                                <a:lnTo>
                                  <a:pt x="40" y="1360"/>
                                </a:lnTo>
                                <a:lnTo>
                                  <a:pt x="32" y="1362"/>
                                </a:lnTo>
                                <a:lnTo>
                                  <a:pt x="26" y="1362"/>
                                </a:lnTo>
                                <a:lnTo>
                                  <a:pt x="16" y="1364"/>
                                </a:lnTo>
                                <a:lnTo>
                                  <a:pt x="8" y="1366"/>
                                </a:lnTo>
                                <a:lnTo>
                                  <a:pt x="0" y="1370"/>
                                </a:lnTo>
                                <a:lnTo>
                                  <a:pt x="0" y="1378"/>
                                </a:lnTo>
                                <a:lnTo>
                                  <a:pt x="0" y="1388"/>
                                </a:lnTo>
                                <a:lnTo>
                                  <a:pt x="8" y="1402"/>
                                </a:lnTo>
                                <a:lnTo>
                                  <a:pt x="22" y="1418"/>
                                </a:lnTo>
                                <a:lnTo>
                                  <a:pt x="42" y="1437"/>
                                </a:lnTo>
                                <a:lnTo>
                                  <a:pt x="54" y="1449"/>
                                </a:lnTo>
                                <a:lnTo>
                                  <a:pt x="66" y="1459"/>
                                </a:lnTo>
                                <a:lnTo>
                                  <a:pt x="78" y="1467"/>
                                </a:lnTo>
                                <a:lnTo>
                                  <a:pt x="90" y="1475"/>
                                </a:lnTo>
                                <a:lnTo>
                                  <a:pt x="100" y="1481"/>
                                </a:lnTo>
                                <a:lnTo>
                                  <a:pt x="111" y="1487"/>
                                </a:lnTo>
                                <a:lnTo>
                                  <a:pt x="123" y="1491"/>
                                </a:lnTo>
                                <a:lnTo>
                                  <a:pt x="133" y="1497"/>
                                </a:lnTo>
                                <a:lnTo>
                                  <a:pt x="141" y="1499"/>
                                </a:lnTo>
                                <a:lnTo>
                                  <a:pt x="150" y="1501"/>
                                </a:lnTo>
                                <a:lnTo>
                                  <a:pt x="160" y="1503"/>
                                </a:lnTo>
                                <a:lnTo>
                                  <a:pt x="170" y="1505"/>
                                </a:lnTo>
                                <a:lnTo>
                                  <a:pt x="180" y="1505"/>
                                </a:lnTo>
                                <a:lnTo>
                                  <a:pt x="188" y="1503"/>
                                </a:lnTo>
                                <a:lnTo>
                                  <a:pt x="198" y="1503"/>
                                </a:lnTo>
                                <a:lnTo>
                                  <a:pt x="206" y="1501"/>
                                </a:lnTo>
                                <a:lnTo>
                                  <a:pt x="216" y="1499"/>
                                </a:lnTo>
                                <a:lnTo>
                                  <a:pt x="228" y="1495"/>
                                </a:lnTo>
                                <a:lnTo>
                                  <a:pt x="240" y="1493"/>
                                </a:lnTo>
                                <a:lnTo>
                                  <a:pt x="252" y="1491"/>
                                </a:lnTo>
                                <a:lnTo>
                                  <a:pt x="266" y="1489"/>
                                </a:lnTo>
                                <a:lnTo>
                                  <a:pt x="278" y="1485"/>
                                </a:lnTo>
                                <a:lnTo>
                                  <a:pt x="292" y="1485"/>
                                </a:lnTo>
                                <a:lnTo>
                                  <a:pt x="304" y="1483"/>
                                </a:lnTo>
                                <a:lnTo>
                                  <a:pt x="318" y="1483"/>
                                </a:lnTo>
                                <a:lnTo>
                                  <a:pt x="330" y="1483"/>
                                </a:lnTo>
                                <a:lnTo>
                                  <a:pt x="340" y="1485"/>
                                </a:lnTo>
                                <a:lnTo>
                                  <a:pt x="349" y="1489"/>
                                </a:lnTo>
                                <a:lnTo>
                                  <a:pt x="357" y="1493"/>
                                </a:lnTo>
                                <a:lnTo>
                                  <a:pt x="363" y="1499"/>
                                </a:lnTo>
                                <a:lnTo>
                                  <a:pt x="367" y="1505"/>
                                </a:lnTo>
                                <a:lnTo>
                                  <a:pt x="372" y="1515"/>
                                </a:lnTo>
                                <a:lnTo>
                                  <a:pt x="372" y="1535"/>
                                </a:lnTo>
                                <a:lnTo>
                                  <a:pt x="367" y="1554"/>
                                </a:lnTo>
                                <a:lnTo>
                                  <a:pt x="361" y="1572"/>
                                </a:lnTo>
                                <a:lnTo>
                                  <a:pt x="351" y="1588"/>
                                </a:lnTo>
                                <a:lnTo>
                                  <a:pt x="340" y="1604"/>
                                </a:lnTo>
                                <a:lnTo>
                                  <a:pt x="326" y="1614"/>
                                </a:lnTo>
                                <a:lnTo>
                                  <a:pt x="312" y="1622"/>
                                </a:lnTo>
                                <a:lnTo>
                                  <a:pt x="294" y="1624"/>
                                </a:lnTo>
                                <a:lnTo>
                                  <a:pt x="292" y="1624"/>
                                </a:lnTo>
                                <a:lnTo>
                                  <a:pt x="288" y="1626"/>
                                </a:lnTo>
                                <a:lnTo>
                                  <a:pt x="284" y="1632"/>
                                </a:lnTo>
                                <a:lnTo>
                                  <a:pt x="280" y="1636"/>
                                </a:lnTo>
                                <a:lnTo>
                                  <a:pt x="280" y="1642"/>
                                </a:lnTo>
                                <a:lnTo>
                                  <a:pt x="284" y="1650"/>
                                </a:lnTo>
                                <a:lnTo>
                                  <a:pt x="292" y="1659"/>
                                </a:lnTo>
                                <a:lnTo>
                                  <a:pt x="308" y="1669"/>
                                </a:lnTo>
                                <a:lnTo>
                                  <a:pt x="322" y="1677"/>
                                </a:lnTo>
                                <a:lnTo>
                                  <a:pt x="338" y="1683"/>
                                </a:lnTo>
                                <a:lnTo>
                                  <a:pt x="353" y="1689"/>
                                </a:lnTo>
                                <a:lnTo>
                                  <a:pt x="355" y="1689"/>
                                </a:lnTo>
                                <a:lnTo>
                                  <a:pt x="553" y="1689"/>
                                </a:lnTo>
                                <a:lnTo>
                                  <a:pt x="563" y="1677"/>
                                </a:lnTo>
                                <a:lnTo>
                                  <a:pt x="571" y="1663"/>
                                </a:lnTo>
                                <a:lnTo>
                                  <a:pt x="573" y="1654"/>
                                </a:lnTo>
                                <a:lnTo>
                                  <a:pt x="575" y="1650"/>
                                </a:lnTo>
                                <a:lnTo>
                                  <a:pt x="577" y="1650"/>
                                </a:lnTo>
                                <a:lnTo>
                                  <a:pt x="585" y="1650"/>
                                </a:lnTo>
                                <a:lnTo>
                                  <a:pt x="599" y="1652"/>
                                </a:lnTo>
                                <a:lnTo>
                                  <a:pt x="613" y="1652"/>
                                </a:lnTo>
                                <a:lnTo>
                                  <a:pt x="617" y="1652"/>
                                </a:lnTo>
                                <a:lnTo>
                                  <a:pt x="617" y="887"/>
                                </a:lnTo>
                                <a:lnTo>
                                  <a:pt x="611" y="8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591" name="Freeform 418"/>
                        <wps:cNvSpPr>
                          <a:spLocks/>
                        </wps:cNvSpPr>
                        <wps:spPr bwMode="auto">
                          <a:xfrm>
                            <a:off x="1409700" y="2838450"/>
                            <a:ext cx="301667" cy="325317"/>
                          </a:xfrm>
                          <a:custGeom>
                            <a:avLst/>
                            <a:gdLst>
                              <a:gd name="T0" fmla="*/ 64 w 190"/>
                              <a:gd name="T1" fmla="*/ 0 h 205"/>
                              <a:gd name="T2" fmla="*/ 64 w 190"/>
                              <a:gd name="T3" fmla="*/ 6 h 205"/>
                              <a:gd name="T4" fmla="*/ 62 w 190"/>
                              <a:gd name="T5" fmla="*/ 22 h 205"/>
                              <a:gd name="T6" fmla="*/ 60 w 190"/>
                              <a:gd name="T7" fmla="*/ 46 h 205"/>
                              <a:gd name="T8" fmla="*/ 56 w 190"/>
                              <a:gd name="T9" fmla="*/ 75 h 205"/>
                              <a:gd name="T10" fmla="*/ 48 w 190"/>
                              <a:gd name="T11" fmla="*/ 104 h 205"/>
                              <a:gd name="T12" fmla="*/ 38 w 190"/>
                              <a:gd name="T13" fmla="*/ 136 h 205"/>
                              <a:gd name="T14" fmla="*/ 22 w 190"/>
                              <a:gd name="T15" fmla="*/ 162 h 205"/>
                              <a:gd name="T16" fmla="*/ 0 w 190"/>
                              <a:gd name="T17" fmla="*/ 186 h 205"/>
                              <a:gd name="T18" fmla="*/ 106 w 190"/>
                              <a:gd name="T19" fmla="*/ 205 h 205"/>
                              <a:gd name="T20" fmla="*/ 126 w 190"/>
                              <a:gd name="T21" fmla="*/ 164 h 205"/>
                              <a:gd name="T22" fmla="*/ 190 w 190"/>
                              <a:gd name="T23" fmla="*/ 196 h 205"/>
                              <a:gd name="T24" fmla="*/ 148 w 190"/>
                              <a:gd name="T25" fmla="*/ 42 h 205"/>
                              <a:gd name="T26" fmla="*/ 64 w 190"/>
                              <a:gd name="T27" fmla="*/ 0 h 2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90" h="205">
                                <a:moveTo>
                                  <a:pt x="64" y="0"/>
                                </a:moveTo>
                                <a:lnTo>
                                  <a:pt x="64" y="6"/>
                                </a:lnTo>
                                <a:lnTo>
                                  <a:pt x="62" y="22"/>
                                </a:lnTo>
                                <a:lnTo>
                                  <a:pt x="60" y="46"/>
                                </a:lnTo>
                                <a:lnTo>
                                  <a:pt x="56" y="75"/>
                                </a:lnTo>
                                <a:lnTo>
                                  <a:pt x="48" y="104"/>
                                </a:lnTo>
                                <a:lnTo>
                                  <a:pt x="38" y="136"/>
                                </a:lnTo>
                                <a:lnTo>
                                  <a:pt x="22" y="162"/>
                                </a:lnTo>
                                <a:lnTo>
                                  <a:pt x="0" y="186"/>
                                </a:lnTo>
                                <a:lnTo>
                                  <a:pt x="106" y="205"/>
                                </a:lnTo>
                                <a:lnTo>
                                  <a:pt x="126" y="164"/>
                                </a:lnTo>
                                <a:lnTo>
                                  <a:pt x="190" y="196"/>
                                </a:lnTo>
                                <a:lnTo>
                                  <a:pt x="148" y="42"/>
                                </a:lnTo>
                                <a:lnTo>
                                  <a:pt x="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592" name="Freeform 419"/>
                        <wps:cNvSpPr>
                          <a:spLocks/>
                        </wps:cNvSpPr>
                        <wps:spPr bwMode="auto">
                          <a:xfrm>
                            <a:off x="914401" y="1143000"/>
                            <a:ext cx="917704" cy="1936034"/>
                          </a:xfrm>
                          <a:custGeom>
                            <a:avLst/>
                            <a:gdLst>
                              <a:gd name="T0" fmla="*/ 536 w 578"/>
                              <a:gd name="T1" fmla="*/ 481 h 1220"/>
                              <a:gd name="T2" fmla="*/ 508 w 578"/>
                              <a:gd name="T3" fmla="*/ 408 h 1220"/>
                              <a:gd name="T4" fmla="*/ 516 w 578"/>
                              <a:gd name="T5" fmla="*/ 376 h 1220"/>
                              <a:gd name="T6" fmla="*/ 546 w 578"/>
                              <a:gd name="T7" fmla="*/ 370 h 1220"/>
                              <a:gd name="T8" fmla="*/ 578 w 578"/>
                              <a:gd name="T9" fmla="*/ 351 h 1220"/>
                              <a:gd name="T10" fmla="*/ 566 w 578"/>
                              <a:gd name="T11" fmla="*/ 333 h 1220"/>
                              <a:gd name="T12" fmla="*/ 522 w 578"/>
                              <a:gd name="T13" fmla="*/ 295 h 1220"/>
                              <a:gd name="T14" fmla="*/ 467 w 578"/>
                              <a:gd name="T15" fmla="*/ 234 h 1220"/>
                              <a:gd name="T16" fmla="*/ 415 w 578"/>
                              <a:gd name="T17" fmla="*/ 148 h 1220"/>
                              <a:gd name="T18" fmla="*/ 379 w 578"/>
                              <a:gd name="T19" fmla="*/ 39 h 1220"/>
                              <a:gd name="T20" fmla="*/ 373 w 578"/>
                              <a:gd name="T21" fmla="*/ 12 h 1220"/>
                              <a:gd name="T22" fmla="*/ 363 w 578"/>
                              <a:gd name="T23" fmla="*/ 71 h 1220"/>
                              <a:gd name="T24" fmla="*/ 345 w 578"/>
                              <a:gd name="T25" fmla="*/ 156 h 1220"/>
                              <a:gd name="T26" fmla="*/ 313 w 578"/>
                              <a:gd name="T27" fmla="*/ 251 h 1220"/>
                              <a:gd name="T28" fmla="*/ 263 w 578"/>
                              <a:gd name="T29" fmla="*/ 337 h 1220"/>
                              <a:gd name="T30" fmla="*/ 291 w 578"/>
                              <a:gd name="T31" fmla="*/ 390 h 1220"/>
                              <a:gd name="T32" fmla="*/ 293 w 578"/>
                              <a:gd name="T33" fmla="*/ 410 h 1220"/>
                              <a:gd name="T34" fmla="*/ 291 w 578"/>
                              <a:gd name="T35" fmla="*/ 462 h 1220"/>
                              <a:gd name="T36" fmla="*/ 273 w 578"/>
                              <a:gd name="T37" fmla="*/ 527 h 1220"/>
                              <a:gd name="T38" fmla="*/ 225 w 578"/>
                              <a:gd name="T39" fmla="*/ 592 h 1220"/>
                              <a:gd name="T40" fmla="*/ 135 w 578"/>
                              <a:gd name="T41" fmla="*/ 642 h 1220"/>
                              <a:gd name="T42" fmla="*/ 98 w 578"/>
                              <a:gd name="T43" fmla="*/ 658 h 1220"/>
                              <a:gd name="T44" fmla="*/ 113 w 578"/>
                              <a:gd name="T45" fmla="*/ 676 h 1220"/>
                              <a:gd name="T46" fmla="*/ 143 w 578"/>
                              <a:gd name="T47" fmla="*/ 704 h 1220"/>
                              <a:gd name="T48" fmla="*/ 183 w 578"/>
                              <a:gd name="T49" fmla="*/ 732 h 1220"/>
                              <a:gd name="T50" fmla="*/ 235 w 578"/>
                              <a:gd name="T51" fmla="*/ 758 h 1220"/>
                              <a:gd name="T52" fmla="*/ 275 w 578"/>
                              <a:gd name="T53" fmla="*/ 770 h 1220"/>
                              <a:gd name="T54" fmla="*/ 267 w 578"/>
                              <a:gd name="T55" fmla="*/ 796 h 1220"/>
                              <a:gd name="T56" fmla="*/ 241 w 578"/>
                              <a:gd name="T57" fmla="*/ 845 h 1220"/>
                              <a:gd name="T58" fmla="*/ 193 w 578"/>
                              <a:gd name="T59" fmla="*/ 901 h 1220"/>
                              <a:gd name="T60" fmla="*/ 115 w 578"/>
                              <a:gd name="T61" fmla="*/ 952 h 1220"/>
                              <a:gd name="T62" fmla="*/ 0 w 578"/>
                              <a:gd name="T63" fmla="*/ 984 h 1220"/>
                              <a:gd name="T64" fmla="*/ 8 w 578"/>
                              <a:gd name="T65" fmla="*/ 994 h 1220"/>
                              <a:gd name="T66" fmla="*/ 34 w 578"/>
                              <a:gd name="T67" fmla="*/ 1018 h 1220"/>
                              <a:gd name="T68" fmla="*/ 72 w 578"/>
                              <a:gd name="T69" fmla="*/ 1043 h 1220"/>
                              <a:gd name="T70" fmla="*/ 119 w 578"/>
                              <a:gd name="T71" fmla="*/ 1061 h 1220"/>
                              <a:gd name="T72" fmla="*/ 179 w 578"/>
                              <a:gd name="T73" fmla="*/ 1063 h 1220"/>
                              <a:gd name="T74" fmla="*/ 243 w 578"/>
                              <a:gd name="T75" fmla="*/ 1049 h 1220"/>
                              <a:gd name="T76" fmla="*/ 305 w 578"/>
                              <a:gd name="T77" fmla="*/ 1053 h 1220"/>
                              <a:gd name="T78" fmla="*/ 363 w 578"/>
                              <a:gd name="T79" fmla="*/ 1075 h 1220"/>
                              <a:gd name="T80" fmla="*/ 415 w 578"/>
                              <a:gd name="T81" fmla="*/ 1109 h 1220"/>
                              <a:gd name="T82" fmla="*/ 461 w 578"/>
                              <a:gd name="T83" fmla="*/ 1145 h 1220"/>
                              <a:gd name="T84" fmla="*/ 499 w 578"/>
                              <a:gd name="T85" fmla="*/ 1176 h 1220"/>
                              <a:gd name="T86" fmla="*/ 530 w 578"/>
                              <a:gd name="T87" fmla="*/ 1198 h 1220"/>
                              <a:gd name="T88" fmla="*/ 558 w 578"/>
                              <a:gd name="T89" fmla="*/ 1212 h 1220"/>
                              <a:gd name="T90" fmla="*/ 578 w 578"/>
                              <a:gd name="T91" fmla="*/ 1220 h 1220"/>
                              <a:gd name="T92" fmla="*/ 574 w 578"/>
                              <a:gd name="T93" fmla="*/ 1065 h 1220"/>
                              <a:gd name="T94" fmla="*/ 578 w 578"/>
                              <a:gd name="T95" fmla="*/ 1032 h 122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8861 h 10000"/>
                              <a:gd name="connsiteX139" fmla="*/ 9965 w 10000"/>
                              <a:gd name="connsiteY139" fmla="*/ 8844 h 10000"/>
                              <a:gd name="connsiteX140" fmla="*/ 9931 w 10000"/>
                              <a:gd name="connsiteY140" fmla="*/ 8730 h 10000"/>
                              <a:gd name="connsiteX141" fmla="*/ 9965 w 10000"/>
                              <a:gd name="connsiteY141" fmla="*/ 8492 h 10000"/>
                              <a:gd name="connsiteX142" fmla="*/ 10000 w 10000"/>
                              <a:gd name="connsiteY142" fmla="*/ 8459 h 10000"/>
                              <a:gd name="connsiteX143" fmla="*/ 10000 w 10000"/>
                              <a:gd name="connsiteY143" fmla="*/ 4320 h 10000"/>
                              <a:gd name="connsiteX144" fmla="*/ 9827 w 10000"/>
                              <a:gd name="connsiteY144" fmla="*/ 4270 h 1000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8861 h 10000"/>
                              <a:gd name="connsiteX139" fmla="*/ 9965 w 10000"/>
                              <a:gd name="connsiteY139" fmla="*/ 8844 h 10000"/>
                              <a:gd name="connsiteX140" fmla="*/ 9965 w 10000"/>
                              <a:gd name="connsiteY140" fmla="*/ 8492 h 10000"/>
                              <a:gd name="connsiteX141" fmla="*/ 10000 w 10000"/>
                              <a:gd name="connsiteY141" fmla="*/ 8459 h 10000"/>
                              <a:gd name="connsiteX142" fmla="*/ 10000 w 10000"/>
                              <a:gd name="connsiteY142" fmla="*/ 4320 h 10000"/>
                              <a:gd name="connsiteX143" fmla="*/ 9827 w 10000"/>
                              <a:gd name="connsiteY143" fmla="*/ 4270 h 1000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8861 h 10000"/>
                              <a:gd name="connsiteX139" fmla="*/ 9965 w 10000"/>
                              <a:gd name="connsiteY139" fmla="*/ 8492 h 10000"/>
                              <a:gd name="connsiteX140" fmla="*/ 10000 w 10000"/>
                              <a:gd name="connsiteY140" fmla="*/ 8459 h 10000"/>
                              <a:gd name="connsiteX141" fmla="*/ 10000 w 10000"/>
                              <a:gd name="connsiteY141" fmla="*/ 4320 h 10000"/>
                              <a:gd name="connsiteX142" fmla="*/ 9827 w 10000"/>
                              <a:gd name="connsiteY142" fmla="*/ 4270 h 10000"/>
                              <a:gd name="connsiteX0" fmla="*/ 9827 w 10005"/>
                              <a:gd name="connsiteY0" fmla="*/ 4270 h 10000"/>
                              <a:gd name="connsiteX1" fmla="*/ 9550 w 10005"/>
                              <a:gd name="connsiteY1" fmla="*/ 4123 h 10000"/>
                              <a:gd name="connsiteX2" fmla="*/ 9273 w 10005"/>
                              <a:gd name="connsiteY2" fmla="*/ 3943 h 10000"/>
                              <a:gd name="connsiteX3" fmla="*/ 9031 w 10005"/>
                              <a:gd name="connsiteY3" fmla="*/ 3770 h 10000"/>
                              <a:gd name="connsiteX4" fmla="*/ 8893 w 10005"/>
                              <a:gd name="connsiteY4" fmla="*/ 3574 h 10000"/>
                              <a:gd name="connsiteX5" fmla="*/ 8789 w 10005"/>
                              <a:gd name="connsiteY5" fmla="*/ 3344 h 10000"/>
                              <a:gd name="connsiteX6" fmla="*/ 8824 w 10005"/>
                              <a:gd name="connsiteY6" fmla="*/ 3082 h 10000"/>
                              <a:gd name="connsiteX7" fmla="*/ 8858 w 10005"/>
                              <a:gd name="connsiteY7" fmla="*/ 3082 h 10000"/>
                              <a:gd name="connsiteX8" fmla="*/ 8927 w 10005"/>
                              <a:gd name="connsiteY8" fmla="*/ 3082 h 10000"/>
                              <a:gd name="connsiteX9" fmla="*/ 9066 w 10005"/>
                              <a:gd name="connsiteY9" fmla="*/ 3082 h 10000"/>
                              <a:gd name="connsiteX10" fmla="*/ 9239 w 10005"/>
                              <a:gd name="connsiteY10" fmla="*/ 3066 h 10000"/>
                              <a:gd name="connsiteX11" fmla="*/ 9446 w 10005"/>
                              <a:gd name="connsiteY11" fmla="*/ 3033 h 10000"/>
                              <a:gd name="connsiteX12" fmla="*/ 9654 w 10005"/>
                              <a:gd name="connsiteY12" fmla="*/ 2984 h 10000"/>
                              <a:gd name="connsiteX13" fmla="*/ 9862 w 10005"/>
                              <a:gd name="connsiteY13" fmla="*/ 2926 h 10000"/>
                              <a:gd name="connsiteX14" fmla="*/ 10000 w 10005"/>
                              <a:gd name="connsiteY14" fmla="*/ 2877 h 10000"/>
                              <a:gd name="connsiteX15" fmla="*/ 10000 w 10005"/>
                              <a:gd name="connsiteY15" fmla="*/ 2811 h 10000"/>
                              <a:gd name="connsiteX16" fmla="*/ 9931 w 10005"/>
                              <a:gd name="connsiteY16" fmla="*/ 2795 h 10000"/>
                              <a:gd name="connsiteX17" fmla="*/ 9792 w 10005"/>
                              <a:gd name="connsiteY17" fmla="*/ 2730 h 10000"/>
                              <a:gd name="connsiteX18" fmla="*/ 9550 w 10005"/>
                              <a:gd name="connsiteY18" fmla="*/ 2648 h 10000"/>
                              <a:gd name="connsiteX19" fmla="*/ 9308 w 10005"/>
                              <a:gd name="connsiteY19" fmla="*/ 2549 h 10000"/>
                              <a:gd name="connsiteX20" fmla="*/ 9031 w 10005"/>
                              <a:gd name="connsiteY20" fmla="*/ 2418 h 10000"/>
                              <a:gd name="connsiteX21" fmla="*/ 8720 w 10005"/>
                              <a:gd name="connsiteY21" fmla="*/ 2270 h 10000"/>
                              <a:gd name="connsiteX22" fmla="*/ 8426 w 10005"/>
                              <a:gd name="connsiteY22" fmla="*/ 2107 h 10000"/>
                              <a:gd name="connsiteX23" fmla="*/ 8080 w 10005"/>
                              <a:gd name="connsiteY23" fmla="*/ 1918 h 10000"/>
                              <a:gd name="connsiteX24" fmla="*/ 7768 w 10005"/>
                              <a:gd name="connsiteY24" fmla="*/ 1705 h 10000"/>
                              <a:gd name="connsiteX25" fmla="*/ 7457 w 10005"/>
                              <a:gd name="connsiteY25" fmla="*/ 1475 h 10000"/>
                              <a:gd name="connsiteX26" fmla="*/ 7180 w 10005"/>
                              <a:gd name="connsiteY26" fmla="*/ 1213 h 10000"/>
                              <a:gd name="connsiteX27" fmla="*/ 6938 w 10005"/>
                              <a:gd name="connsiteY27" fmla="*/ 943 h 10000"/>
                              <a:gd name="connsiteX28" fmla="*/ 6730 w 10005"/>
                              <a:gd name="connsiteY28" fmla="*/ 648 h 10000"/>
                              <a:gd name="connsiteX29" fmla="*/ 6557 w 10005"/>
                              <a:gd name="connsiteY29" fmla="*/ 320 h 10000"/>
                              <a:gd name="connsiteX30" fmla="*/ 6453 w 10005"/>
                              <a:gd name="connsiteY30" fmla="*/ 0 h 10000"/>
                              <a:gd name="connsiteX31" fmla="*/ 6453 w 10005"/>
                              <a:gd name="connsiteY31" fmla="*/ 16 h 10000"/>
                              <a:gd name="connsiteX32" fmla="*/ 6453 w 10005"/>
                              <a:gd name="connsiteY32" fmla="*/ 98 h 10000"/>
                              <a:gd name="connsiteX33" fmla="*/ 6419 w 10005"/>
                              <a:gd name="connsiteY33" fmla="*/ 221 h 10000"/>
                              <a:gd name="connsiteX34" fmla="*/ 6349 w 10005"/>
                              <a:gd name="connsiteY34" fmla="*/ 385 h 10000"/>
                              <a:gd name="connsiteX35" fmla="*/ 6280 w 10005"/>
                              <a:gd name="connsiteY35" fmla="*/ 582 h 10000"/>
                              <a:gd name="connsiteX36" fmla="*/ 6211 w 10005"/>
                              <a:gd name="connsiteY36" fmla="*/ 795 h 10000"/>
                              <a:gd name="connsiteX37" fmla="*/ 6107 w 10005"/>
                              <a:gd name="connsiteY37" fmla="*/ 1041 h 10000"/>
                              <a:gd name="connsiteX38" fmla="*/ 5969 w 10005"/>
                              <a:gd name="connsiteY38" fmla="*/ 1279 h 10000"/>
                              <a:gd name="connsiteX39" fmla="*/ 5830 w 10005"/>
                              <a:gd name="connsiteY39" fmla="*/ 1541 h 10000"/>
                              <a:gd name="connsiteX40" fmla="*/ 5623 w 10005"/>
                              <a:gd name="connsiteY40" fmla="*/ 1803 h 10000"/>
                              <a:gd name="connsiteX41" fmla="*/ 5415 w 10005"/>
                              <a:gd name="connsiteY41" fmla="*/ 2057 h 10000"/>
                              <a:gd name="connsiteX42" fmla="*/ 5173 w 10005"/>
                              <a:gd name="connsiteY42" fmla="*/ 2320 h 10000"/>
                              <a:gd name="connsiteX43" fmla="*/ 4896 w 10005"/>
                              <a:gd name="connsiteY43" fmla="*/ 2549 h 10000"/>
                              <a:gd name="connsiteX44" fmla="*/ 4550 w 10005"/>
                              <a:gd name="connsiteY44" fmla="*/ 2762 h 10000"/>
                              <a:gd name="connsiteX45" fmla="*/ 4204 w 10005"/>
                              <a:gd name="connsiteY45" fmla="*/ 2926 h 10000"/>
                              <a:gd name="connsiteX46" fmla="*/ 3824 w 10005"/>
                              <a:gd name="connsiteY46" fmla="*/ 3066 h 10000"/>
                              <a:gd name="connsiteX47" fmla="*/ 5035 w 10005"/>
                              <a:gd name="connsiteY47" fmla="*/ 3197 h 10000"/>
                              <a:gd name="connsiteX48" fmla="*/ 5035 w 10005"/>
                              <a:gd name="connsiteY48" fmla="*/ 3213 h 10000"/>
                              <a:gd name="connsiteX49" fmla="*/ 5069 w 10005"/>
                              <a:gd name="connsiteY49" fmla="*/ 3279 h 10000"/>
                              <a:gd name="connsiteX50" fmla="*/ 5069 w 10005"/>
                              <a:gd name="connsiteY50" fmla="*/ 3361 h 10000"/>
                              <a:gd name="connsiteX51" fmla="*/ 5069 w 10005"/>
                              <a:gd name="connsiteY51" fmla="*/ 3475 h 10000"/>
                              <a:gd name="connsiteX52" fmla="*/ 5069 w 10005"/>
                              <a:gd name="connsiteY52" fmla="*/ 3623 h 10000"/>
                              <a:gd name="connsiteX53" fmla="*/ 5035 w 10005"/>
                              <a:gd name="connsiteY53" fmla="*/ 3787 h 10000"/>
                              <a:gd name="connsiteX54" fmla="*/ 4965 w 10005"/>
                              <a:gd name="connsiteY54" fmla="*/ 3943 h 10000"/>
                              <a:gd name="connsiteX55" fmla="*/ 4862 w 10005"/>
                              <a:gd name="connsiteY55" fmla="*/ 4123 h 10000"/>
                              <a:gd name="connsiteX56" fmla="*/ 4723 w 10005"/>
                              <a:gd name="connsiteY56" fmla="*/ 4320 h 10000"/>
                              <a:gd name="connsiteX57" fmla="*/ 4516 w 10005"/>
                              <a:gd name="connsiteY57" fmla="*/ 4500 h 10000"/>
                              <a:gd name="connsiteX58" fmla="*/ 4204 w 10005"/>
                              <a:gd name="connsiteY58" fmla="*/ 4680 h 10000"/>
                              <a:gd name="connsiteX59" fmla="*/ 3893 w 10005"/>
                              <a:gd name="connsiteY59" fmla="*/ 4852 h 10000"/>
                              <a:gd name="connsiteX60" fmla="*/ 3443 w 10005"/>
                              <a:gd name="connsiteY60" fmla="*/ 5016 h 10000"/>
                              <a:gd name="connsiteX61" fmla="*/ 2958 w 10005"/>
                              <a:gd name="connsiteY61" fmla="*/ 5148 h 10000"/>
                              <a:gd name="connsiteX62" fmla="*/ 2336 w 10005"/>
                              <a:gd name="connsiteY62" fmla="*/ 5262 h 10000"/>
                              <a:gd name="connsiteX63" fmla="*/ 1661 w 10005"/>
                              <a:gd name="connsiteY63" fmla="*/ 5344 h 10000"/>
                              <a:gd name="connsiteX64" fmla="*/ 1661 w 10005"/>
                              <a:gd name="connsiteY64" fmla="*/ 5361 h 10000"/>
                              <a:gd name="connsiteX65" fmla="*/ 1696 w 10005"/>
                              <a:gd name="connsiteY65" fmla="*/ 5393 h 10000"/>
                              <a:gd name="connsiteX66" fmla="*/ 1799 w 10005"/>
                              <a:gd name="connsiteY66" fmla="*/ 5434 h 10000"/>
                              <a:gd name="connsiteX67" fmla="*/ 1851 w 10005"/>
                              <a:gd name="connsiteY67" fmla="*/ 5484 h 10000"/>
                              <a:gd name="connsiteX68" fmla="*/ 1955 w 10005"/>
                              <a:gd name="connsiteY68" fmla="*/ 5541 h 10000"/>
                              <a:gd name="connsiteX69" fmla="*/ 2128 w 10005"/>
                              <a:gd name="connsiteY69" fmla="*/ 5607 h 10000"/>
                              <a:gd name="connsiteX70" fmla="*/ 2266 w 10005"/>
                              <a:gd name="connsiteY70" fmla="*/ 5689 h 10000"/>
                              <a:gd name="connsiteX71" fmla="*/ 2474 w 10005"/>
                              <a:gd name="connsiteY71" fmla="*/ 5770 h 10000"/>
                              <a:gd name="connsiteX72" fmla="*/ 2682 w 10005"/>
                              <a:gd name="connsiteY72" fmla="*/ 5852 h 10000"/>
                              <a:gd name="connsiteX73" fmla="*/ 2889 w 10005"/>
                              <a:gd name="connsiteY73" fmla="*/ 5926 h 10000"/>
                              <a:gd name="connsiteX74" fmla="*/ 3166 w 10005"/>
                              <a:gd name="connsiteY74" fmla="*/ 6000 h 10000"/>
                              <a:gd name="connsiteX75" fmla="*/ 3443 w 10005"/>
                              <a:gd name="connsiteY75" fmla="*/ 6082 h 10000"/>
                              <a:gd name="connsiteX76" fmla="*/ 3754 w 10005"/>
                              <a:gd name="connsiteY76" fmla="*/ 6148 h 10000"/>
                              <a:gd name="connsiteX77" fmla="*/ 4066 w 10005"/>
                              <a:gd name="connsiteY77" fmla="*/ 6213 h 10000"/>
                              <a:gd name="connsiteX78" fmla="*/ 4412 w 10005"/>
                              <a:gd name="connsiteY78" fmla="*/ 6262 h 10000"/>
                              <a:gd name="connsiteX79" fmla="*/ 4758 w 10005"/>
                              <a:gd name="connsiteY79" fmla="*/ 6295 h 10000"/>
                              <a:gd name="connsiteX80" fmla="*/ 4758 w 10005"/>
                              <a:gd name="connsiteY80" fmla="*/ 6311 h 10000"/>
                              <a:gd name="connsiteX81" fmla="*/ 4758 w 10005"/>
                              <a:gd name="connsiteY81" fmla="*/ 6361 h 10000"/>
                              <a:gd name="connsiteX82" fmla="*/ 4689 w 10005"/>
                              <a:gd name="connsiteY82" fmla="*/ 6426 h 10000"/>
                              <a:gd name="connsiteX83" fmla="*/ 4619 w 10005"/>
                              <a:gd name="connsiteY83" fmla="*/ 6525 h 10000"/>
                              <a:gd name="connsiteX84" fmla="*/ 4516 w 10005"/>
                              <a:gd name="connsiteY84" fmla="*/ 6656 h 10000"/>
                              <a:gd name="connsiteX85" fmla="*/ 4377 w 10005"/>
                              <a:gd name="connsiteY85" fmla="*/ 6779 h 10000"/>
                              <a:gd name="connsiteX86" fmla="*/ 4170 w 10005"/>
                              <a:gd name="connsiteY86" fmla="*/ 6926 h 10000"/>
                              <a:gd name="connsiteX87" fmla="*/ 3962 w 10005"/>
                              <a:gd name="connsiteY87" fmla="*/ 7074 h 10000"/>
                              <a:gd name="connsiteX88" fmla="*/ 3685 w 10005"/>
                              <a:gd name="connsiteY88" fmla="*/ 7221 h 10000"/>
                              <a:gd name="connsiteX89" fmla="*/ 3339 w 10005"/>
                              <a:gd name="connsiteY89" fmla="*/ 7385 h 10000"/>
                              <a:gd name="connsiteX90" fmla="*/ 2958 w 10005"/>
                              <a:gd name="connsiteY90" fmla="*/ 7533 h 10000"/>
                              <a:gd name="connsiteX91" fmla="*/ 2509 w 10005"/>
                              <a:gd name="connsiteY91" fmla="*/ 7672 h 10000"/>
                              <a:gd name="connsiteX92" fmla="*/ 1990 w 10005"/>
                              <a:gd name="connsiteY92" fmla="*/ 7803 h 10000"/>
                              <a:gd name="connsiteX93" fmla="*/ 1419 w 10005"/>
                              <a:gd name="connsiteY93" fmla="*/ 7902 h 10000"/>
                              <a:gd name="connsiteX94" fmla="*/ 761 w 10005"/>
                              <a:gd name="connsiteY94" fmla="*/ 8000 h 10000"/>
                              <a:gd name="connsiteX95" fmla="*/ 0 w 10005"/>
                              <a:gd name="connsiteY95" fmla="*/ 8066 h 10000"/>
                              <a:gd name="connsiteX96" fmla="*/ 35 w 10005"/>
                              <a:gd name="connsiteY96" fmla="*/ 8082 h 10000"/>
                              <a:gd name="connsiteX97" fmla="*/ 69 w 10005"/>
                              <a:gd name="connsiteY97" fmla="*/ 8098 h 10000"/>
                              <a:gd name="connsiteX98" fmla="*/ 138 w 10005"/>
                              <a:gd name="connsiteY98" fmla="*/ 8148 h 10000"/>
                              <a:gd name="connsiteX99" fmla="*/ 277 w 10005"/>
                              <a:gd name="connsiteY99" fmla="*/ 8213 h 10000"/>
                              <a:gd name="connsiteX100" fmla="*/ 415 w 10005"/>
                              <a:gd name="connsiteY100" fmla="*/ 8279 h 10000"/>
                              <a:gd name="connsiteX101" fmla="*/ 588 w 10005"/>
                              <a:gd name="connsiteY101" fmla="*/ 8344 h 10000"/>
                              <a:gd name="connsiteX102" fmla="*/ 761 w 10005"/>
                              <a:gd name="connsiteY102" fmla="*/ 8410 h 10000"/>
                              <a:gd name="connsiteX103" fmla="*/ 1003 w 10005"/>
                              <a:gd name="connsiteY103" fmla="*/ 8492 h 10000"/>
                              <a:gd name="connsiteX104" fmla="*/ 1246 w 10005"/>
                              <a:gd name="connsiteY104" fmla="*/ 8549 h 10000"/>
                              <a:gd name="connsiteX105" fmla="*/ 1488 w 10005"/>
                              <a:gd name="connsiteY105" fmla="*/ 8615 h 10000"/>
                              <a:gd name="connsiteX106" fmla="*/ 1799 w 10005"/>
                              <a:gd name="connsiteY106" fmla="*/ 8664 h 10000"/>
                              <a:gd name="connsiteX107" fmla="*/ 2059 w 10005"/>
                              <a:gd name="connsiteY107" fmla="*/ 8697 h 10000"/>
                              <a:gd name="connsiteX108" fmla="*/ 2405 w 10005"/>
                              <a:gd name="connsiteY108" fmla="*/ 8730 h 10000"/>
                              <a:gd name="connsiteX109" fmla="*/ 2716 w 10005"/>
                              <a:gd name="connsiteY109" fmla="*/ 8730 h 10000"/>
                              <a:gd name="connsiteX110" fmla="*/ 3097 w 10005"/>
                              <a:gd name="connsiteY110" fmla="*/ 8713 h 10000"/>
                              <a:gd name="connsiteX111" fmla="*/ 3443 w 10005"/>
                              <a:gd name="connsiteY111" fmla="*/ 8664 h 10000"/>
                              <a:gd name="connsiteX112" fmla="*/ 3824 w 10005"/>
                              <a:gd name="connsiteY112" fmla="*/ 8615 h 10000"/>
                              <a:gd name="connsiteX113" fmla="*/ 4204 w 10005"/>
                              <a:gd name="connsiteY113" fmla="*/ 8598 h 10000"/>
                              <a:gd name="connsiteX114" fmla="*/ 4585 w 10005"/>
                              <a:gd name="connsiteY114" fmla="*/ 8598 h 10000"/>
                              <a:gd name="connsiteX115" fmla="*/ 4931 w 10005"/>
                              <a:gd name="connsiteY115" fmla="*/ 8598 h 10000"/>
                              <a:gd name="connsiteX116" fmla="*/ 5277 w 10005"/>
                              <a:gd name="connsiteY116" fmla="*/ 8631 h 10000"/>
                              <a:gd name="connsiteX117" fmla="*/ 5623 w 10005"/>
                              <a:gd name="connsiteY117" fmla="*/ 8680 h 10000"/>
                              <a:gd name="connsiteX118" fmla="*/ 5969 w 10005"/>
                              <a:gd name="connsiteY118" fmla="*/ 8746 h 10000"/>
                              <a:gd name="connsiteX119" fmla="*/ 6280 w 10005"/>
                              <a:gd name="connsiteY119" fmla="*/ 8811 h 10000"/>
                              <a:gd name="connsiteX120" fmla="*/ 6592 w 10005"/>
                              <a:gd name="connsiteY120" fmla="*/ 8893 h 10000"/>
                              <a:gd name="connsiteX121" fmla="*/ 6903 w 10005"/>
                              <a:gd name="connsiteY121" fmla="*/ 8992 h 10000"/>
                              <a:gd name="connsiteX122" fmla="*/ 7180 w 10005"/>
                              <a:gd name="connsiteY122" fmla="*/ 9090 h 10000"/>
                              <a:gd name="connsiteX123" fmla="*/ 7457 w 10005"/>
                              <a:gd name="connsiteY123" fmla="*/ 9189 h 10000"/>
                              <a:gd name="connsiteX124" fmla="*/ 7734 w 10005"/>
                              <a:gd name="connsiteY124" fmla="*/ 9287 h 10000"/>
                              <a:gd name="connsiteX125" fmla="*/ 7976 w 10005"/>
                              <a:gd name="connsiteY125" fmla="*/ 9385 h 10000"/>
                              <a:gd name="connsiteX126" fmla="*/ 8253 w 10005"/>
                              <a:gd name="connsiteY126" fmla="*/ 9475 h 10000"/>
                              <a:gd name="connsiteX127" fmla="*/ 8460 w 10005"/>
                              <a:gd name="connsiteY127" fmla="*/ 9574 h 10000"/>
                              <a:gd name="connsiteX128" fmla="*/ 8633 w 10005"/>
                              <a:gd name="connsiteY128" fmla="*/ 9639 h 10000"/>
                              <a:gd name="connsiteX129" fmla="*/ 8789 w 10005"/>
                              <a:gd name="connsiteY129" fmla="*/ 9705 h 10000"/>
                              <a:gd name="connsiteX130" fmla="*/ 8997 w 10005"/>
                              <a:gd name="connsiteY130" fmla="*/ 9770 h 10000"/>
                              <a:gd name="connsiteX131" fmla="*/ 9170 w 10005"/>
                              <a:gd name="connsiteY131" fmla="*/ 9820 h 10000"/>
                              <a:gd name="connsiteX132" fmla="*/ 9343 w 10005"/>
                              <a:gd name="connsiteY132" fmla="*/ 9869 h 10000"/>
                              <a:gd name="connsiteX133" fmla="*/ 9481 w 10005"/>
                              <a:gd name="connsiteY133" fmla="*/ 9902 h 10000"/>
                              <a:gd name="connsiteX134" fmla="*/ 9654 w 10005"/>
                              <a:gd name="connsiteY134" fmla="*/ 9934 h 10000"/>
                              <a:gd name="connsiteX135" fmla="*/ 9827 w 10005"/>
                              <a:gd name="connsiteY135" fmla="*/ 9967 h 10000"/>
                              <a:gd name="connsiteX136" fmla="*/ 10000 w 10005"/>
                              <a:gd name="connsiteY136" fmla="*/ 9984 h 10000"/>
                              <a:gd name="connsiteX137" fmla="*/ 10000 w 10005"/>
                              <a:gd name="connsiteY137" fmla="*/ 10000 h 10000"/>
                              <a:gd name="connsiteX138" fmla="*/ 10000 w 10005"/>
                              <a:gd name="connsiteY138" fmla="*/ 8861 h 10000"/>
                              <a:gd name="connsiteX139" fmla="*/ 9965 w 10005"/>
                              <a:gd name="connsiteY139" fmla="*/ 8492 h 10000"/>
                              <a:gd name="connsiteX140" fmla="*/ 10000 w 10005"/>
                              <a:gd name="connsiteY140" fmla="*/ 4320 h 10000"/>
                              <a:gd name="connsiteX141" fmla="*/ 9827 w 10005"/>
                              <a:gd name="connsiteY141" fmla="*/ 4270 h 10000"/>
                              <a:gd name="connsiteX0" fmla="*/ 9827 w 10012"/>
                              <a:gd name="connsiteY0" fmla="*/ 4270 h 10000"/>
                              <a:gd name="connsiteX1" fmla="*/ 9550 w 10012"/>
                              <a:gd name="connsiteY1" fmla="*/ 4123 h 10000"/>
                              <a:gd name="connsiteX2" fmla="*/ 9273 w 10012"/>
                              <a:gd name="connsiteY2" fmla="*/ 3943 h 10000"/>
                              <a:gd name="connsiteX3" fmla="*/ 9031 w 10012"/>
                              <a:gd name="connsiteY3" fmla="*/ 3770 h 10000"/>
                              <a:gd name="connsiteX4" fmla="*/ 8893 w 10012"/>
                              <a:gd name="connsiteY4" fmla="*/ 3574 h 10000"/>
                              <a:gd name="connsiteX5" fmla="*/ 8789 w 10012"/>
                              <a:gd name="connsiteY5" fmla="*/ 3344 h 10000"/>
                              <a:gd name="connsiteX6" fmla="*/ 8824 w 10012"/>
                              <a:gd name="connsiteY6" fmla="*/ 3082 h 10000"/>
                              <a:gd name="connsiteX7" fmla="*/ 8858 w 10012"/>
                              <a:gd name="connsiteY7" fmla="*/ 3082 h 10000"/>
                              <a:gd name="connsiteX8" fmla="*/ 8927 w 10012"/>
                              <a:gd name="connsiteY8" fmla="*/ 3082 h 10000"/>
                              <a:gd name="connsiteX9" fmla="*/ 9066 w 10012"/>
                              <a:gd name="connsiteY9" fmla="*/ 3082 h 10000"/>
                              <a:gd name="connsiteX10" fmla="*/ 9239 w 10012"/>
                              <a:gd name="connsiteY10" fmla="*/ 3066 h 10000"/>
                              <a:gd name="connsiteX11" fmla="*/ 9446 w 10012"/>
                              <a:gd name="connsiteY11" fmla="*/ 3033 h 10000"/>
                              <a:gd name="connsiteX12" fmla="*/ 9654 w 10012"/>
                              <a:gd name="connsiteY12" fmla="*/ 2984 h 10000"/>
                              <a:gd name="connsiteX13" fmla="*/ 9862 w 10012"/>
                              <a:gd name="connsiteY13" fmla="*/ 2926 h 10000"/>
                              <a:gd name="connsiteX14" fmla="*/ 10000 w 10012"/>
                              <a:gd name="connsiteY14" fmla="*/ 2877 h 10000"/>
                              <a:gd name="connsiteX15" fmla="*/ 10000 w 10012"/>
                              <a:gd name="connsiteY15" fmla="*/ 2811 h 10000"/>
                              <a:gd name="connsiteX16" fmla="*/ 9931 w 10012"/>
                              <a:gd name="connsiteY16" fmla="*/ 2795 h 10000"/>
                              <a:gd name="connsiteX17" fmla="*/ 9792 w 10012"/>
                              <a:gd name="connsiteY17" fmla="*/ 2730 h 10000"/>
                              <a:gd name="connsiteX18" fmla="*/ 9550 w 10012"/>
                              <a:gd name="connsiteY18" fmla="*/ 2648 h 10000"/>
                              <a:gd name="connsiteX19" fmla="*/ 9308 w 10012"/>
                              <a:gd name="connsiteY19" fmla="*/ 2549 h 10000"/>
                              <a:gd name="connsiteX20" fmla="*/ 9031 w 10012"/>
                              <a:gd name="connsiteY20" fmla="*/ 2418 h 10000"/>
                              <a:gd name="connsiteX21" fmla="*/ 8720 w 10012"/>
                              <a:gd name="connsiteY21" fmla="*/ 2270 h 10000"/>
                              <a:gd name="connsiteX22" fmla="*/ 8426 w 10012"/>
                              <a:gd name="connsiteY22" fmla="*/ 2107 h 10000"/>
                              <a:gd name="connsiteX23" fmla="*/ 8080 w 10012"/>
                              <a:gd name="connsiteY23" fmla="*/ 1918 h 10000"/>
                              <a:gd name="connsiteX24" fmla="*/ 7768 w 10012"/>
                              <a:gd name="connsiteY24" fmla="*/ 1705 h 10000"/>
                              <a:gd name="connsiteX25" fmla="*/ 7457 w 10012"/>
                              <a:gd name="connsiteY25" fmla="*/ 1475 h 10000"/>
                              <a:gd name="connsiteX26" fmla="*/ 7180 w 10012"/>
                              <a:gd name="connsiteY26" fmla="*/ 1213 h 10000"/>
                              <a:gd name="connsiteX27" fmla="*/ 6938 w 10012"/>
                              <a:gd name="connsiteY27" fmla="*/ 943 h 10000"/>
                              <a:gd name="connsiteX28" fmla="*/ 6730 w 10012"/>
                              <a:gd name="connsiteY28" fmla="*/ 648 h 10000"/>
                              <a:gd name="connsiteX29" fmla="*/ 6557 w 10012"/>
                              <a:gd name="connsiteY29" fmla="*/ 320 h 10000"/>
                              <a:gd name="connsiteX30" fmla="*/ 6453 w 10012"/>
                              <a:gd name="connsiteY30" fmla="*/ 0 h 10000"/>
                              <a:gd name="connsiteX31" fmla="*/ 6453 w 10012"/>
                              <a:gd name="connsiteY31" fmla="*/ 16 h 10000"/>
                              <a:gd name="connsiteX32" fmla="*/ 6453 w 10012"/>
                              <a:gd name="connsiteY32" fmla="*/ 98 h 10000"/>
                              <a:gd name="connsiteX33" fmla="*/ 6419 w 10012"/>
                              <a:gd name="connsiteY33" fmla="*/ 221 h 10000"/>
                              <a:gd name="connsiteX34" fmla="*/ 6349 w 10012"/>
                              <a:gd name="connsiteY34" fmla="*/ 385 h 10000"/>
                              <a:gd name="connsiteX35" fmla="*/ 6280 w 10012"/>
                              <a:gd name="connsiteY35" fmla="*/ 582 h 10000"/>
                              <a:gd name="connsiteX36" fmla="*/ 6211 w 10012"/>
                              <a:gd name="connsiteY36" fmla="*/ 795 h 10000"/>
                              <a:gd name="connsiteX37" fmla="*/ 6107 w 10012"/>
                              <a:gd name="connsiteY37" fmla="*/ 1041 h 10000"/>
                              <a:gd name="connsiteX38" fmla="*/ 5969 w 10012"/>
                              <a:gd name="connsiteY38" fmla="*/ 1279 h 10000"/>
                              <a:gd name="connsiteX39" fmla="*/ 5830 w 10012"/>
                              <a:gd name="connsiteY39" fmla="*/ 1541 h 10000"/>
                              <a:gd name="connsiteX40" fmla="*/ 5623 w 10012"/>
                              <a:gd name="connsiteY40" fmla="*/ 1803 h 10000"/>
                              <a:gd name="connsiteX41" fmla="*/ 5415 w 10012"/>
                              <a:gd name="connsiteY41" fmla="*/ 2057 h 10000"/>
                              <a:gd name="connsiteX42" fmla="*/ 5173 w 10012"/>
                              <a:gd name="connsiteY42" fmla="*/ 2320 h 10000"/>
                              <a:gd name="connsiteX43" fmla="*/ 4896 w 10012"/>
                              <a:gd name="connsiteY43" fmla="*/ 2549 h 10000"/>
                              <a:gd name="connsiteX44" fmla="*/ 4550 w 10012"/>
                              <a:gd name="connsiteY44" fmla="*/ 2762 h 10000"/>
                              <a:gd name="connsiteX45" fmla="*/ 4204 w 10012"/>
                              <a:gd name="connsiteY45" fmla="*/ 2926 h 10000"/>
                              <a:gd name="connsiteX46" fmla="*/ 3824 w 10012"/>
                              <a:gd name="connsiteY46" fmla="*/ 3066 h 10000"/>
                              <a:gd name="connsiteX47" fmla="*/ 5035 w 10012"/>
                              <a:gd name="connsiteY47" fmla="*/ 3197 h 10000"/>
                              <a:gd name="connsiteX48" fmla="*/ 5035 w 10012"/>
                              <a:gd name="connsiteY48" fmla="*/ 3213 h 10000"/>
                              <a:gd name="connsiteX49" fmla="*/ 5069 w 10012"/>
                              <a:gd name="connsiteY49" fmla="*/ 3279 h 10000"/>
                              <a:gd name="connsiteX50" fmla="*/ 5069 w 10012"/>
                              <a:gd name="connsiteY50" fmla="*/ 3361 h 10000"/>
                              <a:gd name="connsiteX51" fmla="*/ 5069 w 10012"/>
                              <a:gd name="connsiteY51" fmla="*/ 3475 h 10000"/>
                              <a:gd name="connsiteX52" fmla="*/ 5069 w 10012"/>
                              <a:gd name="connsiteY52" fmla="*/ 3623 h 10000"/>
                              <a:gd name="connsiteX53" fmla="*/ 5035 w 10012"/>
                              <a:gd name="connsiteY53" fmla="*/ 3787 h 10000"/>
                              <a:gd name="connsiteX54" fmla="*/ 4965 w 10012"/>
                              <a:gd name="connsiteY54" fmla="*/ 3943 h 10000"/>
                              <a:gd name="connsiteX55" fmla="*/ 4862 w 10012"/>
                              <a:gd name="connsiteY55" fmla="*/ 4123 h 10000"/>
                              <a:gd name="connsiteX56" fmla="*/ 4723 w 10012"/>
                              <a:gd name="connsiteY56" fmla="*/ 4320 h 10000"/>
                              <a:gd name="connsiteX57" fmla="*/ 4516 w 10012"/>
                              <a:gd name="connsiteY57" fmla="*/ 4500 h 10000"/>
                              <a:gd name="connsiteX58" fmla="*/ 4204 w 10012"/>
                              <a:gd name="connsiteY58" fmla="*/ 4680 h 10000"/>
                              <a:gd name="connsiteX59" fmla="*/ 3893 w 10012"/>
                              <a:gd name="connsiteY59" fmla="*/ 4852 h 10000"/>
                              <a:gd name="connsiteX60" fmla="*/ 3443 w 10012"/>
                              <a:gd name="connsiteY60" fmla="*/ 5016 h 10000"/>
                              <a:gd name="connsiteX61" fmla="*/ 2958 w 10012"/>
                              <a:gd name="connsiteY61" fmla="*/ 5148 h 10000"/>
                              <a:gd name="connsiteX62" fmla="*/ 2336 w 10012"/>
                              <a:gd name="connsiteY62" fmla="*/ 5262 h 10000"/>
                              <a:gd name="connsiteX63" fmla="*/ 1661 w 10012"/>
                              <a:gd name="connsiteY63" fmla="*/ 5344 h 10000"/>
                              <a:gd name="connsiteX64" fmla="*/ 1661 w 10012"/>
                              <a:gd name="connsiteY64" fmla="*/ 5361 h 10000"/>
                              <a:gd name="connsiteX65" fmla="*/ 1696 w 10012"/>
                              <a:gd name="connsiteY65" fmla="*/ 5393 h 10000"/>
                              <a:gd name="connsiteX66" fmla="*/ 1799 w 10012"/>
                              <a:gd name="connsiteY66" fmla="*/ 5434 h 10000"/>
                              <a:gd name="connsiteX67" fmla="*/ 1851 w 10012"/>
                              <a:gd name="connsiteY67" fmla="*/ 5484 h 10000"/>
                              <a:gd name="connsiteX68" fmla="*/ 1955 w 10012"/>
                              <a:gd name="connsiteY68" fmla="*/ 5541 h 10000"/>
                              <a:gd name="connsiteX69" fmla="*/ 2128 w 10012"/>
                              <a:gd name="connsiteY69" fmla="*/ 5607 h 10000"/>
                              <a:gd name="connsiteX70" fmla="*/ 2266 w 10012"/>
                              <a:gd name="connsiteY70" fmla="*/ 5689 h 10000"/>
                              <a:gd name="connsiteX71" fmla="*/ 2474 w 10012"/>
                              <a:gd name="connsiteY71" fmla="*/ 5770 h 10000"/>
                              <a:gd name="connsiteX72" fmla="*/ 2682 w 10012"/>
                              <a:gd name="connsiteY72" fmla="*/ 5852 h 10000"/>
                              <a:gd name="connsiteX73" fmla="*/ 2889 w 10012"/>
                              <a:gd name="connsiteY73" fmla="*/ 5926 h 10000"/>
                              <a:gd name="connsiteX74" fmla="*/ 3166 w 10012"/>
                              <a:gd name="connsiteY74" fmla="*/ 6000 h 10000"/>
                              <a:gd name="connsiteX75" fmla="*/ 3443 w 10012"/>
                              <a:gd name="connsiteY75" fmla="*/ 6082 h 10000"/>
                              <a:gd name="connsiteX76" fmla="*/ 3754 w 10012"/>
                              <a:gd name="connsiteY76" fmla="*/ 6148 h 10000"/>
                              <a:gd name="connsiteX77" fmla="*/ 4066 w 10012"/>
                              <a:gd name="connsiteY77" fmla="*/ 6213 h 10000"/>
                              <a:gd name="connsiteX78" fmla="*/ 4412 w 10012"/>
                              <a:gd name="connsiteY78" fmla="*/ 6262 h 10000"/>
                              <a:gd name="connsiteX79" fmla="*/ 4758 w 10012"/>
                              <a:gd name="connsiteY79" fmla="*/ 6295 h 10000"/>
                              <a:gd name="connsiteX80" fmla="*/ 4758 w 10012"/>
                              <a:gd name="connsiteY80" fmla="*/ 6311 h 10000"/>
                              <a:gd name="connsiteX81" fmla="*/ 4758 w 10012"/>
                              <a:gd name="connsiteY81" fmla="*/ 6361 h 10000"/>
                              <a:gd name="connsiteX82" fmla="*/ 4689 w 10012"/>
                              <a:gd name="connsiteY82" fmla="*/ 6426 h 10000"/>
                              <a:gd name="connsiteX83" fmla="*/ 4619 w 10012"/>
                              <a:gd name="connsiteY83" fmla="*/ 6525 h 10000"/>
                              <a:gd name="connsiteX84" fmla="*/ 4516 w 10012"/>
                              <a:gd name="connsiteY84" fmla="*/ 6656 h 10000"/>
                              <a:gd name="connsiteX85" fmla="*/ 4377 w 10012"/>
                              <a:gd name="connsiteY85" fmla="*/ 6779 h 10000"/>
                              <a:gd name="connsiteX86" fmla="*/ 4170 w 10012"/>
                              <a:gd name="connsiteY86" fmla="*/ 6926 h 10000"/>
                              <a:gd name="connsiteX87" fmla="*/ 3962 w 10012"/>
                              <a:gd name="connsiteY87" fmla="*/ 7074 h 10000"/>
                              <a:gd name="connsiteX88" fmla="*/ 3685 w 10012"/>
                              <a:gd name="connsiteY88" fmla="*/ 7221 h 10000"/>
                              <a:gd name="connsiteX89" fmla="*/ 3339 w 10012"/>
                              <a:gd name="connsiteY89" fmla="*/ 7385 h 10000"/>
                              <a:gd name="connsiteX90" fmla="*/ 2958 w 10012"/>
                              <a:gd name="connsiteY90" fmla="*/ 7533 h 10000"/>
                              <a:gd name="connsiteX91" fmla="*/ 2509 w 10012"/>
                              <a:gd name="connsiteY91" fmla="*/ 7672 h 10000"/>
                              <a:gd name="connsiteX92" fmla="*/ 1990 w 10012"/>
                              <a:gd name="connsiteY92" fmla="*/ 7803 h 10000"/>
                              <a:gd name="connsiteX93" fmla="*/ 1419 w 10012"/>
                              <a:gd name="connsiteY93" fmla="*/ 7902 h 10000"/>
                              <a:gd name="connsiteX94" fmla="*/ 761 w 10012"/>
                              <a:gd name="connsiteY94" fmla="*/ 8000 h 10000"/>
                              <a:gd name="connsiteX95" fmla="*/ 0 w 10012"/>
                              <a:gd name="connsiteY95" fmla="*/ 8066 h 10000"/>
                              <a:gd name="connsiteX96" fmla="*/ 35 w 10012"/>
                              <a:gd name="connsiteY96" fmla="*/ 8082 h 10000"/>
                              <a:gd name="connsiteX97" fmla="*/ 69 w 10012"/>
                              <a:gd name="connsiteY97" fmla="*/ 8098 h 10000"/>
                              <a:gd name="connsiteX98" fmla="*/ 138 w 10012"/>
                              <a:gd name="connsiteY98" fmla="*/ 8148 h 10000"/>
                              <a:gd name="connsiteX99" fmla="*/ 277 w 10012"/>
                              <a:gd name="connsiteY99" fmla="*/ 8213 h 10000"/>
                              <a:gd name="connsiteX100" fmla="*/ 415 w 10012"/>
                              <a:gd name="connsiteY100" fmla="*/ 8279 h 10000"/>
                              <a:gd name="connsiteX101" fmla="*/ 588 w 10012"/>
                              <a:gd name="connsiteY101" fmla="*/ 8344 h 10000"/>
                              <a:gd name="connsiteX102" fmla="*/ 761 w 10012"/>
                              <a:gd name="connsiteY102" fmla="*/ 8410 h 10000"/>
                              <a:gd name="connsiteX103" fmla="*/ 1003 w 10012"/>
                              <a:gd name="connsiteY103" fmla="*/ 8492 h 10000"/>
                              <a:gd name="connsiteX104" fmla="*/ 1246 w 10012"/>
                              <a:gd name="connsiteY104" fmla="*/ 8549 h 10000"/>
                              <a:gd name="connsiteX105" fmla="*/ 1488 w 10012"/>
                              <a:gd name="connsiteY105" fmla="*/ 8615 h 10000"/>
                              <a:gd name="connsiteX106" fmla="*/ 1799 w 10012"/>
                              <a:gd name="connsiteY106" fmla="*/ 8664 h 10000"/>
                              <a:gd name="connsiteX107" fmla="*/ 2059 w 10012"/>
                              <a:gd name="connsiteY107" fmla="*/ 8697 h 10000"/>
                              <a:gd name="connsiteX108" fmla="*/ 2405 w 10012"/>
                              <a:gd name="connsiteY108" fmla="*/ 8730 h 10000"/>
                              <a:gd name="connsiteX109" fmla="*/ 2716 w 10012"/>
                              <a:gd name="connsiteY109" fmla="*/ 8730 h 10000"/>
                              <a:gd name="connsiteX110" fmla="*/ 3097 w 10012"/>
                              <a:gd name="connsiteY110" fmla="*/ 8713 h 10000"/>
                              <a:gd name="connsiteX111" fmla="*/ 3443 w 10012"/>
                              <a:gd name="connsiteY111" fmla="*/ 8664 h 10000"/>
                              <a:gd name="connsiteX112" fmla="*/ 3824 w 10012"/>
                              <a:gd name="connsiteY112" fmla="*/ 8615 h 10000"/>
                              <a:gd name="connsiteX113" fmla="*/ 4204 w 10012"/>
                              <a:gd name="connsiteY113" fmla="*/ 8598 h 10000"/>
                              <a:gd name="connsiteX114" fmla="*/ 4585 w 10012"/>
                              <a:gd name="connsiteY114" fmla="*/ 8598 h 10000"/>
                              <a:gd name="connsiteX115" fmla="*/ 4931 w 10012"/>
                              <a:gd name="connsiteY115" fmla="*/ 8598 h 10000"/>
                              <a:gd name="connsiteX116" fmla="*/ 5277 w 10012"/>
                              <a:gd name="connsiteY116" fmla="*/ 8631 h 10000"/>
                              <a:gd name="connsiteX117" fmla="*/ 5623 w 10012"/>
                              <a:gd name="connsiteY117" fmla="*/ 8680 h 10000"/>
                              <a:gd name="connsiteX118" fmla="*/ 5969 w 10012"/>
                              <a:gd name="connsiteY118" fmla="*/ 8746 h 10000"/>
                              <a:gd name="connsiteX119" fmla="*/ 6280 w 10012"/>
                              <a:gd name="connsiteY119" fmla="*/ 8811 h 10000"/>
                              <a:gd name="connsiteX120" fmla="*/ 6592 w 10012"/>
                              <a:gd name="connsiteY120" fmla="*/ 8893 h 10000"/>
                              <a:gd name="connsiteX121" fmla="*/ 6903 w 10012"/>
                              <a:gd name="connsiteY121" fmla="*/ 8992 h 10000"/>
                              <a:gd name="connsiteX122" fmla="*/ 7180 w 10012"/>
                              <a:gd name="connsiteY122" fmla="*/ 9090 h 10000"/>
                              <a:gd name="connsiteX123" fmla="*/ 7457 w 10012"/>
                              <a:gd name="connsiteY123" fmla="*/ 9189 h 10000"/>
                              <a:gd name="connsiteX124" fmla="*/ 7734 w 10012"/>
                              <a:gd name="connsiteY124" fmla="*/ 9287 h 10000"/>
                              <a:gd name="connsiteX125" fmla="*/ 7976 w 10012"/>
                              <a:gd name="connsiteY125" fmla="*/ 9385 h 10000"/>
                              <a:gd name="connsiteX126" fmla="*/ 8253 w 10012"/>
                              <a:gd name="connsiteY126" fmla="*/ 9475 h 10000"/>
                              <a:gd name="connsiteX127" fmla="*/ 8460 w 10012"/>
                              <a:gd name="connsiteY127" fmla="*/ 9574 h 10000"/>
                              <a:gd name="connsiteX128" fmla="*/ 8633 w 10012"/>
                              <a:gd name="connsiteY128" fmla="*/ 9639 h 10000"/>
                              <a:gd name="connsiteX129" fmla="*/ 8789 w 10012"/>
                              <a:gd name="connsiteY129" fmla="*/ 9705 h 10000"/>
                              <a:gd name="connsiteX130" fmla="*/ 8997 w 10012"/>
                              <a:gd name="connsiteY130" fmla="*/ 9770 h 10000"/>
                              <a:gd name="connsiteX131" fmla="*/ 9170 w 10012"/>
                              <a:gd name="connsiteY131" fmla="*/ 9820 h 10000"/>
                              <a:gd name="connsiteX132" fmla="*/ 9343 w 10012"/>
                              <a:gd name="connsiteY132" fmla="*/ 9869 h 10000"/>
                              <a:gd name="connsiteX133" fmla="*/ 9481 w 10012"/>
                              <a:gd name="connsiteY133" fmla="*/ 9902 h 10000"/>
                              <a:gd name="connsiteX134" fmla="*/ 9654 w 10012"/>
                              <a:gd name="connsiteY134" fmla="*/ 9934 h 10000"/>
                              <a:gd name="connsiteX135" fmla="*/ 9827 w 10012"/>
                              <a:gd name="connsiteY135" fmla="*/ 9967 h 10000"/>
                              <a:gd name="connsiteX136" fmla="*/ 10000 w 10012"/>
                              <a:gd name="connsiteY136" fmla="*/ 9984 h 10000"/>
                              <a:gd name="connsiteX137" fmla="*/ 10000 w 10012"/>
                              <a:gd name="connsiteY137" fmla="*/ 10000 h 10000"/>
                              <a:gd name="connsiteX138" fmla="*/ 10000 w 10012"/>
                              <a:gd name="connsiteY138" fmla="*/ 8861 h 10000"/>
                              <a:gd name="connsiteX139" fmla="*/ 10000 w 10012"/>
                              <a:gd name="connsiteY139" fmla="*/ 4320 h 10000"/>
                              <a:gd name="connsiteX140" fmla="*/ 9827 w 10012"/>
                              <a:gd name="connsiteY140" fmla="*/ 4270 h 1000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4320 h 10000"/>
                              <a:gd name="connsiteX139" fmla="*/ 9827 w 10000"/>
                              <a:gd name="connsiteY139" fmla="*/ 4270 h 100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</a:cxnLst>
                            <a:rect l="l" t="t" r="r" b="b"/>
                            <a:pathLst>
                              <a:path w="10000" h="10000">
                                <a:moveTo>
                                  <a:pt x="9827" y="4270"/>
                                </a:moveTo>
                                <a:lnTo>
                                  <a:pt x="9550" y="4123"/>
                                </a:lnTo>
                                <a:lnTo>
                                  <a:pt x="9273" y="3943"/>
                                </a:lnTo>
                                <a:lnTo>
                                  <a:pt x="9031" y="3770"/>
                                </a:lnTo>
                                <a:lnTo>
                                  <a:pt x="8893" y="3574"/>
                                </a:lnTo>
                                <a:cubicBezTo>
                                  <a:pt x="8858" y="3497"/>
                                  <a:pt x="8824" y="3421"/>
                                  <a:pt x="8789" y="3344"/>
                                </a:cubicBezTo>
                                <a:cubicBezTo>
                                  <a:pt x="8801" y="3257"/>
                                  <a:pt x="8812" y="3169"/>
                                  <a:pt x="8824" y="3082"/>
                                </a:cubicBezTo>
                                <a:lnTo>
                                  <a:pt x="8858" y="3082"/>
                                </a:lnTo>
                                <a:lnTo>
                                  <a:pt x="8927" y="3082"/>
                                </a:lnTo>
                                <a:lnTo>
                                  <a:pt x="9066" y="3082"/>
                                </a:lnTo>
                                <a:lnTo>
                                  <a:pt x="9239" y="3066"/>
                                </a:lnTo>
                                <a:lnTo>
                                  <a:pt x="9446" y="3033"/>
                                </a:lnTo>
                                <a:lnTo>
                                  <a:pt x="9654" y="2984"/>
                                </a:lnTo>
                                <a:lnTo>
                                  <a:pt x="9862" y="2926"/>
                                </a:lnTo>
                                <a:lnTo>
                                  <a:pt x="10000" y="2877"/>
                                </a:lnTo>
                                <a:lnTo>
                                  <a:pt x="10000" y="2811"/>
                                </a:lnTo>
                                <a:cubicBezTo>
                                  <a:pt x="9977" y="2806"/>
                                  <a:pt x="9954" y="2800"/>
                                  <a:pt x="9931" y="2795"/>
                                </a:cubicBezTo>
                                <a:cubicBezTo>
                                  <a:pt x="9885" y="2773"/>
                                  <a:pt x="9838" y="2752"/>
                                  <a:pt x="9792" y="2730"/>
                                </a:cubicBezTo>
                                <a:lnTo>
                                  <a:pt x="9550" y="2648"/>
                                </a:lnTo>
                                <a:lnTo>
                                  <a:pt x="9308" y="2549"/>
                                </a:lnTo>
                                <a:lnTo>
                                  <a:pt x="9031" y="2418"/>
                                </a:lnTo>
                                <a:lnTo>
                                  <a:pt x="8720" y="2270"/>
                                </a:lnTo>
                                <a:lnTo>
                                  <a:pt x="8426" y="2107"/>
                                </a:lnTo>
                                <a:lnTo>
                                  <a:pt x="8080" y="1918"/>
                                </a:lnTo>
                                <a:lnTo>
                                  <a:pt x="7768" y="1705"/>
                                </a:lnTo>
                                <a:lnTo>
                                  <a:pt x="7457" y="1475"/>
                                </a:lnTo>
                                <a:lnTo>
                                  <a:pt x="7180" y="1213"/>
                                </a:lnTo>
                                <a:lnTo>
                                  <a:pt x="6938" y="943"/>
                                </a:lnTo>
                                <a:lnTo>
                                  <a:pt x="6730" y="648"/>
                                </a:lnTo>
                                <a:cubicBezTo>
                                  <a:pt x="6672" y="539"/>
                                  <a:pt x="6615" y="429"/>
                                  <a:pt x="6557" y="320"/>
                                </a:cubicBezTo>
                                <a:cubicBezTo>
                                  <a:pt x="6522" y="213"/>
                                  <a:pt x="6488" y="107"/>
                                  <a:pt x="6453" y="0"/>
                                </a:cubicBezTo>
                                <a:lnTo>
                                  <a:pt x="6453" y="16"/>
                                </a:lnTo>
                                <a:lnTo>
                                  <a:pt x="6453" y="98"/>
                                </a:lnTo>
                                <a:cubicBezTo>
                                  <a:pt x="6442" y="139"/>
                                  <a:pt x="6430" y="180"/>
                                  <a:pt x="6419" y="221"/>
                                </a:cubicBezTo>
                                <a:cubicBezTo>
                                  <a:pt x="6396" y="276"/>
                                  <a:pt x="6372" y="330"/>
                                  <a:pt x="6349" y="385"/>
                                </a:cubicBezTo>
                                <a:cubicBezTo>
                                  <a:pt x="6326" y="451"/>
                                  <a:pt x="6303" y="516"/>
                                  <a:pt x="6280" y="582"/>
                                </a:cubicBezTo>
                                <a:lnTo>
                                  <a:pt x="6211" y="795"/>
                                </a:lnTo>
                                <a:cubicBezTo>
                                  <a:pt x="6176" y="877"/>
                                  <a:pt x="6142" y="959"/>
                                  <a:pt x="6107" y="1041"/>
                                </a:cubicBezTo>
                                <a:lnTo>
                                  <a:pt x="5969" y="1279"/>
                                </a:lnTo>
                                <a:lnTo>
                                  <a:pt x="5830" y="1541"/>
                                </a:lnTo>
                                <a:lnTo>
                                  <a:pt x="5623" y="1803"/>
                                </a:lnTo>
                                <a:cubicBezTo>
                                  <a:pt x="5554" y="1888"/>
                                  <a:pt x="5484" y="1972"/>
                                  <a:pt x="5415" y="2057"/>
                                </a:cubicBezTo>
                                <a:lnTo>
                                  <a:pt x="5173" y="2320"/>
                                </a:lnTo>
                                <a:lnTo>
                                  <a:pt x="4896" y="2549"/>
                                </a:lnTo>
                                <a:lnTo>
                                  <a:pt x="4550" y="2762"/>
                                </a:lnTo>
                                <a:lnTo>
                                  <a:pt x="4204" y="2926"/>
                                </a:lnTo>
                                <a:lnTo>
                                  <a:pt x="3824" y="3066"/>
                                </a:lnTo>
                                <a:lnTo>
                                  <a:pt x="5035" y="3197"/>
                                </a:lnTo>
                                <a:lnTo>
                                  <a:pt x="5035" y="3213"/>
                                </a:lnTo>
                                <a:cubicBezTo>
                                  <a:pt x="5046" y="3235"/>
                                  <a:pt x="5058" y="3257"/>
                                  <a:pt x="5069" y="3279"/>
                                </a:cubicBezTo>
                                <a:lnTo>
                                  <a:pt x="5069" y="3361"/>
                                </a:lnTo>
                                <a:lnTo>
                                  <a:pt x="5069" y="3475"/>
                                </a:lnTo>
                                <a:lnTo>
                                  <a:pt x="5069" y="3623"/>
                                </a:lnTo>
                                <a:cubicBezTo>
                                  <a:pt x="5058" y="3678"/>
                                  <a:pt x="5046" y="3732"/>
                                  <a:pt x="5035" y="3787"/>
                                </a:cubicBezTo>
                                <a:cubicBezTo>
                                  <a:pt x="5012" y="3839"/>
                                  <a:pt x="4988" y="3891"/>
                                  <a:pt x="4965" y="3943"/>
                                </a:cubicBezTo>
                                <a:cubicBezTo>
                                  <a:pt x="4931" y="4003"/>
                                  <a:pt x="4896" y="4063"/>
                                  <a:pt x="4862" y="4123"/>
                                </a:cubicBezTo>
                                <a:cubicBezTo>
                                  <a:pt x="4816" y="4189"/>
                                  <a:pt x="4769" y="4254"/>
                                  <a:pt x="4723" y="4320"/>
                                </a:cubicBezTo>
                                <a:lnTo>
                                  <a:pt x="4516" y="4500"/>
                                </a:lnTo>
                                <a:lnTo>
                                  <a:pt x="4204" y="4680"/>
                                </a:lnTo>
                                <a:lnTo>
                                  <a:pt x="3893" y="4852"/>
                                </a:lnTo>
                                <a:lnTo>
                                  <a:pt x="3443" y="5016"/>
                                </a:lnTo>
                                <a:lnTo>
                                  <a:pt x="2958" y="5148"/>
                                </a:lnTo>
                                <a:lnTo>
                                  <a:pt x="2336" y="5262"/>
                                </a:lnTo>
                                <a:lnTo>
                                  <a:pt x="1661" y="5344"/>
                                </a:lnTo>
                                <a:lnTo>
                                  <a:pt x="1661" y="5361"/>
                                </a:lnTo>
                                <a:lnTo>
                                  <a:pt x="1696" y="5393"/>
                                </a:lnTo>
                                <a:cubicBezTo>
                                  <a:pt x="1730" y="5407"/>
                                  <a:pt x="1765" y="5420"/>
                                  <a:pt x="1799" y="5434"/>
                                </a:cubicBezTo>
                                <a:cubicBezTo>
                                  <a:pt x="1816" y="5451"/>
                                  <a:pt x="1834" y="5467"/>
                                  <a:pt x="1851" y="5484"/>
                                </a:cubicBezTo>
                                <a:lnTo>
                                  <a:pt x="1955" y="5541"/>
                                </a:lnTo>
                                <a:lnTo>
                                  <a:pt x="2128" y="5607"/>
                                </a:lnTo>
                                <a:lnTo>
                                  <a:pt x="2266" y="5689"/>
                                </a:lnTo>
                                <a:lnTo>
                                  <a:pt x="2474" y="5770"/>
                                </a:lnTo>
                                <a:lnTo>
                                  <a:pt x="2682" y="5852"/>
                                </a:lnTo>
                                <a:lnTo>
                                  <a:pt x="2889" y="5926"/>
                                </a:lnTo>
                                <a:lnTo>
                                  <a:pt x="3166" y="6000"/>
                                </a:lnTo>
                                <a:lnTo>
                                  <a:pt x="3443" y="6082"/>
                                </a:lnTo>
                                <a:lnTo>
                                  <a:pt x="3754" y="6148"/>
                                </a:lnTo>
                                <a:lnTo>
                                  <a:pt x="4066" y="6213"/>
                                </a:lnTo>
                                <a:lnTo>
                                  <a:pt x="4412" y="6262"/>
                                </a:lnTo>
                                <a:lnTo>
                                  <a:pt x="4758" y="6295"/>
                                </a:lnTo>
                                <a:lnTo>
                                  <a:pt x="4758" y="6311"/>
                                </a:lnTo>
                                <a:lnTo>
                                  <a:pt x="4758" y="6361"/>
                                </a:lnTo>
                                <a:cubicBezTo>
                                  <a:pt x="4735" y="6383"/>
                                  <a:pt x="4712" y="6404"/>
                                  <a:pt x="4689" y="6426"/>
                                </a:cubicBezTo>
                                <a:cubicBezTo>
                                  <a:pt x="4666" y="6459"/>
                                  <a:pt x="4642" y="6492"/>
                                  <a:pt x="4619" y="6525"/>
                                </a:cubicBezTo>
                                <a:cubicBezTo>
                                  <a:pt x="4585" y="6569"/>
                                  <a:pt x="4550" y="6612"/>
                                  <a:pt x="4516" y="6656"/>
                                </a:cubicBezTo>
                                <a:lnTo>
                                  <a:pt x="4377" y="6779"/>
                                </a:lnTo>
                                <a:lnTo>
                                  <a:pt x="4170" y="6926"/>
                                </a:lnTo>
                                <a:lnTo>
                                  <a:pt x="3962" y="7074"/>
                                </a:lnTo>
                                <a:lnTo>
                                  <a:pt x="3685" y="7221"/>
                                </a:lnTo>
                                <a:lnTo>
                                  <a:pt x="3339" y="7385"/>
                                </a:lnTo>
                                <a:lnTo>
                                  <a:pt x="2958" y="7533"/>
                                </a:lnTo>
                                <a:lnTo>
                                  <a:pt x="2509" y="7672"/>
                                </a:lnTo>
                                <a:lnTo>
                                  <a:pt x="1990" y="7803"/>
                                </a:lnTo>
                                <a:lnTo>
                                  <a:pt x="1419" y="7902"/>
                                </a:lnTo>
                                <a:lnTo>
                                  <a:pt x="761" y="8000"/>
                                </a:lnTo>
                                <a:lnTo>
                                  <a:pt x="0" y="8066"/>
                                </a:lnTo>
                                <a:cubicBezTo>
                                  <a:pt x="12" y="8071"/>
                                  <a:pt x="23" y="8077"/>
                                  <a:pt x="35" y="8082"/>
                                </a:cubicBezTo>
                                <a:cubicBezTo>
                                  <a:pt x="46" y="8087"/>
                                  <a:pt x="58" y="8093"/>
                                  <a:pt x="69" y="8098"/>
                                </a:cubicBezTo>
                                <a:cubicBezTo>
                                  <a:pt x="92" y="8115"/>
                                  <a:pt x="115" y="8131"/>
                                  <a:pt x="138" y="8148"/>
                                </a:cubicBezTo>
                                <a:cubicBezTo>
                                  <a:pt x="184" y="8170"/>
                                  <a:pt x="231" y="8191"/>
                                  <a:pt x="277" y="8213"/>
                                </a:cubicBezTo>
                                <a:lnTo>
                                  <a:pt x="415" y="8279"/>
                                </a:lnTo>
                                <a:lnTo>
                                  <a:pt x="588" y="8344"/>
                                </a:lnTo>
                                <a:lnTo>
                                  <a:pt x="761" y="8410"/>
                                </a:lnTo>
                                <a:lnTo>
                                  <a:pt x="1003" y="8492"/>
                                </a:lnTo>
                                <a:lnTo>
                                  <a:pt x="1246" y="8549"/>
                                </a:lnTo>
                                <a:lnTo>
                                  <a:pt x="1488" y="8615"/>
                                </a:lnTo>
                                <a:lnTo>
                                  <a:pt x="1799" y="8664"/>
                                </a:lnTo>
                                <a:lnTo>
                                  <a:pt x="2059" y="8697"/>
                                </a:lnTo>
                                <a:lnTo>
                                  <a:pt x="2405" y="8730"/>
                                </a:lnTo>
                                <a:lnTo>
                                  <a:pt x="2716" y="8730"/>
                                </a:lnTo>
                                <a:lnTo>
                                  <a:pt x="3097" y="8713"/>
                                </a:lnTo>
                                <a:lnTo>
                                  <a:pt x="3443" y="8664"/>
                                </a:lnTo>
                                <a:lnTo>
                                  <a:pt x="3824" y="8615"/>
                                </a:lnTo>
                                <a:lnTo>
                                  <a:pt x="4204" y="8598"/>
                                </a:lnTo>
                                <a:lnTo>
                                  <a:pt x="4585" y="8598"/>
                                </a:lnTo>
                                <a:lnTo>
                                  <a:pt x="4931" y="8598"/>
                                </a:lnTo>
                                <a:lnTo>
                                  <a:pt x="5277" y="8631"/>
                                </a:lnTo>
                                <a:lnTo>
                                  <a:pt x="5623" y="8680"/>
                                </a:lnTo>
                                <a:lnTo>
                                  <a:pt x="5969" y="8746"/>
                                </a:lnTo>
                                <a:lnTo>
                                  <a:pt x="6280" y="8811"/>
                                </a:lnTo>
                                <a:lnTo>
                                  <a:pt x="6592" y="8893"/>
                                </a:lnTo>
                                <a:lnTo>
                                  <a:pt x="6903" y="8992"/>
                                </a:lnTo>
                                <a:lnTo>
                                  <a:pt x="7180" y="9090"/>
                                </a:lnTo>
                                <a:lnTo>
                                  <a:pt x="7457" y="9189"/>
                                </a:lnTo>
                                <a:lnTo>
                                  <a:pt x="7734" y="9287"/>
                                </a:lnTo>
                                <a:lnTo>
                                  <a:pt x="7976" y="9385"/>
                                </a:lnTo>
                                <a:lnTo>
                                  <a:pt x="8253" y="9475"/>
                                </a:lnTo>
                                <a:lnTo>
                                  <a:pt x="8460" y="9574"/>
                                </a:lnTo>
                                <a:lnTo>
                                  <a:pt x="8633" y="9639"/>
                                </a:lnTo>
                                <a:lnTo>
                                  <a:pt x="8789" y="9705"/>
                                </a:lnTo>
                                <a:lnTo>
                                  <a:pt x="8997" y="9770"/>
                                </a:lnTo>
                                <a:lnTo>
                                  <a:pt x="9170" y="9820"/>
                                </a:lnTo>
                                <a:lnTo>
                                  <a:pt x="9343" y="9869"/>
                                </a:lnTo>
                                <a:lnTo>
                                  <a:pt x="9481" y="9902"/>
                                </a:lnTo>
                                <a:lnTo>
                                  <a:pt x="9654" y="9934"/>
                                </a:lnTo>
                                <a:lnTo>
                                  <a:pt x="9827" y="9967"/>
                                </a:lnTo>
                                <a:lnTo>
                                  <a:pt x="10000" y="9984"/>
                                </a:lnTo>
                                <a:lnTo>
                                  <a:pt x="10000" y="10000"/>
                                </a:lnTo>
                                <a:lnTo>
                                  <a:pt x="10000" y="4320"/>
                                </a:lnTo>
                                <a:lnTo>
                                  <a:pt x="9827" y="42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593" name="Rectangle 2593"/>
                        <wps:cNvSpPr>
                          <a:spLocks noChangeArrowheads="1"/>
                        </wps:cNvSpPr>
                        <wps:spPr bwMode="auto">
                          <a:xfrm>
                            <a:off x="1828800" y="2066925"/>
                            <a:ext cx="3175" cy="1587"/>
                          </a:xfrm>
                          <a:prstGeom prst="rect">
                            <a:avLst/>
                          </a:pr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594" name="Freeform 421"/>
                        <wps:cNvSpPr>
                          <a:spLocks/>
                        </wps:cNvSpPr>
                        <wps:spPr bwMode="auto">
                          <a:xfrm>
                            <a:off x="1483520" y="1485900"/>
                            <a:ext cx="347711" cy="579223"/>
                          </a:xfrm>
                          <a:custGeom>
                            <a:avLst/>
                            <a:gdLst>
                              <a:gd name="T0" fmla="*/ 191 w 219"/>
                              <a:gd name="T1" fmla="*/ 349 h 365"/>
                              <a:gd name="T2" fmla="*/ 177 w 219"/>
                              <a:gd name="T3" fmla="*/ 339 h 365"/>
                              <a:gd name="T4" fmla="*/ 161 w 219"/>
                              <a:gd name="T5" fmla="*/ 325 h 365"/>
                              <a:gd name="T6" fmla="*/ 149 w 219"/>
                              <a:gd name="T7" fmla="*/ 309 h 365"/>
                              <a:gd name="T8" fmla="*/ 136 w 219"/>
                              <a:gd name="T9" fmla="*/ 291 h 365"/>
                              <a:gd name="T10" fmla="*/ 122 w 219"/>
                              <a:gd name="T11" fmla="*/ 275 h 365"/>
                              <a:gd name="T12" fmla="*/ 110 w 219"/>
                              <a:gd name="T13" fmla="*/ 258 h 365"/>
                              <a:gd name="T14" fmla="*/ 100 w 219"/>
                              <a:gd name="T15" fmla="*/ 240 h 365"/>
                              <a:gd name="T16" fmla="*/ 90 w 219"/>
                              <a:gd name="T17" fmla="*/ 222 h 365"/>
                              <a:gd name="T18" fmla="*/ 82 w 219"/>
                              <a:gd name="T19" fmla="*/ 208 h 365"/>
                              <a:gd name="T20" fmla="*/ 76 w 219"/>
                              <a:gd name="T21" fmla="*/ 194 h 365"/>
                              <a:gd name="T22" fmla="*/ 70 w 219"/>
                              <a:gd name="T23" fmla="*/ 182 h 365"/>
                              <a:gd name="T24" fmla="*/ 66 w 219"/>
                              <a:gd name="T25" fmla="*/ 174 h 365"/>
                              <a:gd name="T26" fmla="*/ 66 w 219"/>
                              <a:gd name="T27" fmla="*/ 168 h 365"/>
                              <a:gd name="T28" fmla="*/ 66 w 219"/>
                              <a:gd name="T29" fmla="*/ 166 h 365"/>
                              <a:gd name="T30" fmla="*/ 72 w 219"/>
                              <a:gd name="T31" fmla="*/ 164 h 365"/>
                              <a:gd name="T32" fmla="*/ 82 w 219"/>
                              <a:gd name="T33" fmla="*/ 162 h 365"/>
                              <a:gd name="T34" fmla="*/ 94 w 219"/>
                              <a:gd name="T35" fmla="*/ 160 h 365"/>
                              <a:gd name="T36" fmla="*/ 106 w 219"/>
                              <a:gd name="T37" fmla="*/ 158 h 365"/>
                              <a:gd name="T38" fmla="*/ 118 w 219"/>
                              <a:gd name="T39" fmla="*/ 154 h 365"/>
                              <a:gd name="T40" fmla="*/ 126 w 219"/>
                              <a:gd name="T41" fmla="*/ 150 h 365"/>
                              <a:gd name="T42" fmla="*/ 128 w 219"/>
                              <a:gd name="T43" fmla="*/ 147 h 365"/>
                              <a:gd name="T44" fmla="*/ 124 w 219"/>
                              <a:gd name="T45" fmla="*/ 143 h 365"/>
                              <a:gd name="T46" fmla="*/ 114 w 219"/>
                              <a:gd name="T47" fmla="*/ 135 h 365"/>
                              <a:gd name="T48" fmla="*/ 102 w 219"/>
                              <a:gd name="T49" fmla="*/ 117 h 365"/>
                              <a:gd name="T50" fmla="*/ 88 w 219"/>
                              <a:gd name="T51" fmla="*/ 95 h 365"/>
                              <a:gd name="T52" fmla="*/ 76 w 219"/>
                              <a:gd name="T53" fmla="*/ 69 h 365"/>
                              <a:gd name="T54" fmla="*/ 64 w 219"/>
                              <a:gd name="T55" fmla="*/ 43 h 365"/>
                              <a:gd name="T56" fmla="*/ 54 w 219"/>
                              <a:gd name="T57" fmla="*/ 22 h 365"/>
                              <a:gd name="T58" fmla="*/ 48 w 219"/>
                              <a:gd name="T59" fmla="*/ 6 h 365"/>
                              <a:gd name="T60" fmla="*/ 46 w 219"/>
                              <a:gd name="T61" fmla="*/ 0 h 365"/>
                              <a:gd name="T62" fmla="*/ 44 w 219"/>
                              <a:gd name="T63" fmla="*/ 24 h 365"/>
                              <a:gd name="T64" fmla="*/ 48 w 219"/>
                              <a:gd name="T65" fmla="*/ 49 h 365"/>
                              <a:gd name="T66" fmla="*/ 52 w 219"/>
                              <a:gd name="T67" fmla="*/ 71 h 365"/>
                              <a:gd name="T68" fmla="*/ 60 w 219"/>
                              <a:gd name="T69" fmla="*/ 91 h 365"/>
                              <a:gd name="T70" fmla="*/ 66 w 219"/>
                              <a:gd name="T71" fmla="*/ 109 h 365"/>
                              <a:gd name="T72" fmla="*/ 74 w 219"/>
                              <a:gd name="T73" fmla="*/ 125 h 365"/>
                              <a:gd name="T74" fmla="*/ 78 w 219"/>
                              <a:gd name="T75" fmla="*/ 133 h 365"/>
                              <a:gd name="T76" fmla="*/ 80 w 219"/>
                              <a:gd name="T77" fmla="*/ 135 h 365"/>
                              <a:gd name="T78" fmla="*/ 0 w 219"/>
                              <a:gd name="T79" fmla="*/ 168 h 365"/>
                              <a:gd name="T80" fmla="*/ 2 w 219"/>
                              <a:gd name="T81" fmla="*/ 194 h 365"/>
                              <a:gd name="T82" fmla="*/ 10 w 219"/>
                              <a:gd name="T83" fmla="*/ 216 h 365"/>
                              <a:gd name="T84" fmla="*/ 22 w 219"/>
                              <a:gd name="T85" fmla="*/ 238 h 365"/>
                              <a:gd name="T86" fmla="*/ 34 w 219"/>
                              <a:gd name="T87" fmla="*/ 256 h 365"/>
                              <a:gd name="T88" fmla="*/ 52 w 219"/>
                              <a:gd name="T89" fmla="*/ 273 h 365"/>
                              <a:gd name="T90" fmla="*/ 70 w 219"/>
                              <a:gd name="T91" fmla="*/ 289 h 365"/>
                              <a:gd name="T92" fmla="*/ 90 w 219"/>
                              <a:gd name="T93" fmla="*/ 303 h 365"/>
                              <a:gd name="T94" fmla="*/ 112 w 219"/>
                              <a:gd name="T95" fmla="*/ 317 h 365"/>
                              <a:gd name="T96" fmla="*/ 132 w 219"/>
                              <a:gd name="T97" fmla="*/ 329 h 365"/>
                              <a:gd name="T98" fmla="*/ 151 w 219"/>
                              <a:gd name="T99" fmla="*/ 339 h 365"/>
                              <a:gd name="T100" fmla="*/ 169 w 219"/>
                              <a:gd name="T101" fmla="*/ 347 h 365"/>
                              <a:gd name="T102" fmla="*/ 185 w 219"/>
                              <a:gd name="T103" fmla="*/ 353 h 365"/>
                              <a:gd name="T104" fmla="*/ 201 w 219"/>
                              <a:gd name="T105" fmla="*/ 359 h 365"/>
                              <a:gd name="T106" fmla="*/ 211 w 219"/>
                              <a:gd name="T107" fmla="*/ 363 h 365"/>
                              <a:gd name="T108" fmla="*/ 217 w 219"/>
                              <a:gd name="T109" fmla="*/ 365 h 365"/>
                              <a:gd name="T110" fmla="*/ 219 w 219"/>
                              <a:gd name="T111" fmla="*/ 365 h 365"/>
                              <a:gd name="T112" fmla="*/ 219 w 219"/>
                              <a:gd name="T113" fmla="*/ 365 h 365"/>
                              <a:gd name="T114" fmla="*/ 205 w 219"/>
                              <a:gd name="T115" fmla="*/ 359 h 365"/>
                              <a:gd name="T116" fmla="*/ 191 w 219"/>
                              <a:gd name="T117" fmla="*/ 349 h 36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219" h="365">
                                <a:moveTo>
                                  <a:pt x="191" y="349"/>
                                </a:moveTo>
                                <a:lnTo>
                                  <a:pt x="177" y="339"/>
                                </a:lnTo>
                                <a:lnTo>
                                  <a:pt x="161" y="325"/>
                                </a:lnTo>
                                <a:lnTo>
                                  <a:pt x="149" y="309"/>
                                </a:lnTo>
                                <a:lnTo>
                                  <a:pt x="136" y="291"/>
                                </a:lnTo>
                                <a:lnTo>
                                  <a:pt x="122" y="275"/>
                                </a:lnTo>
                                <a:lnTo>
                                  <a:pt x="110" y="258"/>
                                </a:lnTo>
                                <a:lnTo>
                                  <a:pt x="100" y="240"/>
                                </a:lnTo>
                                <a:lnTo>
                                  <a:pt x="90" y="222"/>
                                </a:lnTo>
                                <a:lnTo>
                                  <a:pt x="82" y="208"/>
                                </a:lnTo>
                                <a:lnTo>
                                  <a:pt x="76" y="194"/>
                                </a:lnTo>
                                <a:lnTo>
                                  <a:pt x="70" y="182"/>
                                </a:lnTo>
                                <a:lnTo>
                                  <a:pt x="66" y="174"/>
                                </a:lnTo>
                                <a:lnTo>
                                  <a:pt x="66" y="168"/>
                                </a:lnTo>
                                <a:lnTo>
                                  <a:pt x="66" y="166"/>
                                </a:lnTo>
                                <a:lnTo>
                                  <a:pt x="72" y="164"/>
                                </a:lnTo>
                                <a:lnTo>
                                  <a:pt x="82" y="162"/>
                                </a:lnTo>
                                <a:lnTo>
                                  <a:pt x="94" y="160"/>
                                </a:lnTo>
                                <a:lnTo>
                                  <a:pt x="106" y="158"/>
                                </a:lnTo>
                                <a:lnTo>
                                  <a:pt x="118" y="154"/>
                                </a:lnTo>
                                <a:lnTo>
                                  <a:pt x="126" y="150"/>
                                </a:lnTo>
                                <a:lnTo>
                                  <a:pt x="128" y="147"/>
                                </a:lnTo>
                                <a:lnTo>
                                  <a:pt x="124" y="143"/>
                                </a:lnTo>
                                <a:lnTo>
                                  <a:pt x="114" y="135"/>
                                </a:lnTo>
                                <a:lnTo>
                                  <a:pt x="102" y="117"/>
                                </a:lnTo>
                                <a:lnTo>
                                  <a:pt x="88" y="95"/>
                                </a:lnTo>
                                <a:lnTo>
                                  <a:pt x="76" y="69"/>
                                </a:lnTo>
                                <a:lnTo>
                                  <a:pt x="64" y="43"/>
                                </a:lnTo>
                                <a:lnTo>
                                  <a:pt x="54" y="22"/>
                                </a:lnTo>
                                <a:lnTo>
                                  <a:pt x="48" y="6"/>
                                </a:lnTo>
                                <a:lnTo>
                                  <a:pt x="46" y="0"/>
                                </a:lnTo>
                                <a:lnTo>
                                  <a:pt x="44" y="24"/>
                                </a:lnTo>
                                <a:lnTo>
                                  <a:pt x="48" y="49"/>
                                </a:lnTo>
                                <a:lnTo>
                                  <a:pt x="52" y="71"/>
                                </a:lnTo>
                                <a:lnTo>
                                  <a:pt x="60" y="91"/>
                                </a:lnTo>
                                <a:lnTo>
                                  <a:pt x="66" y="109"/>
                                </a:lnTo>
                                <a:lnTo>
                                  <a:pt x="74" y="125"/>
                                </a:lnTo>
                                <a:lnTo>
                                  <a:pt x="78" y="133"/>
                                </a:lnTo>
                                <a:lnTo>
                                  <a:pt x="80" y="135"/>
                                </a:lnTo>
                                <a:lnTo>
                                  <a:pt x="0" y="168"/>
                                </a:lnTo>
                                <a:lnTo>
                                  <a:pt x="2" y="194"/>
                                </a:lnTo>
                                <a:lnTo>
                                  <a:pt x="10" y="216"/>
                                </a:lnTo>
                                <a:lnTo>
                                  <a:pt x="22" y="238"/>
                                </a:lnTo>
                                <a:lnTo>
                                  <a:pt x="34" y="256"/>
                                </a:lnTo>
                                <a:lnTo>
                                  <a:pt x="52" y="273"/>
                                </a:lnTo>
                                <a:lnTo>
                                  <a:pt x="70" y="289"/>
                                </a:lnTo>
                                <a:lnTo>
                                  <a:pt x="90" y="303"/>
                                </a:lnTo>
                                <a:lnTo>
                                  <a:pt x="112" y="317"/>
                                </a:lnTo>
                                <a:lnTo>
                                  <a:pt x="132" y="329"/>
                                </a:lnTo>
                                <a:lnTo>
                                  <a:pt x="151" y="339"/>
                                </a:lnTo>
                                <a:lnTo>
                                  <a:pt x="169" y="347"/>
                                </a:lnTo>
                                <a:lnTo>
                                  <a:pt x="185" y="353"/>
                                </a:lnTo>
                                <a:lnTo>
                                  <a:pt x="201" y="359"/>
                                </a:lnTo>
                                <a:lnTo>
                                  <a:pt x="211" y="363"/>
                                </a:lnTo>
                                <a:lnTo>
                                  <a:pt x="217" y="365"/>
                                </a:lnTo>
                                <a:lnTo>
                                  <a:pt x="219" y="365"/>
                                </a:lnTo>
                                <a:lnTo>
                                  <a:pt x="219" y="365"/>
                                </a:lnTo>
                                <a:lnTo>
                                  <a:pt x="205" y="359"/>
                                </a:lnTo>
                                <a:lnTo>
                                  <a:pt x="191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595" name="Freeform 422"/>
                        <wps:cNvSpPr>
                          <a:spLocks/>
                        </wps:cNvSpPr>
                        <wps:spPr bwMode="auto">
                          <a:xfrm>
                            <a:off x="1635919" y="2200275"/>
                            <a:ext cx="198465" cy="476074"/>
                          </a:xfrm>
                          <a:custGeom>
                            <a:avLst/>
                            <a:gdLst>
                              <a:gd name="T0" fmla="*/ 115 w 125"/>
                              <a:gd name="T1" fmla="*/ 209 h 300"/>
                              <a:gd name="T2" fmla="*/ 105 w 125"/>
                              <a:gd name="T3" fmla="*/ 189 h 300"/>
                              <a:gd name="T4" fmla="*/ 93 w 125"/>
                              <a:gd name="T5" fmla="*/ 169 h 300"/>
                              <a:gd name="T6" fmla="*/ 83 w 125"/>
                              <a:gd name="T7" fmla="*/ 149 h 300"/>
                              <a:gd name="T8" fmla="*/ 75 w 125"/>
                              <a:gd name="T9" fmla="*/ 133 h 300"/>
                              <a:gd name="T10" fmla="*/ 67 w 125"/>
                              <a:gd name="T11" fmla="*/ 115 h 300"/>
                              <a:gd name="T12" fmla="*/ 61 w 125"/>
                              <a:gd name="T13" fmla="*/ 99 h 300"/>
                              <a:gd name="T14" fmla="*/ 57 w 125"/>
                              <a:gd name="T15" fmla="*/ 85 h 300"/>
                              <a:gd name="T16" fmla="*/ 55 w 125"/>
                              <a:gd name="T17" fmla="*/ 75 h 300"/>
                              <a:gd name="T18" fmla="*/ 55 w 125"/>
                              <a:gd name="T19" fmla="*/ 67 h 300"/>
                              <a:gd name="T20" fmla="*/ 57 w 125"/>
                              <a:gd name="T21" fmla="*/ 63 h 300"/>
                              <a:gd name="T22" fmla="*/ 65 w 125"/>
                              <a:gd name="T23" fmla="*/ 57 h 300"/>
                              <a:gd name="T24" fmla="*/ 77 w 125"/>
                              <a:gd name="T25" fmla="*/ 49 h 300"/>
                              <a:gd name="T26" fmla="*/ 87 w 125"/>
                              <a:gd name="T27" fmla="*/ 39 h 300"/>
                              <a:gd name="T28" fmla="*/ 99 w 125"/>
                              <a:gd name="T29" fmla="*/ 30 h 300"/>
                              <a:gd name="T30" fmla="*/ 109 w 125"/>
                              <a:gd name="T31" fmla="*/ 18 h 300"/>
                              <a:gd name="T32" fmla="*/ 117 w 125"/>
                              <a:gd name="T33" fmla="*/ 8 h 300"/>
                              <a:gd name="T34" fmla="*/ 121 w 125"/>
                              <a:gd name="T35" fmla="*/ 2 h 300"/>
                              <a:gd name="T36" fmla="*/ 123 w 125"/>
                              <a:gd name="T37" fmla="*/ 0 h 300"/>
                              <a:gd name="T38" fmla="*/ 119 w 125"/>
                              <a:gd name="T39" fmla="*/ 2 h 300"/>
                              <a:gd name="T40" fmla="*/ 105 w 125"/>
                              <a:gd name="T41" fmla="*/ 8 h 300"/>
                              <a:gd name="T42" fmla="*/ 85 w 125"/>
                              <a:gd name="T43" fmla="*/ 18 h 300"/>
                              <a:gd name="T44" fmla="*/ 61 w 125"/>
                              <a:gd name="T45" fmla="*/ 30 h 300"/>
                              <a:gd name="T46" fmla="*/ 40 w 125"/>
                              <a:gd name="T47" fmla="*/ 39 h 300"/>
                              <a:gd name="T48" fmla="*/ 20 w 125"/>
                              <a:gd name="T49" fmla="*/ 49 h 300"/>
                              <a:gd name="T50" fmla="*/ 6 w 125"/>
                              <a:gd name="T51" fmla="*/ 57 h 300"/>
                              <a:gd name="T52" fmla="*/ 0 w 125"/>
                              <a:gd name="T53" fmla="*/ 63 h 300"/>
                              <a:gd name="T54" fmla="*/ 2 w 125"/>
                              <a:gd name="T55" fmla="*/ 75 h 300"/>
                              <a:gd name="T56" fmla="*/ 8 w 125"/>
                              <a:gd name="T57" fmla="*/ 99 h 300"/>
                              <a:gd name="T58" fmla="*/ 20 w 125"/>
                              <a:gd name="T59" fmla="*/ 133 h 300"/>
                              <a:gd name="T60" fmla="*/ 34 w 125"/>
                              <a:gd name="T61" fmla="*/ 171 h 300"/>
                              <a:gd name="T62" fmla="*/ 51 w 125"/>
                              <a:gd name="T63" fmla="*/ 211 h 300"/>
                              <a:gd name="T64" fmla="*/ 73 w 125"/>
                              <a:gd name="T65" fmla="*/ 249 h 300"/>
                              <a:gd name="T66" fmla="*/ 99 w 125"/>
                              <a:gd name="T67" fmla="*/ 280 h 300"/>
                              <a:gd name="T68" fmla="*/ 125 w 125"/>
                              <a:gd name="T69" fmla="*/ 300 h 300"/>
                              <a:gd name="T70" fmla="*/ 125 w 125"/>
                              <a:gd name="T71" fmla="*/ 223 h 300"/>
                              <a:gd name="T72" fmla="*/ 115 w 125"/>
                              <a:gd name="T73" fmla="*/ 209 h 3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125" h="300">
                                <a:moveTo>
                                  <a:pt x="115" y="209"/>
                                </a:moveTo>
                                <a:lnTo>
                                  <a:pt x="105" y="189"/>
                                </a:lnTo>
                                <a:lnTo>
                                  <a:pt x="93" y="169"/>
                                </a:lnTo>
                                <a:lnTo>
                                  <a:pt x="83" y="149"/>
                                </a:lnTo>
                                <a:lnTo>
                                  <a:pt x="75" y="133"/>
                                </a:lnTo>
                                <a:lnTo>
                                  <a:pt x="67" y="115"/>
                                </a:lnTo>
                                <a:lnTo>
                                  <a:pt x="61" y="99"/>
                                </a:lnTo>
                                <a:lnTo>
                                  <a:pt x="57" y="85"/>
                                </a:lnTo>
                                <a:lnTo>
                                  <a:pt x="55" y="75"/>
                                </a:lnTo>
                                <a:lnTo>
                                  <a:pt x="55" y="67"/>
                                </a:lnTo>
                                <a:lnTo>
                                  <a:pt x="57" y="63"/>
                                </a:lnTo>
                                <a:lnTo>
                                  <a:pt x="65" y="57"/>
                                </a:lnTo>
                                <a:lnTo>
                                  <a:pt x="77" y="49"/>
                                </a:lnTo>
                                <a:lnTo>
                                  <a:pt x="87" y="39"/>
                                </a:lnTo>
                                <a:lnTo>
                                  <a:pt x="99" y="30"/>
                                </a:lnTo>
                                <a:lnTo>
                                  <a:pt x="109" y="18"/>
                                </a:lnTo>
                                <a:lnTo>
                                  <a:pt x="117" y="8"/>
                                </a:lnTo>
                                <a:lnTo>
                                  <a:pt x="121" y="2"/>
                                </a:lnTo>
                                <a:lnTo>
                                  <a:pt x="123" y="0"/>
                                </a:lnTo>
                                <a:lnTo>
                                  <a:pt x="119" y="2"/>
                                </a:lnTo>
                                <a:lnTo>
                                  <a:pt x="105" y="8"/>
                                </a:lnTo>
                                <a:lnTo>
                                  <a:pt x="85" y="18"/>
                                </a:lnTo>
                                <a:lnTo>
                                  <a:pt x="61" y="30"/>
                                </a:lnTo>
                                <a:lnTo>
                                  <a:pt x="40" y="39"/>
                                </a:lnTo>
                                <a:lnTo>
                                  <a:pt x="20" y="49"/>
                                </a:lnTo>
                                <a:lnTo>
                                  <a:pt x="6" y="57"/>
                                </a:lnTo>
                                <a:lnTo>
                                  <a:pt x="0" y="63"/>
                                </a:lnTo>
                                <a:lnTo>
                                  <a:pt x="2" y="75"/>
                                </a:lnTo>
                                <a:lnTo>
                                  <a:pt x="8" y="99"/>
                                </a:lnTo>
                                <a:lnTo>
                                  <a:pt x="20" y="133"/>
                                </a:lnTo>
                                <a:lnTo>
                                  <a:pt x="34" y="171"/>
                                </a:lnTo>
                                <a:lnTo>
                                  <a:pt x="51" y="211"/>
                                </a:lnTo>
                                <a:lnTo>
                                  <a:pt x="73" y="249"/>
                                </a:lnTo>
                                <a:lnTo>
                                  <a:pt x="99" y="280"/>
                                </a:lnTo>
                                <a:lnTo>
                                  <a:pt x="125" y="300"/>
                                </a:lnTo>
                                <a:lnTo>
                                  <a:pt x="125" y="223"/>
                                </a:lnTo>
                                <a:lnTo>
                                  <a:pt x="115" y="2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596" name="Freeform 423"/>
                        <wps:cNvSpPr>
                          <a:spLocks/>
                        </wps:cNvSpPr>
                        <wps:spPr bwMode="auto">
                          <a:xfrm>
                            <a:off x="1409700" y="2705100"/>
                            <a:ext cx="388992" cy="307861"/>
                          </a:xfrm>
                          <a:custGeom>
                            <a:avLst/>
                            <a:gdLst>
                              <a:gd name="T0" fmla="*/ 237 w 245"/>
                              <a:gd name="T1" fmla="*/ 172 h 194"/>
                              <a:gd name="T2" fmla="*/ 231 w 245"/>
                              <a:gd name="T3" fmla="*/ 159 h 194"/>
                              <a:gd name="T4" fmla="*/ 221 w 245"/>
                              <a:gd name="T5" fmla="*/ 147 h 194"/>
                              <a:gd name="T6" fmla="*/ 211 w 245"/>
                              <a:gd name="T7" fmla="*/ 131 h 194"/>
                              <a:gd name="T8" fmla="*/ 199 w 245"/>
                              <a:gd name="T9" fmla="*/ 115 h 194"/>
                              <a:gd name="T10" fmla="*/ 188 w 245"/>
                              <a:gd name="T11" fmla="*/ 101 h 194"/>
                              <a:gd name="T12" fmla="*/ 174 w 245"/>
                              <a:gd name="T13" fmla="*/ 85 h 194"/>
                              <a:gd name="T14" fmla="*/ 160 w 245"/>
                              <a:gd name="T15" fmla="*/ 69 h 194"/>
                              <a:gd name="T16" fmla="*/ 148 w 245"/>
                              <a:gd name="T17" fmla="*/ 56 h 194"/>
                              <a:gd name="T18" fmla="*/ 134 w 245"/>
                              <a:gd name="T19" fmla="*/ 42 h 194"/>
                              <a:gd name="T20" fmla="*/ 120 w 245"/>
                              <a:gd name="T21" fmla="*/ 30 h 194"/>
                              <a:gd name="T22" fmla="*/ 108 w 245"/>
                              <a:gd name="T23" fmla="*/ 20 h 194"/>
                              <a:gd name="T24" fmla="*/ 98 w 245"/>
                              <a:gd name="T25" fmla="*/ 12 h 194"/>
                              <a:gd name="T26" fmla="*/ 88 w 245"/>
                              <a:gd name="T27" fmla="*/ 6 h 194"/>
                              <a:gd name="T28" fmla="*/ 82 w 245"/>
                              <a:gd name="T29" fmla="*/ 2 h 194"/>
                              <a:gd name="T30" fmla="*/ 68 w 245"/>
                              <a:gd name="T31" fmla="*/ 0 h 194"/>
                              <a:gd name="T32" fmla="*/ 54 w 245"/>
                              <a:gd name="T33" fmla="*/ 2 h 194"/>
                              <a:gd name="T34" fmla="*/ 40 w 245"/>
                              <a:gd name="T35" fmla="*/ 8 h 194"/>
                              <a:gd name="T36" fmla="*/ 28 w 245"/>
                              <a:gd name="T37" fmla="*/ 14 h 194"/>
                              <a:gd name="T38" fmla="*/ 18 w 245"/>
                              <a:gd name="T39" fmla="*/ 22 h 194"/>
                              <a:gd name="T40" fmla="*/ 8 w 245"/>
                              <a:gd name="T41" fmla="*/ 28 h 194"/>
                              <a:gd name="T42" fmla="*/ 2 w 245"/>
                              <a:gd name="T43" fmla="*/ 34 h 194"/>
                              <a:gd name="T44" fmla="*/ 0 w 245"/>
                              <a:gd name="T45" fmla="*/ 34 h 194"/>
                              <a:gd name="T46" fmla="*/ 18 w 245"/>
                              <a:gd name="T47" fmla="*/ 38 h 194"/>
                              <a:gd name="T48" fmla="*/ 34 w 245"/>
                              <a:gd name="T49" fmla="*/ 46 h 194"/>
                              <a:gd name="T50" fmla="*/ 54 w 245"/>
                              <a:gd name="T51" fmla="*/ 54 h 194"/>
                              <a:gd name="T52" fmla="*/ 74 w 245"/>
                              <a:gd name="T53" fmla="*/ 65 h 194"/>
                              <a:gd name="T54" fmla="*/ 94 w 245"/>
                              <a:gd name="T55" fmla="*/ 77 h 194"/>
                              <a:gd name="T56" fmla="*/ 114 w 245"/>
                              <a:gd name="T57" fmla="*/ 91 h 194"/>
                              <a:gd name="T58" fmla="*/ 134 w 245"/>
                              <a:gd name="T59" fmla="*/ 105 h 194"/>
                              <a:gd name="T60" fmla="*/ 154 w 245"/>
                              <a:gd name="T61" fmla="*/ 119 h 194"/>
                              <a:gd name="T62" fmla="*/ 172 w 245"/>
                              <a:gd name="T63" fmla="*/ 133 h 194"/>
                              <a:gd name="T64" fmla="*/ 190 w 245"/>
                              <a:gd name="T65" fmla="*/ 147 h 194"/>
                              <a:gd name="T66" fmla="*/ 205 w 245"/>
                              <a:gd name="T67" fmla="*/ 159 h 194"/>
                              <a:gd name="T68" fmla="*/ 219 w 245"/>
                              <a:gd name="T69" fmla="*/ 170 h 194"/>
                              <a:gd name="T70" fmla="*/ 229 w 245"/>
                              <a:gd name="T71" fmla="*/ 180 h 194"/>
                              <a:gd name="T72" fmla="*/ 237 w 245"/>
                              <a:gd name="T73" fmla="*/ 186 h 194"/>
                              <a:gd name="T74" fmla="*/ 243 w 245"/>
                              <a:gd name="T75" fmla="*/ 192 h 194"/>
                              <a:gd name="T76" fmla="*/ 245 w 245"/>
                              <a:gd name="T77" fmla="*/ 194 h 194"/>
                              <a:gd name="T78" fmla="*/ 243 w 245"/>
                              <a:gd name="T79" fmla="*/ 184 h 194"/>
                              <a:gd name="T80" fmla="*/ 237 w 245"/>
                              <a:gd name="T81" fmla="*/ 172 h 19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245" h="194">
                                <a:moveTo>
                                  <a:pt x="237" y="172"/>
                                </a:moveTo>
                                <a:lnTo>
                                  <a:pt x="231" y="159"/>
                                </a:lnTo>
                                <a:lnTo>
                                  <a:pt x="221" y="147"/>
                                </a:lnTo>
                                <a:lnTo>
                                  <a:pt x="211" y="131"/>
                                </a:lnTo>
                                <a:lnTo>
                                  <a:pt x="199" y="115"/>
                                </a:lnTo>
                                <a:lnTo>
                                  <a:pt x="188" y="101"/>
                                </a:lnTo>
                                <a:lnTo>
                                  <a:pt x="174" y="85"/>
                                </a:lnTo>
                                <a:lnTo>
                                  <a:pt x="160" y="69"/>
                                </a:lnTo>
                                <a:lnTo>
                                  <a:pt x="148" y="56"/>
                                </a:lnTo>
                                <a:lnTo>
                                  <a:pt x="134" y="42"/>
                                </a:lnTo>
                                <a:lnTo>
                                  <a:pt x="120" y="30"/>
                                </a:lnTo>
                                <a:lnTo>
                                  <a:pt x="108" y="20"/>
                                </a:lnTo>
                                <a:lnTo>
                                  <a:pt x="98" y="12"/>
                                </a:lnTo>
                                <a:lnTo>
                                  <a:pt x="88" y="6"/>
                                </a:lnTo>
                                <a:lnTo>
                                  <a:pt x="82" y="2"/>
                                </a:lnTo>
                                <a:lnTo>
                                  <a:pt x="68" y="0"/>
                                </a:lnTo>
                                <a:lnTo>
                                  <a:pt x="54" y="2"/>
                                </a:lnTo>
                                <a:lnTo>
                                  <a:pt x="40" y="8"/>
                                </a:lnTo>
                                <a:lnTo>
                                  <a:pt x="28" y="14"/>
                                </a:lnTo>
                                <a:lnTo>
                                  <a:pt x="18" y="22"/>
                                </a:lnTo>
                                <a:lnTo>
                                  <a:pt x="8" y="28"/>
                                </a:lnTo>
                                <a:lnTo>
                                  <a:pt x="2" y="34"/>
                                </a:lnTo>
                                <a:lnTo>
                                  <a:pt x="0" y="34"/>
                                </a:lnTo>
                                <a:lnTo>
                                  <a:pt x="18" y="38"/>
                                </a:lnTo>
                                <a:lnTo>
                                  <a:pt x="34" y="46"/>
                                </a:lnTo>
                                <a:lnTo>
                                  <a:pt x="54" y="54"/>
                                </a:lnTo>
                                <a:lnTo>
                                  <a:pt x="74" y="65"/>
                                </a:lnTo>
                                <a:lnTo>
                                  <a:pt x="94" y="77"/>
                                </a:lnTo>
                                <a:lnTo>
                                  <a:pt x="114" y="91"/>
                                </a:lnTo>
                                <a:lnTo>
                                  <a:pt x="134" y="105"/>
                                </a:lnTo>
                                <a:lnTo>
                                  <a:pt x="154" y="119"/>
                                </a:lnTo>
                                <a:lnTo>
                                  <a:pt x="172" y="133"/>
                                </a:lnTo>
                                <a:lnTo>
                                  <a:pt x="190" y="147"/>
                                </a:lnTo>
                                <a:lnTo>
                                  <a:pt x="205" y="159"/>
                                </a:lnTo>
                                <a:lnTo>
                                  <a:pt x="219" y="170"/>
                                </a:lnTo>
                                <a:lnTo>
                                  <a:pt x="229" y="180"/>
                                </a:lnTo>
                                <a:lnTo>
                                  <a:pt x="237" y="186"/>
                                </a:lnTo>
                                <a:lnTo>
                                  <a:pt x="243" y="192"/>
                                </a:lnTo>
                                <a:lnTo>
                                  <a:pt x="245" y="194"/>
                                </a:lnTo>
                                <a:lnTo>
                                  <a:pt x="243" y="184"/>
                                </a:lnTo>
                                <a:lnTo>
                                  <a:pt x="237" y="1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597" name="Freeform 424"/>
                        <wps:cNvSpPr>
                          <a:spLocks/>
                        </wps:cNvSpPr>
                        <wps:spPr bwMode="auto">
                          <a:xfrm>
                            <a:off x="1162050" y="552450"/>
                            <a:ext cx="598572" cy="677612"/>
                          </a:xfrm>
                          <a:custGeom>
                            <a:avLst/>
                            <a:gdLst>
                              <a:gd name="T0" fmla="*/ 228 w 377"/>
                              <a:gd name="T1" fmla="*/ 239 h 427"/>
                              <a:gd name="T2" fmla="*/ 149 w 377"/>
                              <a:gd name="T3" fmla="*/ 0 h 427"/>
                              <a:gd name="T4" fmla="*/ 153 w 377"/>
                              <a:gd name="T5" fmla="*/ 235 h 427"/>
                              <a:gd name="T6" fmla="*/ 0 w 377"/>
                              <a:gd name="T7" fmla="*/ 338 h 427"/>
                              <a:gd name="T8" fmla="*/ 167 w 377"/>
                              <a:gd name="T9" fmla="*/ 328 h 427"/>
                              <a:gd name="T10" fmla="*/ 130 w 377"/>
                              <a:gd name="T11" fmla="*/ 427 h 427"/>
                              <a:gd name="T12" fmla="*/ 218 w 377"/>
                              <a:gd name="T13" fmla="*/ 352 h 427"/>
                              <a:gd name="T14" fmla="*/ 312 w 377"/>
                              <a:gd name="T15" fmla="*/ 388 h 427"/>
                              <a:gd name="T16" fmla="*/ 266 w 377"/>
                              <a:gd name="T17" fmla="*/ 285 h 427"/>
                              <a:gd name="T18" fmla="*/ 377 w 377"/>
                              <a:gd name="T19" fmla="*/ 189 h 427"/>
                              <a:gd name="T20" fmla="*/ 228 w 377"/>
                              <a:gd name="T21" fmla="*/ 239 h 4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377" h="427">
                                <a:moveTo>
                                  <a:pt x="228" y="239"/>
                                </a:moveTo>
                                <a:lnTo>
                                  <a:pt x="149" y="0"/>
                                </a:lnTo>
                                <a:lnTo>
                                  <a:pt x="153" y="235"/>
                                </a:lnTo>
                                <a:lnTo>
                                  <a:pt x="0" y="338"/>
                                </a:lnTo>
                                <a:lnTo>
                                  <a:pt x="167" y="328"/>
                                </a:lnTo>
                                <a:lnTo>
                                  <a:pt x="130" y="427"/>
                                </a:lnTo>
                                <a:lnTo>
                                  <a:pt x="218" y="352"/>
                                </a:lnTo>
                                <a:lnTo>
                                  <a:pt x="312" y="388"/>
                                </a:lnTo>
                                <a:lnTo>
                                  <a:pt x="266" y="285"/>
                                </a:lnTo>
                                <a:lnTo>
                                  <a:pt x="377" y="189"/>
                                </a:lnTo>
                                <a:lnTo>
                                  <a:pt x="228" y="2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4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598" name="Freeform 425"/>
                        <wps:cNvSpPr>
                          <a:spLocks/>
                        </wps:cNvSpPr>
                        <wps:spPr bwMode="auto">
                          <a:xfrm>
                            <a:off x="1543050" y="2371725"/>
                            <a:ext cx="115904" cy="130127"/>
                          </a:xfrm>
                          <a:custGeom>
                            <a:avLst/>
                            <a:gdLst>
                              <a:gd name="T0" fmla="*/ 69 w 73"/>
                              <a:gd name="T1" fmla="*/ 20 h 82"/>
                              <a:gd name="T2" fmla="*/ 65 w 73"/>
                              <a:gd name="T3" fmla="*/ 14 h 82"/>
                              <a:gd name="T4" fmla="*/ 59 w 73"/>
                              <a:gd name="T5" fmla="*/ 10 h 82"/>
                              <a:gd name="T6" fmla="*/ 53 w 73"/>
                              <a:gd name="T7" fmla="*/ 4 h 82"/>
                              <a:gd name="T8" fmla="*/ 47 w 73"/>
                              <a:gd name="T9" fmla="*/ 2 h 82"/>
                              <a:gd name="T10" fmla="*/ 38 w 73"/>
                              <a:gd name="T11" fmla="*/ 0 h 82"/>
                              <a:gd name="T12" fmla="*/ 32 w 73"/>
                              <a:gd name="T13" fmla="*/ 0 h 82"/>
                              <a:gd name="T14" fmla="*/ 24 w 73"/>
                              <a:gd name="T15" fmla="*/ 2 h 82"/>
                              <a:gd name="T16" fmla="*/ 18 w 73"/>
                              <a:gd name="T17" fmla="*/ 6 h 82"/>
                              <a:gd name="T18" fmla="*/ 12 w 73"/>
                              <a:gd name="T19" fmla="*/ 10 h 82"/>
                              <a:gd name="T20" fmla="*/ 8 w 73"/>
                              <a:gd name="T21" fmla="*/ 16 h 82"/>
                              <a:gd name="T22" fmla="*/ 4 w 73"/>
                              <a:gd name="T23" fmla="*/ 24 h 82"/>
                              <a:gd name="T24" fmla="*/ 2 w 73"/>
                              <a:gd name="T25" fmla="*/ 32 h 82"/>
                              <a:gd name="T26" fmla="*/ 0 w 73"/>
                              <a:gd name="T27" fmla="*/ 39 h 82"/>
                              <a:gd name="T28" fmla="*/ 0 w 73"/>
                              <a:gd name="T29" fmla="*/ 48 h 82"/>
                              <a:gd name="T30" fmla="*/ 2 w 73"/>
                              <a:gd name="T31" fmla="*/ 56 h 82"/>
                              <a:gd name="T32" fmla="*/ 4 w 73"/>
                              <a:gd name="T33" fmla="*/ 64 h 82"/>
                              <a:gd name="T34" fmla="*/ 10 w 73"/>
                              <a:gd name="T35" fmla="*/ 70 h 82"/>
                              <a:gd name="T36" fmla="*/ 14 w 73"/>
                              <a:gd name="T37" fmla="*/ 74 h 82"/>
                              <a:gd name="T38" fmla="*/ 20 w 73"/>
                              <a:gd name="T39" fmla="*/ 78 h 82"/>
                              <a:gd name="T40" fmla="*/ 26 w 73"/>
                              <a:gd name="T41" fmla="*/ 82 h 82"/>
                              <a:gd name="T42" fmla="*/ 34 w 73"/>
                              <a:gd name="T43" fmla="*/ 82 h 82"/>
                              <a:gd name="T44" fmla="*/ 40 w 73"/>
                              <a:gd name="T45" fmla="*/ 82 h 82"/>
                              <a:gd name="T46" fmla="*/ 48 w 73"/>
                              <a:gd name="T47" fmla="*/ 80 h 82"/>
                              <a:gd name="T48" fmla="*/ 55 w 73"/>
                              <a:gd name="T49" fmla="*/ 76 h 82"/>
                              <a:gd name="T50" fmla="*/ 61 w 73"/>
                              <a:gd name="T51" fmla="*/ 72 h 82"/>
                              <a:gd name="T52" fmla="*/ 65 w 73"/>
                              <a:gd name="T53" fmla="*/ 66 h 82"/>
                              <a:gd name="T54" fmla="*/ 69 w 73"/>
                              <a:gd name="T55" fmla="*/ 60 h 82"/>
                              <a:gd name="T56" fmla="*/ 73 w 73"/>
                              <a:gd name="T57" fmla="*/ 52 h 82"/>
                              <a:gd name="T58" fmla="*/ 73 w 73"/>
                              <a:gd name="T59" fmla="*/ 43 h 82"/>
                              <a:gd name="T60" fmla="*/ 73 w 73"/>
                              <a:gd name="T61" fmla="*/ 36 h 82"/>
                              <a:gd name="T62" fmla="*/ 71 w 73"/>
                              <a:gd name="T63" fmla="*/ 28 h 82"/>
                              <a:gd name="T64" fmla="*/ 69 w 73"/>
                              <a:gd name="T65" fmla="*/ 2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3" h="82">
                                <a:moveTo>
                                  <a:pt x="69" y="20"/>
                                </a:moveTo>
                                <a:lnTo>
                                  <a:pt x="65" y="14"/>
                                </a:lnTo>
                                <a:lnTo>
                                  <a:pt x="59" y="10"/>
                                </a:lnTo>
                                <a:lnTo>
                                  <a:pt x="53" y="4"/>
                                </a:lnTo>
                                <a:lnTo>
                                  <a:pt x="47" y="2"/>
                                </a:lnTo>
                                <a:lnTo>
                                  <a:pt x="38" y="0"/>
                                </a:lnTo>
                                <a:lnTo>
                                  <a:pt x="32" y="0"/>
                                </a:lnTo>
                                <a:lnTo>
                                  <a:pt x="24" y="2"/>
                                </a:lnTo>
                                <a:lnTo>
                                  <a:pt x="18" y="6"/>
                                </a:lnTo>
                                <a:lnTo>
                                  <a:pt x="12" y="10"/>
                                </a:lnTo>
                                <a:lnTo>
                                  <a:pt x="8" y="16"/>
                                </a:lnTo>
                                <a:lnTo>
                                  <a:pt x="4" y="24"/>
                                </a:lnTo>
                                <a:lnTo>
                                  <a:pt x="2" y="32"/>
                                </a:lnTo>
                                <a:lnTo>
                                  <a:pt x="0" y="39"/>
                                </a:lnTo>
                                <a:lnTo>
                                  <a:pt x="0" y="48"/>
                                </a:lnTo>
                                <a:lnTo>
                                  <a:pt x="2" y="56"/>
                                </a:lnTo>
                                <a:lnTo>
                                  <a:pt x="4" y="64"/>
                                </a:lnTo>
                                <a:lnTo>
                                  <a:pt x="10" y="70"/>
                                </a:lnTo>
                                <a:lnTo>
                                  <a:pt x="14" y="74"/>
                                </a:lnTo>
                                <a:lnTo>
                                  <a:pt x="20" y="78"/>
                                </a:lnTo>
                                <a:lnTo>
                                  <a:pt x="26" y="82"/>
                                </a:lnTo>
                                <a:lnTo>
                                  <a:pt x="34" y="82"/>
                                </a:lnTo>
                                <a:lnTo>
                                  <a:pt x="40" y="82"/>
                                </a:lnTo>
                                <a:lnTo>
                                  <a:pt x="48" y="80"/>
                                </a:lnTo>
                                <a:lnTo>
                                  <a:pt x="55" y="76"/>
                                </a:lnTo>
                                <a:lnTo>
                                  <a:pt x="61" y="72"/>
                                </a:lnTo>
                                <a:lnTo>
                                  <a:pt x="65" y="66"/>
                                </a:lnTo>
                                <a:lnTo>
                                  <a:pt x="69" y="60"/>
                                </a:lnTo>
                                <a:lnTo>
                                  <a:pt x="73" y="52"/>
                                </a:lnTo>
                                <a:lnTo>
                                  <a:pt x="73" y="43"/>
                                </a:lnTo>
                                <a:lnTo>
                                  <a:pt x="73" y="36"/>
                                </a:lnTo>
                                <a:lnTo>
                                  <a:pt x="71" y="28"/>
                                </a:lnTo>
                                <a:lnTo>
                                  <a:pt x="69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599" name="Freeform 426"/>
                        <wps:cNvSpPr>
                          <a:spLocks/>
                        </wps:cNvSpPr>
                        <wps:spPr bwMode="auto">
                          <a:xfrm>
                            <a:off x="1123950" y="2647950"/>
                            <a:ext cx="115904" cy="131714"/>
                          </a:xfrm>
                          <a:custGeom>
                            <a:avLst/>
                            <a:gdLst>
                              <a:gd name="T0" fmla="*/ 69 w 73"/>
                              <a:gd name="T1" fmla="*/ 20 h 83"/>
                              <a:gd name="T2" fmla="*/ 65 w 73"/>
                              <a:gd name="T3" fmla="*/ 14 h 83"/>
                              <a:gd name="T4" fmla="*/ 61 w 73"/>
                              <a:gd name="T5" fmla="*/ 8 h 83"/>
                              <a:gd name="T6" fmla="*/ 53 w 73"/>
                              <a:gd name="T7" fmla="*/ 4 h 83"/>
                              <a:gd name="T8" fmla="*/ 47 w 73"/>
                              <a:gd name="T9" fmla="*/ 2 h 83"/>
                              <a:gd name="T10" fmla="*/ 41 w 73"/>
                              <a:gd name="T11" fmla="*/ 0 h 83"/>
                              <a:gd name="T12" fmla="*/ 33 w 73"/>
                              <a:gd name="T13" fmla="*/ 0 h 83"/>
                              <a:gd name="T14" fmla="*/ 27 w 73"/>
                              <a:gd name="T15" fmla="*/ 2 h 83"/>
                              <a:gd name="T16" fmla="*/ 18 w 73"/>
                              <a:gd name="T17" fmla="*/ 6 h 83"/>
                              <a:gd name="T18" fmla="*/ 14 w 73"/>
                              <a:gd name="T19" fmla="*/ 10 h 83"/>
                              <a:gd name="T20" fmla="*/ 8 w 73"/>
                              <a:gd name="T21" fmla="*/ 16 h 83"/>
                              <a:gd name="T22" fmla="*/ 4 w 73"/>
                              <a:gd name="T23" fmla="*/ 24 h 83"/>
                              <a:gd name="T24" fmla="*/ 2 w 73"/>
                              <a:gd name="T25" fmla="*/ 32 h 83"/>
                              <a:gd name="T26" fmla="*/ 0 w 73"/>
                              <a:gd name="T27" fmla="*/ 40 h 83"/>
                              <a:gd name="T28" fmla="*/ 0 w 73"/>
                              <a:gd name="T29" fmla="*/ 48 h 83"/>
                              <a:gd name="T30" fmla="*/ 2 w 73"/>
                              <a:gd name="T31" fmla="*/ 56 h 83"/>
                              <a:gd name="T32" fmla="*/ 6 w 73"/>
                              <a:gd name="T33" fmla="*/ 63 h 83"/>
                              <a:gd name="T34" fmla="*/ 8 w 73"/>
                              <a:gd name="T35" fmla="*/ 71 h 83"/>
                              <a:gd name="T36" fmla="*/ 14 w 73"/>
                              <a:gd name="T37" fmla="*/ 75 h 83"/>
                              <a:gd name="T38" fmla="*/ 21 w 73"/>
                              <a:gd name="T39" fmla="*/ 79 h 83"/>
                              <a:gd name="T40" fmla="*/ 27 w 73"/>
                              <a:gd name="T41" fmla="*/ 81 h 83"/>
                              <a:gd name="T42" fmla="*/ 35 w 73"/>
                              <a:gd name="T43" fmla="*/ 83 h 83"/>
                              <a:gd name="T44" fmla="*/ 41 w 73"/>
                              <a:gd name="T45" fmla="*/ 83 h 83"/>
                              <a:gd name="T46" fmla="*/ 49 w 73"/>
                              <a:gd name="T47" fmla="*/ 81 h 83"/>
                              <a:gd name="T48" fmla="*/ 55 w 73"/>
                              <a:gd name="T49" fmla="*/ 77 h 83"/>
                              <a:gd name="T50" fmla="*/ 61 w 73"/>
                              <a:gd name="T51" fmla="*/ 73 h 83"/>
                              <a:gd name="T52" fmla="*/ 65 w 73"/>
                              <a:gd name="T53" fmla="*/ 67 h 83"/>
                              <a:gd name="T54" fmla="*/ 69 w 73"/>
                              <a:gd name="T55" fmla="*/ 60 h 83"/>
                              <a:gd name="T56" fmla="*/ 71 w 73"/>
                              <a:gd name="T57" fmla="*/ 52 h 83"/>
                              <a:gd name="T58" fmla="*/ 73 w 73"/>
                              <a:gd name="T59" fmla="*/ 44 h 83"/>
                              <a:gd name="T60" fmla="*/ 73 w 73"/>
                              <a:gd name="T61" fmla="*/ 36 h 83"/>
                              <a:gd name="T62" fmla="*/ 71 w 73"/>
                              <a:gd name="T63" fmla="*/ 28 h 83"/>
                              <a:gd name="T64" fmla="*/ 69 w 73"/>
                              <a:gd name="T65" fmla="*/ 20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3" h="83">
                                <a:moveTo>
                                  <a:pt x="69" y="20"/>
                                </a:moveTo>
                                <a:lnTo>
                                  <a:pt x="65" y="14"/>
                                </a:lnTo>
                                <a:lnTo>
                                  <a:pt x="61" y="8"/>
                                </a:lnTo>
                                <a:lnTo>
                                  <a:pt x="53" y="4"/>
                                </a:lnTo>
                                <a:lnTo>
                                  <a:pt x="47" y="2"/>
                                </a:lnTo>
                                <a:lnTo>
                                  <a:pt x="41" y="0"/>
                                </a:lnTo>
                                <a:lnTo>
                                  <a:pt x="33" y="0"/>
                                </a:lnTo>
                                <a:lnTo>
                                  <a:pt x="27" y="2"/>
                                </a:lnTo>
                                <a:lnTo>
                                  <a:pt x="18" y="6"/>
                                </a:lnTo>
                                <a:lnTo>
                                  <a:pt x="14" y="10"/>
                                </a:lnTo>
                                <a:lnTo>
                                  <a:pt x="8" y="16"/>
                                </a:lnTo>
                                <a:lnTo>
                                  <a:pt x="4" y="24"/>
                                </a:lnTo>
                                <a:lnTo>
                                  <a:pt x="2" y="32"/>
                                </a:lnTo>
                                <a:lnTo>
                                  <a:pt x="0" y="40"/>
                                </a:lnTo>
                                <a:lnTo>
                                  <a:pt x="0" y="48"/>
                                </a:lnTo>
                                <a:lnTo>
                                  <a:pt x="2" y="56"/>
                                </a:lnTo>
                                <a:lnTo>
                                  <a:pt x="6" y="63"/>
                                </a:lnTo>
                                <a:lnTo>
                                  <a:pt x="8" y="71"/>
                                </a:lnTo>
                                <a:lnTo>
                                  <a:pt x="14" y="75"/>
                                </a:lnTo>
                                <a:lnTo>
                                  <a:pt x="21" y="79"/>
                                </a:lnTo>
                                <a:lnTo>
                                  <a:pt x="27" y="81"/>
                                </a:lnTo>
                                <a:lnTo>
                                  <a:pt x="35" y="83"/>
                                </a:lnTo>
                                <a:lnTo>
                                  <a:pt x="41" y="83"/>
                                </a:lnTo>
                                <a:lnTo>
                                  <a:pt x="49" y="81"/>
                                </a:lnTo>
                                <a:lnTo>
                                  <a:pt x="55" y="77"/>
                                </a:lnTo>
                                <a:lnTo>
                                  <a:pt x="61" y="73"/>
                                </a:lnTo>
                                <a:lnTo>
                                  <a:pt x="65" y="67"/>
                                </a:lnTo>
                                <a:lnTo>
                                  <a:pt x="69" y="60"/>
                                </a:lnTo>
                                <a:lnTo>
                                  <a:pt x="71" y="52"/>
                                </a:lnTo>
                                <a:lnTo>
                                  <a:pt x="73" y="44"/>
                                </a:lnTo>
                                <a:lnTo>
                                  <a:pt x="73" y="36"/>
                                </a:lnTo>
                                <a:lnTo>
                                  <a:pt x="71" y="28"/>
                                </a:lnTo>
                                <a:lnTo>
                                  <a:pt x="69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600" name="Freeform 427"/>
                        <wps:cNvSpPr>
                          <a:spLocks/>
                        </wps:cNvSpPr>
                        <wps:spPr bwMode="auto">
                          <a:xfrm>
                            <a:off x="1562100" y="2800350"/>
                            <a:ext cx="114316" cy="131714"/>
                          </a:xfrm>
                          <a:custGeom>
                            <a:avLst/>
                            <a:gdLst>
                              <a:gd name="T0" fmla="*/ 68 w 72"/>
                              <a:gd name="T1" fmla="*/ 20 h 83"/>
                              <a:gd name="T2" fmla="*/ 64 w 72"/>
                              <a:gd name="T3" fmla="*/ 14 h 83"/>
                              <a:gd name="T4" fmla="*/ 58 w 72"/>
                              <a:gd name="T5" fmla="*/ 10 h 83"/>
                              <a:gd name="T6" fmla="*/ 52 w 72"/>
                              <a:gd name="T7" fmla="*/ 4 h 83"/>
                              <a:gd name="T8" fmla="*/ 46 w 72"/>
                              <a:gd name="T9" fmla="*/ 2 h 83"/>
                              <a:gd name="T10" fmla="*/ 38 w 72"/>
                              <a:gd name="T11" fmla="*/ 0 h 83"/>
                              <a:gd name="T12" fmla="*/ 32 w 72"/>
                              <a:gd name="T13" fmla="*/ 2 h 83"/>
                              <a:gd name="T14" fmla="*/ 24 w 72"/>
                              <a:gd name="T15" fmla="*/ 4 h 83"/>
                              <a:gd name="T16" fmla="*/ 18 w 72"/>
                              <a:gd name="T17" fmla="*/ 8 h 83"/>
                              <a:gd name="T18" fmla="*/ 12 w 72"/>
                              <a:gd name="T19" fmla="*/ 12 h 83"/>
                              <a:gd name="T20" fmla="*/ 8 w 72"/>
                              <a:gd name="T21" fmla="*/ 18 h 83"/>
                              <a:gd name="T22" fmla="*/ 4 w 72"/>
                              <a:gd name="T23" fmla="*/ 24 h 83"/>
                              <a:gd name="T24" fmla="*/ 2 w 72"/>
                              <a:gd name="T25" fmla="*/ 32 h 83"/>
                              <a:gd name="T26" fmla="*/ 0 w 72"/>
                              <a:gd name="T27" fmla="*/ 41 h 83"/>
                              <a:gd name="T28" fmla="*/ 0 w 72"/>
                              <a:gd name="T29" fmla="*/ 49 h 83"/>
                              <a:gd name="T30" fmla="*/ 2 w 72"/>
                              <a:gd name="T31" fmla="*/ 57 h 83"/>
                              <a:gd name="T32" fmla="*/ 4 w 72"/>
                              <a:gd name="T33" fmla="*/ 65 h 83"/>
                              <a:gd name="T34" fmla="*/ 10 w 72"/>
                              <a:gd name="T35" fmla="*/ 71 h 83"/>
                              <a:gd name="T36" fmla="*/ 14 w 72"/>
                              <a:gd name="T37" fmla="*/ 75 h 83"/>
                              <a:gd name="T38" fmla="*/ 20 w 72"/>
                              <a:gd name="T39" fmla="*/ 81 h 83"/>
                              <a:gd name="T40" fmla="*/ 26 w 72"/>
                              <a:gd name="T41" fmla="*/ 83 h 83"/>
                              <a:gd name="T42" fmla="*/ 34 w 72"/>
                              <a:gd name="T43" fmla="*/ 83 h 83"/>
                              <a:gd name="T44" fmla="*/ 40 w 72"/>
                              <a:gd name="T45" fmla="*/ 83 h 83"/>
                              <a:gd name="T46" fmla="*/ 48 w 72"/>
                              <a:gd name="T47" fmla="*/ 83 h 83"/>
                              <a:gd name="T48" fmla="*/ 54 w 72"/>
                              <a:gd name="T49" fmla="*/ 79 h 83"/>
                              <a:gd name="T50" fmla="*/ 60 w 72"/>
                              <a:gd name="T51" fmla="*/ 73 h 83"/>
                              <a:gd name="T52" fmla="*/ 64 w 72"/>
                              <a:gd name="T53" fmla="*/ 67 h 83"/>
                              <a:gd name="T54" fmla="*/ 68 w 72"/>
                              <a:gd name="T55" fmla="*/ 61 h 83"/>
                              <a:gd name="T56" fmla="*/ 70 w 72"/>
                              <a:gd name="T57" fmla="*/ 53 h 83"/>
                              <a:gd name="T58" fmla="*/ 72 w 72"/>
                              <a:gd name="T59" fmla="*/ 45 h 83"/>
                              <a:gd name="T60" fmla="*/ 72 w 72"/>
                              <a:gd name="T61" fmla="*/ 37 h 83"/>
                              <a:gd name="T62" fmla="*/ 70 w 72"/>
                              <a:gd name="T63" fmla="*/ 28 h 83"/>
                              <a:gd name="T64" fmla="*/ 68 w 72"/>
                              <a:gd name="T65" fmla="*/ 20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2" h="83">
                                <a:moveTo>
                                  <a:pt x="68" y="20"/>
                                </a:moveTo>
                                <a:lnTo>
                                  <a:pt x="64" y="14"/>
                                </a:lnTo>
                                <a:lnTo>
                                  <a:pt x="58" y="10"/>
                                </a:lnTo>
                                <a:lnTo>
                                  <a:pt x="52" y="4"/>
                                </a:lnTo>
                                <a:lnTo>
                                  <a:pt x="46" y="2"/>
                                </a:lnTo>
                                <a:lnTo>
                                  <a:pt x="38" y="0"/>
                                </a:lnTo>
                                <a:lnTo>
                                  <a:pt x="32" y="2"/>
                                </a:lnTo>
                                <a:lnTo>
                                  <a:pt x="24" y="4"/>
                                </a:lnTo>
                                <a:lnTo>
                                  <a:pt x="18" y="8"/>
                                </a:lnTo>
                                <a:lnTo>
                                  <a:pt x="12" y="12"/>
                                </a:lnTo>
                                <a:lnTo>
                                  <a:pt x="8" y="18"/>
                                </a:lnTo>
                                <a:lnTo>
                                  <a:pt x="4" y="24"/>
                                </a:lnTo>
                                <a:lnTo>
                                  <a:pt x="2" y="32"/>
                                </a:lnTo>
                                <a:lnTo>
                                  <a:pt x="0" y="41"/>
                                </a:lnTo>
                                <a:lnTo>
                                  <a:pt x="0" y="49"/>
                                </a:lnTo>
                                <a:lnTo>
                                  <a:pt x="2" y="57"/>
                                </a:lnTo>
                                <a:lnTo>
                                  <a:pt x="4" y="65"/>
                                </a:lnTo>
                                <a:lnTo>
                                  <a:pt x="10" y="71"/>
                                </a:lnTo>
                                <a:lnTo>
                                  <a:pt x="14" y="75"/>
                                </a:lnTo>
                                <a:lnTo>
                                  <a:pt x="20" y="81"/>
                                </a:lnTo>
                                <a:lnTo>
                                  <a:pt x="26" y="83"/>
                                </a:lnTo>
                                <a:lnTo>
                                  <a:pt x="34" y="83"/>
                                </a:lnTo>
                                <a:lnTo>
                                  <a:pt x="40" y="83"/>
                                </a:lnTo>
                                <a:lnTo>
                                  <a:pt x="48" y="83"/>
                                </a:lnTo>
                                <a:lnTo>
                                  <a:pt x="54" y="79"/>
                                </a:lnTo>
                                <a:lnTo>
                                  <a:pt x="60" y="73"/>
                                </a:lnTo>
                                <a:lnTo>
                                  <a:pt x="64" y="67"/>
                                </a:lnTo>
                                <a:lnTo>
                                  <a:pt x="68" y="61"/>
                                </a:lnTo>
                                <a:lnTo>
                                  <a:pt x="70" y="53"/>
                                </a:lnTo>
                                <a:lnTo>
                                  <a:pt x="72" y="45"/>
                                </a:lnTo>
                                <a:lnTo>
                                  <a:pt x="72" y="37"/>
                                </a:lnTo>
                                <a:lnTo>
                                  <a:pt x="70" y="28"/>
                                </a:lnTo>
                                <a:lnTo>
                                  <a:pt x="68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601" name="Freeform 428"/>
                        <wps:cNvSpPr>
                          <a:spLocks/>
                        </wps:cNvSpPr>
                        <wps:spPr bwMode="auto">
                          <a:xfrm>
                            <a:off x="1314450" y="2219325"/>
                            <a:ext cx="76211" cy="84106"/>
                          </a:xfrm>
                          <a:custGeom>
                            <a:avLst/>
                            <a:gdLst>
                              <a:gd name="T0" fmla="*/ 44 w 48"/>
                              <a:gd name="T1" fmla="*/ 12 h 53"/>
                              <a:gd name="T2" fmla="*/ 42 w 48"/>
                              <a:gd name="T3" fmla="*/ 8 h 53"/>
                              <a:gd name="T4" fmla="*/ 40 w 48"/>
                              <a:gd name="T5" fmla="*/ 4 h 53"/>
                              <a:gd name="T6" fmla="*/ 34 w 48"/>
                              <a:gd name="T7" fmla="*/ 2 h 53"/>
                              <a:gd name="T8" fmla="*/ 30 w 48"/>
                              <a:gd name="T9" fmla="*/ 0 h 53"/>
                              <a:gd name="T10" fmla="*/ 26 w 48"/>
                              <a:gd name="T11" fmla="*/ 0 h 53"/>
                              <a:gd name="T12" fmla="*/ 22 w 48"/>
                              <a:gd name="T13" fmla="*/ 0 h 53"/>
                              <a:gd name="T14" fmla="*/ 16 w 48"/>
                              <a:gd name="T15" fmla="*/ 0 h 53"/>
                              <a:gd name="T16" fmla="*/ 12 w 48"/>
                              <a:gd name="T17" fmla="*/ 4 h 53"/>
                              <a:gd name="T18" fmla="*/ 8 w 48"/>
                              <a:gd name="T19" fmla="*/ 6 h 53"/>
                              <a:gd name="T20" fmla="*/ 6 w 48"/>
                              <a:gd name="T21" fmla="*/ 10 h 53"/>
                              <a:gd name="T22" fmla="*/ 2 w 48"/>
                              <a:gd name="T23" fmla="*/ 14 h 53"/>
                              <a:gd name="T24" fmla="*/ 2 w 48"/>
                              <a:gd name="T25" fmla="*/ 20 h 53"/>
                              <a:gd name="T26" fmla="*/ 0 w 48"/>
                              <a:gd name="T27" fmla="*/ 23 h 53"/>
                              <a:gd name="T28" fmla="*/ 0 w 48"/>
                              <a:gd name="T29" fmla="*/ 29 h 53"/>
                              <a:gd name="T30" fmla="*/ 2 w 48"/>
                              <a:gd name="T31" fmla="*/ 35 h 53"/>
                              <a:gd name="T32" fmla="*/ 4 w 48"/>
                              <a:gd name="T33" fmla="*/ 39 h 53"/>
                              <a:gd name="T34" fmla="*/ 6 w 48"/>
                              <a:gd name="T35" fmla="*/ 43 h 53"/>
                              <a:gd name="T36" fmla="*/ 10 w 48"/>
                              <a:gd name="T37" fmla="*/ 47 h 53"/>
                              <a:gd name="T38" fmla="*/ 14 w 48"/>
                              <a:gd name="T39" fmla="*/ 49 h 53"/>
                              <a:gd name="T40" fmla="*/ 18 w 48"/>
                              <a:gd name="T41" fmla="*/ 51 h 53"/>
                              <a:gd name="T42" fmla="*/ 22 w 48"/>
                              <a:gd name="T43" fmla="*/ 53 h 53"/>
                              <a:gd name="T44" fmla="*/ 28 w 48"/>
                              <a:gd name="T45" fmla="*/ 51 h 53"/>
                              <a:gd name="T46" fmla="*/ 32 w 48"/>
                              <a:gd name="T47" fmla="*/ 51 h 53"/>
                              <a:gd name="T48" fmla="*/ 36 w 48"/>
                              <a:gd name="T49" fmla="*/ 49 h 53"/>
                              <a:gd name="T50" fmla="*/ 40 w 48"/>
                              <a:gd name="T51" fmla="*/ 45 h 53"/>
                              <a:gd name="T52" fmla="*/ 42 w 48"/>
                              <a:gd name="T53" fmla="*/ 41 h 53"/>
                              <a:gd name="T54" fmla="*/ 46 w 48"/>
                              <a:gd name="T55" fmla="*/ 37 h 53"/>
                              <a:gd name="T56" fmla="*/ 46 w 48"/>
                              <a:gd name="T57" fmla="*/ 33 h 53"/>
                              <a:gd name="T58" fmla="*/ 48 w 48"/>
                              <a:gd name="T59" fmla="*/ 27 h 53"/>
                              <a:gd name="T60" fmla="*/ 48 w 48"/>
                              <a:gd name="T61" fmla="*/ 22 h 53"/>
                              <a:gd name="T62" fmla="*/ 46 w 48"/>
                              <a:gd name="T63" fmla="*/ 18 h 53"/>
                              <a:gd name="T64" fmla="*/ 44 w 48"/>
                              <a:gd name="T65" fmla="*/ 12 h 5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48" h="53">
                                <a:moveTo>
                                  <a:pt x="44" y="12"/>
                                </a:moveTo>
                                <a:lnTo>
                                  <a:pt x="42" y="8"/>
                                </a:lnTo>
                                <a:lnTo>
                                  <a:pt x="40" y="4"/>
                                </a:lnTo>
                                <a:lnTo>
                                  <a:pt x="34" y="2"/>
                                </a:lnTo>
                                <a:lnTo>
                                  <a:pt x="30" y="0"/>
                                </a:lnTo>
                                <a:lnTo>
                                  <a:pt x="26" y="0"/>
                                </a:lnTo>
                                <a:lnTo>
                                  <a:pt x="22" y="0"/>
                                </a:lnTo>
                                <a:lnTo>
                                  <a:pt x="16" y="0"/>
                                </a:lnTo>
                                <a:lnTo>
                                  <a:pt x="12" y="4"/>
                                </a:lnTo>
                                <a:lnTo>
                                  <a:pt x="8" y="6"/>
                                </a:lnTo>
                                <a:lnTo>
                                  <a:pt x="6" y="10"/>
                                </a:lnTo>
                                <a:lnTo>
                                  <a:pt x="2" y="14"/>
                                </a:lnTo>
                                <a:lnTo>
                                  <a:pt x="2" y="20"/>
                                </a:lnTo>
                                <a:lnTo>
                                  <a:pt x="0" y="23"/>
                                </a:lnTo>
                                <a:lnTo>
                                  <a:pt x="0" y="29"/>
                                </a:lnTo>
                                <a:lnTo>
                                  <a:pt x="2" y="35"/>
                                </a:lnTo>
                                <a:lnTo>
                                  <a:pt x="4" y="39"/>
                                </a:lnTo>
                                <a:lnTo>
                                  <a:pt x="6" y="43"/>
                                </a:lnTo>
                                <a:lnTo>
                                  <a:pt x="10" y="47"/>
                                </a:lnTo>
                                <a:lnTo>
                                  <a:pt x="14" y="49"/>
                                </a:lnTo>
                                <a:lnTo>
                                  <a:pt x="18" y="51"/>
                                </a:lnTo>
                                <a:lnTo>
                                  <a:pt x="22" y="53"/>
                                </a:lnTo>
                                <a:lnTo>
                                  <a:pt x="28" y="51"/>
                                </a:lnTo>
                                <a:lnTo>
                                  <a:pt x="32" y="51"/>
                                </a:lnTo>
                                <a:lnTo>
                                  <a:pt x="36" y="49"/>
                                </a:lnTo>
                                <a:lnTo>
                                  <a:pt x="40" y="45"/>
                                </a:lnTo>
                                <a:lnTo>
                                  <a:pt x="42" y="41"/>
                                </a:lnTo>
                                <a:lnTo>
                                  <a:pt x="46" y="37"/>
                                </a:lnTo>
                                <a:lnTo>
                                  <a:pt x="46" y="33"/>
                                </a:lnTo>
                                <a:lnTo>
                                  <a:pt x="48" y="27"/>
                                </a:lnTo>
                                <a:lnTo>
                                  <a:pt x="48" y="22"/>
                                </a:lnTo>
                                <a:lnTo>
                                  <a:pt x="46" y="18"/>
                                </a:lnTo>
                                <a:lnTo>
                                  <a:pt x="44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602" name="Freeform 429"/>
                        <wps:cNvSpPr>
                          <a:spLocks/>
                        </wps:cNvSpPr>
                        <wps:spPr bwMode="auto">
                          <a:xfrm>
                            <a:off x="1390650" y="1943100"/>
                            <a:ext cx="112728" cy="130127"/>
                          </a:xfrm>
                          <a:custGeom>
                            <a:avLst/>
                            <a:gdLst>
                              <a:gd name="T0" fmla="*/ 67 w 71"/>
                              <a:gd name="T1" fmla="*/ 20 h 82"/>
                              <a:gd name="T2" fmla="*/ 63 w 71"/>
                              <a:gd name="T3" fmla="*/ 14 h 82"/>
                              <a:gd name="T4" fmla="*/ 57 w 71"/>
                              <a:gd name="T5" fmla="*/ 8 h 82"/>
                              <a:gd name="T6" fmla="*/ 51 w 71"/>
                              <a:gd name="T7" fmla="*/ 4 h 82"/>
                              <a:gd name="T8" fmla="*/ 45 w 71"/>
                              <a:gd name="T9" fmla="*/ 2 h 82"/>
                              <a:gd name="T10" fmla="*/ 37 w 71"/>
                              <a:gd name="T11" fmla="*/ 0 h 82"/>
                              <a:gd name="T12" fmla="*/ 31 w 71"/>
                              <a:gd name="T13" fmla="*/ 0 h 82"/>
                              <a:gd name="T14" fmla="*/ 23 w 71"/>
                              <a:gd name="T15" fmla="*/ 2 h 82"/>
                              <a:gd name="T16" fmla="*/ 17 w 71"/>
                              <a:gd name="T17" fmla="*/ 6 h 82"/>
                              <a:gd name="T18" fmla="*/ 11 w 71"/>
                              <a:gd name="T19" fmla="*/ 10 h 82"/>
                              <a:gd name="T20" fmla="*/ 7 w 71"/>
                              <a:gd name="T21" fmla="*/ 16 h 82"/>
                              <a:gd name="T22" fmla="*/ 4 w 71"/>
                              <a:gd name="T23" fmla="*/ 24 h 82"/>
                              <a:gd name="T24" fmla="*/ 2 w 71"/>
                              <a:gd name="T25" fmla="*/ 30 h 82"/>
                              <a:gd name="T26" fmla="*/ 0 w 71"/>
                              <a:gd name="T27" fmla="*/ 38 h 82"/>
                              <a:gd name="T28" fmla="*/ 0 w 71"/>
                              <a:gd name="T29" fmla="*/ 46 h 82"/>
                              <a:gd name="T30" fmla="*/ 2 w 71"/>
                              <a:gd name="T31" fmla="*/ 54 h 82"/>
                              <a:gd name="T32" fmla="*/ 4 w 71"/>
                              <a:gd name="T33" fmla="*/ 62 h 82"/>
                              <a:gd name="T34" fmla="*/ 9 w 71"/>
                              <a:gd name="T35" fmla="*/ 68 h 82"/>
                              <a:gd name="T36" fmla="*/ 13 w 71"/>
                              <a:gd name="T37" fmla="*/ 74 h 82"/>
                              <a:gd name="T38" fmla="*/ 19 w 71"/>
                              <a:gd name="T39" fmla="*/ 78 h 82"/>
                              <a:gd name="T40" fmla="*/ 25 w 71"/>
                              <a:gd name="T41" fmla="*/ 80 h 82"/>
                              <a:gd name="T42" fmla="*/ 33 w 71"/>
                              <a:gd name="T43" fmla="*/ 82 h 82"/>
                              <a:gd name="T44" fmla="*/ 39 w 71"/>
                              <a:gd name="T45" fmla="*/ 82 h 82"/>
                              <a:gd name="T46" fmla="*/ 47 w 71"/>
                              <a:gd name="T47" fmla="*/ 80 h 82"/>
                              <a:gd name="T48" fmla="*/ 53 w 71"/>
                              <a:gd name="T49" fmla="*/ 76 h 82"/>
                              <a:gd name="T50" fmla="*/ 59 w 71"/>
                              <a:gd name="T51" fmla="*/ 72 h 82"/>
                              <a:gd name="T52" fmla="*/ 63 w 71"/>
                              <a:gd name="T53" fmla="*/ 66 h 82"/>
                              <a:gd name="T54" fmla="*/ 67 w 71"/>
                              <a:gd name="T55" fmla="*/ 60 h 82"/>
                              <a:gd name="T56" fmla="*/ 69 w 71"/>
                              <a:gd name="T57" fmla="*/ 52 h 82"/>
                              <a:gd name="T58" fmla="*/ 71 w 71"/>
                              <a:gd name="T59" fmla="*/ 44 h 82"/>
                              <a:gd name="T60" fmla="*/ 71 w 71"/>
                              <a:gd name="T61" fmla="*/ 36 h 82"/>
                              <a:gd name="T62" fmla="*/ 69 w 71"/>
                              <a:gd name="T63" fmla="*/ 28 h 82"/>
                              <a:gd name="T64" fmla="*/ 67 w 71"/>
                              <a:gd name="T65" fmla="*/ 2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1" h="82">
                                <a:moveTo>
                                  <a:pt x="67" y="20"/>
                                </a:moveTo>
                                <a:lnTo>
                                  <a:pt x="63" y="14"/>
                                </a:lnTo>
                                <a:lnTo>
                                  <a:pt x="57" y="8"/>
                                </a:lnTo>
                                <a:lnTo>
                                  <a:pt x="51" y="4"/>
                                </a:lnTo>
                                <a:lnTo>
                                  <a:pt x="45" y="2"/>
                                </a:lnTo>
                                <a:lnTo>
                                  <a:pt x="37" y="0"/>
                                </a:lnTo>
                                <a:lnTo>
                                  <a:pt x="31" y="0"/>
                                </a:lnTo>
                                <a:lnTo>
                                  <a:pt x="23" y="2"/>
                                </a:lnTo>
                                <a:lnTo>
                                  <a:pt x="17" y="6"/>
                                </a:lnTo>
                                <a:lnTo>
                                  <a:pt x="11" y="10"/>
                                </a:lnTo>
                                <a:lnTo>
                                  <a:pt x="7" y="16"/>
                                </a:lnTo>
                                <a:lnTo>
                                  <a:pt x="4" y="24"/>
                                </a:lnTo>
                                <a:lnTo>
                                  <a:pt x="2" y="30"/>
                                </a:lnTo>
                                <a:lnTo>
                                  <a:pt x="0" y="38"/>
                                </a:lnTo>
                                <a:lnTo>
                                  <a:pt x="0" y="46"/>
                                </a:lnTo>
                                <a:lnTo>
                                  <a:pt x="2" y="54"/>
                                </a:lnTo>
                                <a:lnTo>
                                  <a:pt x="4" y="62"/>
                                </a:lnTo>
                                <a:lnTo>
                                  <a:pt x="9" y="68"/>
                                </a:lnTo>
                                <a:lnTo>
                                  <a:pt x="13" y="74"/>
                                </a:lnTo>
                                <a:lnTo>
                                  <a:pt x="19" y="78"/>
                                </a:lnTo>
                                <a:lnTo>
                                  <a:pt x="25" y="80"/>
                                </a:lnTo>
                                <a:lnTo>
                                  <a:pt x="33" y="82"/>
                                </a:lnTo>
                                <a:lnTo>
                                  <a:pt x="39" y="82"/>
                                </a:lnTo>
                                <a:lnTo>
                                  <a:pt x="47" y="80"/>
                                </a:lnTo>
                                <a:lnTo>
                                  <a:pt x="53" y="76"/>
                                </a:lnTo>
                                <a:lnTo>
                                  <a:pt x="59" y="72"/>
                                </a:lnTo>
                                <a:lnTo>
                                  <a:pt x="63" y="66"/>
                                </a:lnTo>
                                <a:lnTo>
                                  <a:pt x="67" y="60"/>
                                </a:lnTo>
                                <a:lnTo>
                                  <a:pt x="69" y="52"/>
                                </a:lnTo>
                                <a:lnTo>
                                  <a:pt x="71" y="44"/>
                                </a:lnTo>
                                <a:lnTo>
                                  <a:pt x="71" y="36"/>
                                </a:lnTo>
                                <a:lnTo>
                                  <a:pt x="69" y="28"/>
                                </a:lnTo>
                                <a:lnTo>
                                  <a:pt x="6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603" name="Freeform 430"/>
                        <wps:cNvSpPr>
                          <a:spLocks/>
                        </wps:cNvSpPr>
                        <wps:spPr bwMode="auto">
                          <a:xfrm>
                            <a:off x="1440659" y="1562100"/>
                            <a:ext cx="114316" cy="130127"/>
                          </a:xfrm>
                          <a:custGeom>
                            <a:avLst/>
                            <a:gdLst>
                              <a:gd name="T0" fmla="*/ 66 w 72"/>
                              <a:gd name="T1" fmla="*/ 20 h 82"/>
                              <a:gd name="T2" fmla="*/ 64 w 72"/>
                              <a:gd name="T3" fmla="*/ 14 h 82"/>
                              <a:gd name="T4" fmla="*/ 58 w 72"/>
                              <a:gd name="T5" fmla="*/ 8 h 82"/>
                              <a:gd name="T6" fmla="*/ 52 w 72"/>
                              <a:gd name="T7" fmla="*/ 4 h 82"/>
                              <a:gd name="T8" fmla="*/ 46 w 72"/>
                              <a:gd name="T9" fmla="*/ 2 h 82"/>
                              <a:gd name="T10" fmla="*/ 38 w 72"/>
                              <a:gd name="T11" fmla="*/ 0 h 82"/>
                              <a:gd name="T12" fmla="*/ 32 w 72"/>
                              <a:gd name="T13" fmla="*/ 0 h 82"/>
                              <a:gd name="T14" fmla="*/ 24 w 72"/>
                              <a:gd name="T15" fmla="*/ 2 h 82"/>
                              <a:gd name="T16" fmla="*/ 18 w 72"/>
                              <a:gd name="T17" fmla="*/ 6 h 82"/>
                              <a:gd name="T18" fmla="*/ 12 w 72"/>
                              <a:gd name="T19" fmla="*/ 10 h 82"/>
                              <a:gd name="T20" fmla="*/ 8 w 72"/>
                              <a:gd name="T21" fmla="*/ 16 h 82"/>
                              <a:gd name="T22" fmla="*/ 4 w 72"/>
                              <a:gd name="T23" fmla="*/ 24 h 82"/>
                              <a:gd name="T24" fmla="*/ 0 w 72"/>
                              <a:gd name="T25" fmla="*/ 30 h 82"/>
                              <a:gd name="T26" fmla="*/ 0 w 72"/>
                              <a:gd name="T27" fmla="*/ 38 h 82"/>
                              <a:gd name="T28" fmla="*/ 0 w 72"/>
                              <a:gd name="T29" fmla="*/ 46 h 82"/>
                              <a:gd name="T30" fmla="*/ 2 w 72"/>
                              <a:gd name="T31" fmla="*/ 54 h 82"/>
                              <a:gd name="T32" fmla="*/ 4 w 72"/>
                              <a:gd name="T33" fmla="*/ 62 h 82"/>
                              <a:gd name="T34" fmla="*/ 8 w 72"/>
                              <a:gd name="T35" fmla="*/ 68 h 82"/>
                              <a:gd name="T36" fmla="*/ 12 w 72"/>
                              <a:gd name="T37" fmla="*/ 74 h 82"/>
                              <a:gd name="T38" fmla="*/ 18 w 72"/>
                              <a:gd name="T39" fmla="*/ 78 h 82"/>
                              <a:gd name="T40" fmla="*/ 26 w 72"/>
                              <a:gd name="T41" fmla="*/ 80 h 82"/>
                              <a:gd name="T42" fmla="*/ 32 w 72"/>
                              <a:gd name="T43" fmla="*/ 82 h 82"/>
                              <a:gd name="T44" fmla="*/ 40 w 72"/>
                              <a:gd name="T45" fmla="*/ 82 h 82"/>
                              <a:gd name="T46" fmla="*/ 46 w 72"/>
                              <a:gd name="T47" fmla="*/ 80 h 82"/>
                              <a:gd name="T48" fmla="*/ 54 w 72"/>
                              <a:gd name="T49" fmla="*/ 76 h 82"/>
                              <a:gd name="T50" fmla="*/ 58 w 72"/>
                              <a:gd name="T51" fmla="*/ 72 h 82"/>
                              <a:gd name="T52" fmla="*/ 64 w 72"/>
                              <a:gd name="T53" fmla="*/ 66 h 82"/>
                              <a:gd name="T54" fmla="*/ 68 w 72"/>
                              <a:gd name="T55" fmla="*/ 60 h 82"/>
                              <a:gd name="T56" fmla="*/ 70 w 72"/>
                              <a:gd name="T57" fmla="*/ 52 h 82"/>
                              <a:gd name="T58" fmla="*/ 72 w 72"/>
                              <a:gd name="T59" fmla="*/ 44 h 82"/>
                              <a:gd name="T60" fmla="*/ 72 w 72"/>
                              <a:gd name="T61" fmla="*/ 36 h 82"/>
                              <a:gd name="T62" fmla="*/ 70 w 72"/>
                              <a:gd name="T63" fmla="*/ 28 h 82"/>
                              <a:gd name="T64" fmla="*/ 66 w 72"/>
                              <a:gd name="T65" fmla="*/ 2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2" h="82">
                                <a:moveTo>
                                  <a:pt x="66" y="20"/>
                                </a:moveTo>
                                <a:lnTo>
                                  <a:pt x="64" y="14"/>
                                </a:lnTo>
                                <a:lnTo>
                                  <a:pt x="58" y="8"/>
                                </a:lnTo>
                                <a:lnTo>
                                  <a:pt x="52" y="4"/>
                                </a:lnTo>
                                <a:lnTo>
                                  <a:pt x="46" y="2"/>
                                </a:lnTo>
                                <a:lnTo>
                                  <a:pt x="38" y="0"/>
                                </a:lnTo>
                                <a:lnTo>
                                  <a:pt x="32" y="0"/>
                                </a:lnTo>
                                <a:lnTo>
                                  <a:pt x="24" y="2"/>
                                </a:lnTo>
                                <a:lnTo>
                                  <a:pt x="18" y="6"/>
                                </a:lnTo>
                                <a:lnTo>
                                  <a:pt x="12" y="10"/>
                                </a:lnTo>
                                <a:lnTo>
                                  <a:pt x="8" y="16"/>
                                </a:lnTo>
                                <a:lnTo>
                                  <a:pt x="4" y="24"/>
                                </a:lnTo>
                                <a:lnTo>
                                  <a:pt x="0" y="30"/>
                                </a:lnTo>
                                <a:lnTo>
                                  <a:pt x="0" y="38"/>
                                </a:lnTo>
                                <a:lnTo>
                                  <a:pt x="0" y="46"/>
                                </a:lnTo>
                                <a:lnTo>
                                  <a:pt x="2" y="54"/>
                                </a:lnTo>
                                <a:lnTo>
                                  <a:pt x="4" y="62"/>
                                </a:lnTo>
                                <a:lnTo>
                                  <a:pt x="8" y="68"/>
                                </a:lnTo>
                                <a:lnTo>
                                  <a:pt x="12" y="74"/>
                                </a:lnTo>
                                <a:lnTo>
                                  <a:pt x="18" y="78"/>
                                </a:lnTo>
                                <a:lnTo>
                                  <a:pt x="26" y="80"/>
                                </a:lnTo>
                                <a:lnTo>
                                  <a:pt x="32" y="82"/>
                                </a:lnTo>
                                <a:lnTo>
                                  <a:pt x="40" y="82"/>
                                </a:lnTo>
                                <a:lnTo>
                                  <a:pt x="46" y="80"/>
                                </a:lnTo>
                                <a:lnTo>
                                  <a:pt x="54" y="76"/>
                                </a:lnTo>
                                <a:lnTo>
                                  <a:pt x="58" y="72"/>
                                </a:lnTo>
                                <a:lnTo>
                                  <a:pt x="64" y="66"/>
                                </a:lnTo>
                                <a:lnTo>
                                  <a:pt x="68" y="60"/>
                                </a:lnTo>
                                <a:lnTo>
                                  <a:pt x="70" y="52"/>
                                </a:lnTo>
                                <a:lnTo>
                                  <a:pt x="72" y="44"/>
                                </a:lnTo>
                                <a:lnTo>
                                  <a:pt x="72" y="36"/>
                                </a:lnTo>
                                <a:lnTo>
                                  <a:pt x="70" y="28"/>
                                </a:lnTo>
                                <a:lnTo>
                                  <a:pt x="66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604" name="Freeform 431"/>
                        <wps:cNvSpPr>
                          <a:spLocks/>
                        </wps:cNvSpPr>
                        <wps:spPr bwMode="auto">
                          <a:xfrm>
                            <a:off x="1000125" y="1762125"/>
                            <a:ext cx="114316" cy="126953"/>
                          </a:xfrm>
                          <a:custGeom>
                            <a:avLst/>
                            <a:gdLst>
                              <a:gd name="T0" fmla="*/ 66 w 72"/>
                              <a:gd name="T1" fmla="*/ 20 h 80"/>
                              <a:gd name="T2" fmla="*/ 64 w 72"/>
                              <a:gd name="T3" fmla="*/ 14 h 80"/>
                              <a:gd name="T4" fmla="*/ 58 w 72"/>
                              <a:gd name="T5" fmla="*/ 8 h 80"/>
                              <a:gd name="T6" fmla="*/ 52 w 72"/>
                              <a:gd name="T7" fmla="*/ 4 h 80"/>
                              <a:gd name="T8" fmla="*/ 47 w 72"/>
                              <a:gd name="T9" fmla="*/ 0 h 80"/>
                              <a:gd name="T10" fmla="*/ 39 w 72"/>
                              <a:gd name="T11" fmla="*/ 0 h 80"/>
                              <a:gd name="T12" fmla="*/ 31 w 72"/>
                              <a:gd name="T13" fmla="*/ 0 h 80"/>
                              <a:gd name="T14" fmla="*/ 25 w 72"/>
                              <a:gd name="T15" fmla="*/ 2 h 80"/>
                              <a:gd name="T16" fmla="*/ 18 w 72"/>
                              <a:gd name="T17" fmla="*/ 6 h 80"/>
                              <a:gd name="T18" fmla="*/ 12 w 72"/>
                              <a:gd name="T19" fmla="*/ 10 h 80"/>
                              <a:gd name="T20" fmla="*/ 8 w 72"/>
                              <a:gd name="T21" fmla="*/ 14 h 80"/>
                              <a:gd name="T22" fmla="*/ 4 w 72"/>
                              <a:gd name="T23" fmla="*/ 22 h 80"/>
                              <a:gd name="T24" fmla="*/ 2 w 72"/>
                              <a:gd name="T25" fmla="*/ 28 h 80"/>
                              <a:gd name="T26" fmla="*/ 0 w 72"/>
                              <a:gd name="T27" fmla="*/ 36 h 80"/>
                              <a:gd name="T28" fmla="*/ 0 w 72"/>
                              <a:gd name="T29" fmla="*/ 44 h 80"/>
                              <a:gd name="T30" fmla="*/ 2 w 72"/>
                              <a:gd name="T31" fmla="*/ 52 h 80"/>
                              <a:gd name="T32" fmla="*/ 4 w 72"/>
                              <a:gd name="T33" fmla="*/ 60 h 80"/>
                              <a:gd name="T34" fmla="*/ 8 w 72"/>
                              <a:gd name="T35" fmla="*/ 66 h 80"/>
                              <a:gd name="T36" fmla="*/ 12 w 72"/>
                              <a:gd name="T37" fmla="*/ 72 h 80"/>
                              <a:gd name="T38" fmla="*/ 20 w 72"/>
                              <a:gd name="T39" fmla="*/ 76 h 80"/>
                              <a:gd name="T40" fmla="*/ 27 w 72"/>
                              <a:gd name="T41" fmla="*/ 78 h 80"/>
                              <a:gd name="T42" fmla="*/ 33 w 72"/>
                              <a:gd name="T43" fmla="*/ 80 h 80"/>
                              <a:gd name="T44" fmla="*/ 41 w 72"/>
                              <a:gd name="T45" fmla="*/ 80 h 80"/>
                              <a:gd name="T46" fmla="*/ 49 w 72"/>
                              <a:gd name="T47" fmla="*/ 78 h 80"/>
                              <a:gd name="T48" fmla="*/ 54 w 72"/>
                              <a:gd name="T49" fmla="*/ 74 h 80"/>
                              <a:gd name="T50" fmla="*/ 58 w 72"/>
                              <a:gd name="T51" fmla="*/ 70 h 80"/>
                              <a:gd name="T52" fmla="*/ 64 w 72"/>
                              <a:gd name="T53" fmla="*/ 64 h 80"/>
                              <a:gd name="T54" fmla="*/ 68 w 72"/>
                              <a:gd name="T55" fmla="*/ 58 h 80"/>
                              <a:gd name="T56" fmla="*/ 70 w 72"/>
                              <a:gd name="T57" fmla="*/ 50 h 80"/>
                              <a:gd name="T58" fmla="*/ 72 w 72"/>
                              <a:gd name="T59" fmla="*/ 42 h 80"/>
                              <a:gd name="T60" fmla="*/ 72 w 72"/>
                              <a:gd name="T61" fmla="*/ 34 h 80"/>
                              <a:gd name="T62" fmla="*/ 70 w 72"/>
                              <a:gd name="T63" fmla="*/ 26 h 80"/>
                              <a:gd name="T64" fmla="*/ 66 w 72"/>
                              <a:gd name="T65" fmla="*/ 20 h 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2" h="80">
                                <a:moveTo>
                                  <a:pt x="66" y="20"/>
                                </a:moveTo>
                                <a:lnTo>
                                  <a:pt x="64" y="14"/>
                                </a:lnTo>
                                <a:lnTo>
                                  <a:pt x="58" y="8"/>
                                </a:lnTo>
                                <a:lnTo>
                                  <a:pt x="52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0"/>
                                </a:lnTo>
                                <a:lnTo>
                                  <a:pt x="31" y="0"/>
                                </a:lnTo>
                                <a:lnTo>
                                  <a:pt x="25" y="2"/>
                                </a:lnTo>
                                <a:lnTo>
                                  <a:pt x="18" y="6"/>
                                </a:lnTo>
                                <a:lnTo>
                                  <a:pt x="12" y="10"/>
                                </a:lnTo>
                                <a:lnTo>
                                  <a:pt x="8" y="14"/>
                                </a:lnTo>
                                <a:lnTo>
                                  <a:pt x="4" y="22"/>
                                </a:lnTo>
                                <a:lnTo>
                                  <a:pt x="2" y="28"/>
                                </a:lnTo>
                                <a:lnTo>
                                  <a:pt x="0" y="36"/>
                                </a:lnTo>
                                <a:lnTo>
                                  <a:pt x="0" y="44"/>
                                </a:lnTo>
                                <a:lnTo>
                                  <a:pt x="2" y="52"/>
                                </a:lnTo>
                                <a:lnTo>
                                  <a:pt x="4" y="60"/>
                                </a:lnTo>
                                <a:lnTo>
                                  <a:pt x="8" y="66"/>
                                </a:lnTo>
                                <a:lnTo>
                                  <a:pt x="12" y="72"/>
                                </a:lnTo>
                                <a:lnTo>
                                  <a:pt x="20" y="76"/>
                                </a:lnTo>
                                <a:lnTo>
                                  <a:pt x="27" y="78"/>
                                </a:lnTo>
                                <a:lnTo>
                                  <a:pt x="33" y="80"/>
                                </a:lnTo>
                                <a:lnTo>
                                  <a:pt x="41" y="80"/>
                                </a:lnTo>
                                <a:lnTo>
                                  <a:pt x="49" y="78"/>
                                </a:lnTo>
                                <a:lnTo>
                                  <a:pt x="54" y="74"/>
                                </a:lnTo>
                                <a:lnTo>
                                  <a:pt x="58" y="70"/>
                                </a:lnTo>
                                <a:lnTo>
                                  <a:pt x="64" y="64"/>
                                </a:lnTo>
                                <a:lnTo>
                                  <a:pt x="68" y="58"/>
                                </a:lnTo>
                                <a:lnTo>
                                  <a:pt x="70" y="50"/>
                                </a:lnTo>
                                <a:lnTo>
                                  <a:pt x="72" y="42"/>
                                </a:lnTo>
                                <a:lnTo>
                                  <a:pt x="72" y="34"/>
                                </a:lnTo>
                                <a:lnTo>
                                  <a:pt x="70" y="26"/>
                                </a:lnTo>
                                <a:lnTo>
                                  <a:pt x="66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605" name="Freeform 432"/>
                        <wps:cNvSpPr>
                          <a:spLocks/>
                        </wps:cNvSpPr>
                        <wps:spPr bwMode="auto">
                          <a:xfrm>
                            <a:off x="0" y="2171331"/>
                            <a:ext cx="1151082" cy="226929"/>
                          </a:xfrm>
                          <a:custGeom>
                            <a:avLst/>
                            <a:gdLst>
                              <a:gd name="T0" fmla="*/ 52 w 719"/>
                              <a:gd name="T1" fmla="*/ 65 h 143"/>
                              <a:gd name="T2" fmla="*/ 88 w 719"/>
                              <a:gd name="T3" fmla="*/ 57 h 143"/>
                              <a:gd name="T4" fmla="*/ 124 w 719"/>
                              <a:gd name="T5" fmla="*/ 50 h 143"/>
                              <a:gd name="T6" fmla="*/ 160 w 719"/>
                              <a:gd name="T7" fmla="*/ 46 h 143"/>
                              <a:gd name="T8" fmla="*/ 196 w 719"/>
                              <a:gd name="T9" fmla="*/ 44 h 143"/>
                              <a:gd name="T10" fmla="*/ 234 w 719"/>
                              <a:gd name="T11" fmla="*/ 42 h 143"/>
                              <a:gd name="T12" fmla="*/ 270 w 719"/>
                              <a:gd name="T13" fmla="*/ 42 h 143"/>
                              <a:gd name="T14" fmla="*/ 305 w 719"/>
                              <a:gd name="T15" fmla="*/ 44 h 143"/>
                              <a:gd name="T16" fmla="*/ 340 w 719"/>
                              <a:gd name="T17" fmla="*/ 46 h 143"/>
                              <a:gd name="T18" fmla="*/ 374 w 719"/>
                              <a:gd name="T19" fmla="*/ 50 h 143"/>
                              <a:gd name="T20" fmla="*/ 408 w 719"/>
                              <a:gd name="T21" fmla="*/ 53 h 143"/>
                              <a:gd name="T22" fmla="*/ 440 w 719"/>
                              <a:gd name="T23" fmla="*/ 59 h 143"/>
                              <a:gd name="T24" fmla="*/ 472 w 719"/>
                              <a:gd name="T25" fmla="*/ 65 h 143"/>
                              <a:gd name="T26" fmla="*/ 501 w 719"/>
                              <a:gd name="T27" fmla="*/ 73 h 143"/>
                              <a:gd name="T28" fmla="*/ 529 w 719"/>
                              <a:gd name="T29" fmla="*/ 79 h 143"/>
                              <a:gd name="T30" fmla="*/ 557 w 719"/>
                              <a:gd name="T31" fmla="*/ 87 h 143"/>
                              <a:gd name="T32" fmla="*/ 583 w 719"/>
                              <a:gd name="T33" fmla="*/ 95 h 143"/>
                              <a:gd name="T34" fmla="*/ 608 w 719"/>
                              <a:gd name="T35" fmla="*/ 101 h 143"/>
                              <a:gd name="T36" fmla="*/ 630 w 719"/>
                              <a:gd name="T37" fmla="*/ 109 h 143"/>
                              <a:gd name="T38" fmla="*/ 650 w 719"/>
                              <a:gd name="T39" fmla="*/ 115 h 143"/>
                              <a:gd name="T40" fmla="*/ 668 w 719"/>
                              <a:gd name="T41" fmla="*/ 121 h 143"/>
                              <a:gd name="T42" fmla="*/ 681 w 719"/>
                              <a:gd name="T43" fmla="*/ 127 h 143"/>
                              <a:gd name="T44" fmla="*/ 695 w 719"/>
                              <a:gd name="T45" fmla="*/ 133 h 143"/>
                              <a:gd name="T46" fmla="*/ 705 w 719"/>
                              <a:gd name="T47" fmla="*/ 137 h 143"/>
                              <a:gd name="T48" fmla="*/ 713 w 719"/>
                              <a:gd name="T49" fmla="*/ 139 h 143"/>
                              <a:gd name="T50" fmla="*/ 717 w 719"/>
                              <a:gd name="T51" fmla="*/ 141 h 143"/>
                              <a:gd name="T52" fmla="*/ 719 w 719"/>
                              <a:gd name="T53" fmla="*/ 143 h 143"/>
                              <a:gd name="T54" fmla="*/ 691 w 719"/>
                              <a:gd name="T55" fmla="*/ 121 h 143"/>
                              <a:gd name="T56" fmla="*/ 662 w 719"/>
                              <a:gd name="T57" fmla="*/ 101 h 143"/>
                              <a:gd name="T58" fmla="*/ 630 w 719"/>
                              <a:gd name="T59" fmla="*/ 85 h 143"/>
                              <a:gd name="T60" fmla="*/ 599 w 719"/>
                              <a:gd name="T61" fmla="*/ 69 h 143"/>
                              <a:gd name="T62" fmla="*/ 567 w 719"/>
                              <a:gd name="T63" fmla="*/ 55 h 143"/>
                              <a:gd name="T64" fmla="*/ 535 w 719"/>
                              <a:gd name="T65" fmla="*/ 44 h 143"/>
                              <a:gd name="T66" fmla="*/ 503 w 719"/>
                              <a:gd name="T67" fmla="*/ 34 h 143"/>
                              <a:gd name="T68" fmla="*/ 472 w 719"/>
                              <a:gd name="T69" fmla="*/ 26 h 143"/>
                              <a:gd name="T70" fmla="*/ 440 w 719"/>
                              <a:gd name="T71" fmla="*/ 18 h 143"/>
                              <a:gd name="T72" fmla="*/ 406 w 719"/>
                              <a:gd name="T73" fmla="*/ 12 h 143"/>
                              <a:gd name="T74" fmla="*/ 376 w 719"/>
                              <a:gd name="T75" fmla="*/ 6 h 143"/>
                              <a:gd name="T76" fmla="*/ 342 w 719"/>
                              <a:gd name="T77" fmla="*/ 4 h 143"/>
                              <a:gd name="T78" fmla="*/ 311 w 719"/>
                              <a:gd name="T79" fmla="*/ 0 h 143"/>
                              <a:gd name="T80" fmla="*/ 280 w 719"/>
                              <a:gd name="T81" fmla="*/ 0 h 143"/>
                              <a:gd name="T82" fmla="*/ 250 w 719"/>
                              <a:gd name="T83" fmla="*/ 0 h 143"/>
                              <a:gd name="T84" fmla="*/ 218 w 719"/>
                              <a:gd name="T85" fmla="*/ 0 h 143"/>
                              <a:gd name="T86" fmla="*/ 190 w 719"/>
                              <a:gd name="T87" fmla="*/ 0 h 143"/>
                              <a:gd name="T88" fmla="*/ 160 w 719"/>
                              <a:gd name="T89" fmla="*/ 2 h 143"/>
                              <a:gd name="T90" fmla="*/ 134 w 719"/>
                              <a:gd name="T91" fmla="*/ 6 h 143"/>
                              <a:gd name="T92" fmla="*/ 106 w 719"/>
                              <a:gd name="T93" fmla="*/ 8 h 143"/>
                              <a:gd name="T94" fmla="*/ 81 w 719"/>
                              <a:gd name="T95" fmla="*/ 12 h 143"/>
                              <a:gd name="T96" fmla="*/ 57 w 719"/>
                              <a:gd name="T97" fmla="*/ 16 h 143"/>
                              <a:gd name="T98" fmla="*/ 34 w 719"/>
                              <a:gd name="T99" fmla="*/ 22 h 143"/>
                              <a:gd name="T100" fmla="*/ 12 w 719"/>
                              <a:gd name="T101" fmla="*/ 26 h 143"/>
                              <a:gd name="T102" fmla="*/ 0 w 719"/>
                              <a:gd name="T103" fmla="*/ 30 h 143"/>
                              <a:gd name="T104" fmla="*/ 0 w 719"/>
                              <a:gd name="T105" fmla="*/ 81 h 143"/>
                              <a:gd name="T106" fmla="*/ 16 w 719"/>
                              <a:gd name="T107" fmla="*/ 75 h 143"/>
                              <a:gd name="T108" fmla="*/ 52 w 719"/>
                              <a:gd name="T109" fmla="*/ 65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719" h="143">
                                <a:moveTo>
                                  <a:pt x="52" y="65"/>
                                </a:moveTo>
                                <a:lnTo>
                                  <a:pt x="88" y="57"/>
                                </a:lnTo>
                                <a:lnTo>
                                  <a:pt x="124" y="50"/>
                                </a:lnTo>
                                <a:lnTo>
                                  <a:pt x="160" y="46"/>
                                </a:lnTo>
                                <a:lnTo>
                                  <a:pt x="196" y="44"/>
                                </a:lnTo>
                                <a:lnTo>
                                  <a:pt x="234" y="42"/>
                                </a:lnTo>
                                <a:lnTo>
                                  <a:pt x="270" y="42"/>
                                </a:lnTo>
                                <a:lnTo>
                                  <a:pt x="305" y="44"/>
                                </a:lnTo>
                                <a:lnTo>
                                  <a:pt x="340" y="46"/>
                                </a:lnTo>
                                <a:lnTo>
                                  <a:pt x="374" y="50"/>
                                </a:lnTo>
                                <a:lnTo>
                                  <a:pt x="408" y="53"/>
                                </a:lnTo>
                                <a:lnTo>
                                  <a:pt x="440" y="59"/>
                                </a:lnTo>
                                <a:lnTo>
                                  <a:pt x="472" y="65"/>
                                </a:lnTo>
                                <a:lnTo>
                                  <a:pt x="501" y="73"/>
                                </a:lnTo>
                                <a:lnTo>
                                  <a:pt x="529" y="79"/>
                                </a:lnTo>
                                <a:lnTo>
                                  <a:pt x="557" y="87"/>
                                </a:lnTo>
                                <a:lnTo>
                                  <a:pt x="583" y="95"/>
                                </a:lnTo>
                                <a:lnTo>
                                  <a:pt x="608" y="101"/>
                                </a:lnTo>
                                <a:lnTo>
                                  <a:pt x="630" y="109"/>
                                </a:lnTo>
                                <a:lnTo>
                                  <a:pt x="650" y="115"/>
                                </a:lnTo>
                                <a:lnTo>
                                  <a:pt x="668" y="121"/>
                                </a:lnTo>
                                <a:lnTo>
                                  <a:pt x="681" y="127"/>
                                </a:lnTo>
                                <a:lnTo>
                                  <a:pt x="695" y="133"/>
                                </a:lnTo>
                                <a:lnTo>
                                  <a:pt x="705" y="137"/>
                                </a:lnTo>
                                <a:lnTo>
                                  <a:pt x="713" y="139"/>
                                </a:lnTo>
                                <a:lnTo>
                                  <a:pt x="717" y="141"/>
                                </a:lnTo>
                                <a:lnTo>
                                  <a:pt x="719" y="143"/>
                                </a:lnTo>
                                <a:lnTo>
                                  <a:pt x="691" y="121"/>
                                </a:lnTo>
                                <a:lnTo>
                                  <a:pt x="662" y="101"/>
                                </a:lnTo>
                                <a:lnTo>
                                  <a:pt x="630" y="85"/>
                                </a:lnTo>
                                <a:lnTo>
                                  <a:pt x="599" y="69"/>
                                </a:lnTo>
                                <a:lnTo>
                                  <a:pt x="567" y="55"/>
                                </a:lnTo>
                                <a:lnTo>
                                  <a:pt x="535" y="44"/>
                                </a:lnTo>
                                <a:lnTo>
                                  <a:pt x="503" y="34"/>
                                </a:lnTo>
                                <a:lnTo>
                                  <a:pt x="472" y="26"/>
                                </a:lnTo>
                                <a:lnTo>
                                  <a:pt x="440" y="18"/>
                                </a:lnTo>
                                <a:lnTo>
                                  <a:pt x="406" y="12"/>
                                </a:lnTo>
                                <a:lnTo>
                                  <a:pt x="376" y="6"/>
                                </a:lnTo>
                                <a:lnTo>
                                  <a:pt x="342" y="4"/>
                                </a:lnTo>
                                <a:lnTo>
                                  <a:pt x="311" y="0"/>
                                </a:lnTo>
                                <a:lnTo>
                                  <a:pt x="280" y="0"/>
                                </a:lnTo>
                                <a:lnTo>
                                  <a:pt x="250" y="0"/>
                                </a:lnTo>
                                <a:lnTo>
                                  <a:pt x="218" y="0"/>
                                </a:lnTo>
                                <a:lnTo>
                                  <a:pt x="190" y="0"/>
                                </a:lnTo>
                                <a:lnTo>
                                  <a:pt x="160" y="2"/>
                                </a:lnTo>
                                <a:lnTo>
                                  <a:pt x="134" y="6"/>
                                </a:lnTo>
                                <a:lnTo>
                                  <a:pt x="106" y="8"/>
                                </a:lnTo>
                                <a:lnTo>
                                  <a:pt x="81" y="12"/>
                                </a:lnTo>
                                <a:lnTo>
                                  <a:pt x="57" y="16"/>
                                </a:lnTo>
                                <a:lnTo>
                                  <a:pt x="34" y="22"/>
                                </a:lnTo>
                                <a:lnTo>
                                  <a:pt x="12" y="26"/>
                                </a:lnTo>
                                <a:lnTo>
                                  <a:pt x="0" y="30"/>
                                </a:lnTo>
                                <a:lnTo>
                                  <a:pt x="0" y="81"/>
                                </a:lnTo>
                                <a:lnTo>
                                  <a:pt x="16" y="75"/>
                                </a:lnTo>
                                <a:lnTo>
                                  <a:pt x="52" y="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606" name="Freeform 433"/>
                        <wps:cNvSpPr>
                          <a:spLocks/>
                        </wps:cNvSpPr>
                        <wps:spPr bwMode="auto">
                          <a:xfrm>
                            <a:off x="1009650" y="1514475"/>
                            <a:ext cx="17465" cy="19043"/>
                          </a:xfrm>
                          <a:custGeom>
                            <a:avLst/>
                            <a:gdLst>
                              <a:gd name="T0" fmla="*/ 9 w 11"/>
                              <a:gd name="T1" fmla="*/ 0 h 12"/>
                              <a:gd name="T2" fmla="*/ 5 w 11"/>
                              <a:gd name="T3" fmla="*/ 0 h 12"/>
                              <a:gd name="T4" fmla="*/ 2 w 11"/>
                              <a:gd name="T5" fmla="*/ 0 h 12"/>
                              <a:gd name="T6" fmla="*/ 0 w 11"/>
                              <a:gd name="T7" fmla="*/ 2 h 12"/>
                              <a:gd name="T8" fmla="*/ 0 w 11"/>
                              <a:gd name="T9" fmla="*/ 4 h 12"/>
                              <a:gd name="T10" fmla="*/ 0 w 11"/>
                              <a:gd name="T11" fmla="*/ 6 h 12"/>
                              <a:gd name="T12" fmla="*/ 0 w 11"/>
                              <a:gd name="T13" fmla="*/ 8 h 12"/>
                              <a:gd name="T14" fmla="*/ 0 w 11"/>
                              <a:gd name="T15" fmla="*/ 10 h 12"/>
                              <a:gd name="T16" fmla="*/ 2 w 11"/>
                              <a:gd name="T17" fmla="*/ 12 h 12"/>
                              <a:gd name="T18" fmla="*/ 5 w 11"/>
                              <a:gd name="T19" fmla="*/ 12 h 12"/>
                              <a:gd name="T20" fmla="*/ 9 w 11"/>
                              <a:gd name="T21" fmla="*/ 12 h 12"/>
                              <a:gd name="T22" fmla="*/ 11 w 11"/>
                              <a:gd name="T23" fmla="*/ 10 h 12"/>
                              <a:gd name="T24" fmla="*/ 11 w 11"/>
                              <a:gd name="T25" fmla="*/ 8 h 12"/>
                              <a:gd name="T26" fmla="*/ 11 w 11"/>
                              <a:gd name="T27" fmla="*/ 6 h 12"/>
                              <a:gd name="T28" fmla="*/ 11 w 11"/>
                              <a:gd name="T29" fmla="*/ 4 h 12"/>
                              <a:gd name="T30" fmla="*/ 11 w 11"/>
                              <a:gd name="T31" fmla="*/ 2 h 12"/>
                              <a:gd name="T32" fmla="*/ 9 w 11"/>
                              <a:gd name="T33" fmla="*/ 0 h 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1" h="12">
                                <a:moveTo>
                                  <a:pt x="9" y="0"/>
                                </a:moveTo>
                                <a:lnTo>
                                  <a:pt x="5" y="0"/>
                                </a:lnTo>
                                <a:lnTo>
                                  <a:pt x="2" y="0"/>
                                </a:lnTo>
                                <a:lnTo>
                                  <a:pt x="0" y="2"/>
                                </a:lnTo>
                                <a:lnTo>
                                  <a:pt x="0" y="4"/>
                                </a:lnTo>
                                <a:lnTo>
                                  <a:pt x="0" y="6"/>
                                </a:lnTo>
                                <a:lnTo>
                                  <a:pt x="0" y="8"/>
                                </a:lnTo>
                                <a:lnTo>
                                  <a:pt x="0" y="10"/>
                                </a:lnTo>
                                <a:lnTo>
                                  <a:pt x="2" y="12"/>
                                </a:lnTo>
                                <a:lnTo>
                                  <a:pt x="5" y="12"/>
                                </a:lnTo>
                                <a:lnTo>
                                  <a:pt x="9" y="12"/>
                                </a:lnTo>
                                <a:lnTo>
                                  <a:pt x="11" y="10"/>
                                </a:lnTo>
                                <a:lnTo>
                                  <a:pt x="11" y="8"/>
                                </a:lnTo>
                                <a:lnTo>
                                  <a:pt x="11" y="6"/>
                                </a:lnTo>
                                <a:lnTo>
                                  <a:pt x="11" y="4"/>
                                </a:lnTo>
                                <a:lnTo>
                                  <a:pt x="11" y="2"/>
                                </a:lnTo>
                                <a:lnTo>
                                  <a:pt x="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607" name="Freeform 434"/>
                        <wps:cNvSpPr>
                          <a:spLocks/>
                        </wps:cNvSpPr>
                        <wps:spPr bwMode="auto">
                          <a:xfrm>
                            <a:off x="876300" y="1171575"/>
                            <a:ext cx="47632" cy="49194"/>
                          </a:xfrm>
                          <a:custGeom>
                            <a:avLst/>
                            <a:gdLst>
                              <a:gd name="T0" fmla="*/ 26 w 30"/>
                              <a:gd name="T1" fmla="*/ 6 h 31"/>
                              <a:gd name="T2" fmla="*/ 20 w 30"/>
                              <a:gd name="T3" fmla="*/ 2 h 31"/>
                              <a:gd name="T4" fmla="*/ 14 w 30"/>
                              <a:gd name="T5" fmla="*/ 0 h 31"/>
                              <a:gd name="T6" fmla="*/ 9 w 30"/>
                              <a:gd name="T7" fmla="*/ 2 h 31"/>
                              <a:gd name="T8" fmla="*/ 5 w 30"/>
                              <a:gd name="T9" fmla="*/ 6 h 31"/>
                              <a:gd name="T10" fmla="*/ 3 w 30"/>
                              <a:gd name="T11" fmla="*/ 9 h 31"/>
                              <a:gd name="T12" fmla="*/ 0 w 30"/>
                              <a:gd name="T13" fmla="*/ 15 h 31"/>
                              <a:gd name="T14" fmla="*/ 3 w 30"/>
                              <a:gd name="T15" fmla="*/ 21 h 31"/>
                              <a:gd name="T16" fmla="*/ 5 w 30"/>
                              <a:gd name="T17" fmla="*/ 27 h 31"/>
                              <a:gd name="T18" fmla="*/ 9 w 30"/>
                              <a:gd name="T19" fmla="*/ 31 h 31"/>
                              <a:gd name="T20" fmla="*/ 14 w 30"/>
                              <a:gd name="T21" fmla="*/ 31 h 31"/>
                              <a:gd name="T22" fmla="*/ 20 w 30"/>
                              <a:gd name="T23" fmla="*/ 31 h 31"/>
                              <a:gd name="T24" fmla="*/ 26 w 30"/>
                              <a:gd name="T25" fmla="*/ 27 h 31"/>
                              <a:gd name="T26" fmla="*/ 28 w 30"/>
                              <a:gd name="T27" fmla="*/ 21 h 31"/>
                              <a:gd name="T28" fmla="*/ 30 w 30"/>
                              <a:gd name="T29" fmla="*/ 15 h 31"/>
                              <a:gd name="T30" fmla="*/ 28 w 30"/>
                              <a:gd name="T31" fmla="*/ 9 h 31"/>
                              <a:gd name="T32" fmla="*/ 26 w 30"/>
                              <a:gd name="T33" fmla="*/ 6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0" h="31">
                                <a:moveTo>
                                  <a:pt x="26" y="6"/>
                                </a:moveTo>
                                <a:lnTo>
                                  <a:pt x="20" y="2"/>
                                </a:lnTo>
                                <a:lnTo>
                                  <a:pt x="14" y="0"/>
                                </a:lnTo>
                                <a:lnTo>
                                  <a:pt x="9" y="2"/>
                                </a:lnTo>
                                <a:lnTo>
                                  <a:pt x="5" y="6"/>
                                </a:lnTo>
                                <a:lnTo>
                                  <a:pt x="3" y="9"/>
                                </a:lnTo>
                                <a:lnTo>
                                  <a:pt x="0" y="15"/>
                                </a:lnTo>
                                <a:lnTo>
                                  <a:pt x="3" y="21"/>
                                </a:lnTo>
                                <a:lnTo>
                                  <a:pt x="5" y="27"/>
                                </a:lnTo>
                                <a:lnTo>
                                  <a:pt x="9" y="31"/>
                                </a:lnTo>
                                <a:lnTo>
                                  <a:pt x="14" y="31"/>
                                </a:lnTo>
                                <a:lnTo>
                                  <a:pt x="20" y="31"/>
                                </a:lnTo>
                                <a:lnTo>
                                  <a:pt x="26" y="27"/>
                                </a:lnTo>
                                <a:lnTo>
                                  <a:pt x="28" y="21"/>
                                </a:lnTo>
                                <a:lnTo>
                                  <a:pt x="30" y="15"/>
                                </a:lnTo>
                                <a:lnTo>
                                  <a:pt x="28" y="9"/>
                                </a:lnTo>
                                <a:lnTo>
                                  <a:pt x="26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608" name="Freeform 435"/>
                        <wps:cNvSpPr>
                          <a:spLocks/>
                        </wps:cNvSpPr>
                        <wps:spPr bwMode="auto">
                          <a:xfrm>
                            <a:off x="533400" y="1304925"/>
                            <a:ext cx="44456" cy="47607"/>
                          </a:xfrm>
                          <a:custGeom>
                            <a:avLst/>
                            <a:gdLst>
                              <a:gd name="T0" fmla="*/ 24 w 28"/>
                              <a:gd name="T1" fmla="*/ 4 h 30"/>
                              <a:gd name="T2" fmla="*/ 20 w 28"/>
                              <a:gd name="T3" fmla="*/ 0 h 30"/>
                              <a:gd name="T4" fmla="*/ 14 w 28"/>
                              <a:gd name="T5" fmla="*/ 0 h 30"/>
                              <a:gd name="T6" fmla="*/ 8 w 28"/>
                              <a:gd name="T7" fmla="*/ 0 h 30"/>
                              <a:gd name="T8" fmla="*/ 4 w 28"/>
                              <a:gd name="T9" fmla="*/ 4 h 30"/>
                              <a:gd name="T10" fmla="*/ 0 w 28"/>
                              <a:gd name="T11" fmla="*/ 8 h 30"/>
                              <a:gd name="T12" fmla="*/ 0 w 28"/>
                              <a:gd name="T13" fmla="*/ 16 h 30"/>
                              <a:gd name="T14" fmla="*/ 0 w 28"/>
                              <a:gd name="T15" fmla="*/ 22 h 30"/>
                              <a:gd name="T16" fmla="*/ 4 w 28"/>
                              <a:gd name="T17" fmla="*/ 26 h 30"/>
                              <a:gd name="T18" fmla="*/ 8 w 28"/>
                              <a:gd name="T19" fmla="*/ 30 h 30"/>
                              <a:gd name="T20" fmla="*/ 14 w 28"/>
                              <a:gd name="T21" fmla="*/ 30 h 30"/>
                              <a:gd name="T22" fmla="*/ 20 w 28"/>
                              <a:gd name="T23" fmla="*/ 30 h 30"/>
                              <a:gd name="T24" fmla="*/ 24 w 28"/>
                              <a:gd name="T25" fmla="*/ 26 h 30"/>
                              <a:gd name="T26" fmla="*/ 26 w 28"/>
                              <a:gd name="T27" fmla="*/ 22 h 30"/>
                              <a:gd name="T28" fmla="*/ 28 w 28"/>
                              <a:gd name="T29" fmla="*/ 16 h 30"/>
                              <a:gd name="T30" fmla="*/ 26 w 28"/>
                              <a:gd name="T31" fmla="*/ 8 h 30"/>
                              <a:gd name="T32" fmla="*/ 24 w 28"/>
                              <a:gd name="T33" fmla="*/ 4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8" h="30">
                                <a:moveTo>
                                  <a:pt x="24" y="4"/>
                                </a:moveTo>
                                <a:lnTo>
                                  <a:pt x="20" y="0"/>
                                </a:lnTo>
                                <a:lnTo>
                                  <a:pt x="14" y="0"/>
                                </a:lnTo>
                                <a:lnTo>
                                  <a:pt x="8" y="0"/>
                                </a:lnTo>
                                <a:lnTo>
                                  <a:pt x="4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6"/>
                                </a:lnTo>
                                <a:lnTo>
                                  <a:pt x="0" y="22"/>
                                </a:lnTo>
                                <a:lnTo>
                                  <a:pt x="4" y="26"/>
                                </a:lnTo>
                                <a:lnTo>
                                  <a:pt x="8" y="30"/>
                                </a:lnTo>
                                <a:lnTo>
                                  <a:pt x="14" y="30"/>
                                </a:lnTo>
                                <a:lnTo>
                                  <a:pt x="20" y="30"/>
                                </a:lnTo>
                                <a:lnTo>
                                  <a:pt x="24" y="26"/>
                                </a:lnTo>
                                <a:lnTo>
                                  <a:pt x="26" y="22"/>
                                </a:lnTo>
                                <a:lnTo>
                                  <a:pt x="28" y="16"/>
                                </a:lnTo>
                                <a:lnTo>
                                  <a:pt x="26" y="8"/>
                                </a:lnTo>
                                <a:lnTo>
                                  <a:pt x="24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609" name="Freeform 436"/>
                        <wps:cNvSpPr>
                          <a:spLocks/>
                        </wps:cNvSpPr>
                        <wps:spPr bwMode="auto">
                          <a:xfrm>
                            <a:off x="1162050" y="1647825"/>
                            <a:ext cx="69860" cy="77759"/>
                          </a:xfrm>
                          <a:custGeom>
                            <a:avLst/>
                            <a:gdLst>
                              <a:gd name="T0" fmla="*/ 38 w 44"/>
                              <a:gd name="T1" fmla="*/ 8 h 49"/>
                              <a:gd name="T2" fmla="*/ 32 w 44"/>
                              <a:gd name="T3" fmla="*/ 2 h 49"/>
                              <a:gd name="T4" fmla="*/ 22 w 44"/>
                              <a:gd name="T5" fmla="*/ 0 h 49"/>
                              <a:gd name="T6" fmla="*/ 14 w 44"/>
                              <a:gd name="T7" fmla="*/ 2 h 49"/>
                              <a:gd name="T8" fmla="*/ 8 w 44"/>
                              <a:gd name="T9" fmla="*/ 8 h 49"/>
                              <a:gd name="T10" fmla="*/ 2 w 44"/>
                              <a:gd name="T11" fmla="*/ 16 h 49"/>
                              <a:gd name="T12" fmla="*/ 0 w 44"/>
                              <a:gd name="T13" fmla="*/ 26 h 49"/>
                              <a:gd name="T14" fmla="*/ 2 w 44"/>
                              <a:gd name="T15" fmla="*/ 34 h 49"/>
                              <a:gd name="T16" fmla="*/ 8 w 44"/>
                              <a:gd name="T17" fmla="*/ 42 h 49"/>
                              <a:gd name="T18" fmla="*/ 14 w 44"/>
                              <a:gd name="T19" fmla="*/ 47 h 49"/>
                              <a:gd name="T20" fmla="*/ 22 w 44"/>
                              <a:gd name="T21" fmla="*/ 49 h 49"/>
                              <a:gd name="T22" fmla="*/ 32 w 44"/>
                              <a:gd name="T23" fmla="*/ 47 h 49"/>
                              <a:gd name="T24" fmla="*/ 38 w 44"/>
                              <a:gd name="T25" fmla="*/ 42 h 49"/>
                              <a:gd name="T26" fmla="*/ 42 w 44"/>
                              <a:gd name="T27" fmla="*/ 34 h 49"/>
                              <a:gd name="T28" fmla="*/ 44 w 44"/>
                              <a:gd name="T29" fmla="*/ 26 h 49"/>
                              <a:gd name="T30" fmla="*/ 42 w 44"/>
                              <a:gd name="T31" fmla="*/ 16 h 49"/>
                              <a:gd name="T32" fmla="*/ 38 w 44"/>
                              <a:gd name="T33" fmla="*/ 8 h 4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44" h="49">
                                <a:moveTo>
                                  <a:pt x="38" y="8"/>
                                </a:moveTo>
                                <a:lnTo>
                                  <a:pt x="32" y="2"/>
                                </a:lnTo>
                                <a:lnTo>
                                  <a:pt x="22" y="0"/>
                                </a:lnTo>
                                <a:lnTo>
                                  <a:pt x="14" y="2"/>
                                </a:lnTo>
                                <a:lnTo>
                                  <a:pt x="8" y="8"/>
                                </a:lnTo>
                                <a:lnTo>
                                  <a:pt x="2" y="16"/>
                                </a:lnTo>
                                <a:lnTo>
                                  <a:pt x="0" y="26"/>
                                </a:lnTo>
                                <a:lnTo>
                                  <a:pt x="2" y="34"/>
                                </a:lnTo>
                                <a:lnTo>
                                  <a:pt x="8" y="42"/>
                                </a:lnTo>
                                <a:lnTo>
                                  <a:pt x="14" y="47"/>
                                </a:lnTo>
                                <a:lnTo>
                                  <a:pt x="22" y="49"/>
                                </a:lnTo>
                                <a:lnTo>
                                  <a:pt x="32" y="47"/>
                                </a:lnTo>
                                <a:lnTo>
                                  <a:pt x="38" y="42"/>
                                </a:lnTo>
                                <a:lnTo>
                                  <a:pt x="42" y="34"/>
                                </a:lnTo>
                                <a:lnTo>
                                  <a:pt x="44" y="26"/>
                                </a:lnTo>
                                <a:lnTo>
                                  <a:pt x="42" y="16"/>
                                </a:lnTo>
                                <a:lnTo>
                                  <a:pt x="38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610" name="Freeform 437"/>
                        <wps:cNvSpPr>
                          <a:spLocks/>
                        </wps:cNvSpPr>
                        <wps:spPr bwMode="auto">
                          <a:xfrm>
                            <a:off x="1409700" y="1400175"/>
                            <a:ext cx="57158" cy="60303"/>
                          </a:xfrm>
                          <a:custGeom>
                            <a:avLst/>
                            <a:gdLst>
                              <a:gd name="T0" fmla="*/ 32 w 36"/>
                              <a:gd name="T1" fmla="*/ 4 h 38"/>
                              <a:gd name="T2" fmla="*/ 26 w 36"/>
                              <a:gd name="T3" fmla="*/ 0 h 38"/>
                              <a:gd name="T4" fmla="*/ 18 w 36"/>
                              <a:gd name="T5" fmla="*/ 0 h 38"/>
                              <a:gd name="T6" fmla="*/ 12 w 36"/>
                              <a:gd name="T7" fmla="*/ 0 h 38"/>
                              <a:gd name="T8" fmla="*/ 6 w 36"/>
                              <a:gd name="T9" fmla="*/ 4 h 38"/>
                              <a:gd name="T10" fmla="*/ 2 w 36"/>
                              <a:gd name="T11" fmla="*/ 12 h 38"/>
                              <a:gd name="T12" fmla="*/ 0 w 36"/>
                              <a:gd name="T13" fmla="*/ 18 h 38"/>
                              <a:gd name="T14" fmla="*/ 2 w 36"/>
                              <a:gd name="T15" fmla="*/ 26 h 38"/>
                              <a:gd name="T16" fmla="*/ 6 w 36"/>
                              <a:gd name="T17" fmla="*/ 32 h 38"/>
                              <a:gd name="T18" fmla="*/ 12 w 36"/>
                              <a:gd name="T19" fmla="*/ 36 h 38"/>
                              <a:gd name="T20" fmla="*/ 18 w 36"/>
                              <a:gd name="T21" fmla="*/ 38 h 38"/>
                              <a:gd name="T22" fmla="*/ 26 w 36"/>
                              <a:gd name="T23" fmla="*/ 36 h 38"/>
                              <a:gd name="T24" fmla="*/ 32 w 36"/>
                              <a:gd name="T25" fmla="*/ 32 h 38"/>
                              <a:gd name="T26" fmla="*/ 36 w 36"/>
                              <a:gd name="T27" fmla="*/ 26 h 38"/>
                              <a:gd name="T28" fmla="*/ 36 w 36"/>
                              <a:gd name="T29" fmla="*/ 18 h 38"/>
                              <a:gd name="T30" fmla="*/ 36 w 36"/>
                              <a:gd name="T31" fmla="*/ 12 h 38"/>
                              <a:gd name="T32" fmla="*/ 32 w 36"/>
                              <a:gd name="T33" fmla="*/ 4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32" y="4"/>
                                </a:moveTo>
                                <a:lnTo>
                                  <a:pt x="26" y="0"/>
                                </a:lnTo>
                                <a:lnTo>
                                  <a:pt x="18" y="0"/>
                                </a:lnTo>
                                <a:lnTo>
                                  <a:pt x="12" y="0"/>
                                </a:lnTo>
                                <a:lnTo>
                                  <a:pt x="6" y="4"/>
                                </a:lnTo>
                                <a:lnTo>
                                  <a:pt x="2" y="12"/>
                                </a:lnTo>
                                <a:lnTo>
                                  <a:pt x="0" y="18"/>
                                </a:lnTo>
                                <a:lnTo>
                                  <a:pt x="2" y="26"/>
                                </a:lnTo>
                                <a:lnTo>
                                  <a:pt x="6" y="32"/>
                                </a:lnTo>
                                <a:lnTo>
                                  <a:pt x="12" y="36"/>
                                </a:lnTo>
                                <a:lnTo>
                                  <a:pt x="18" y="38"/>
                                </a:lnTo>
                                <a:lnTo>
                                  <a:pt x="26" y="36"/>
                                </a:lnTo>
                                <a:lnTo>
                                  <a:pt x="32" y="32"/>
                                </a:lnTo>
                                <a:lnTo>
                                  <a:pt x="36" y="26"/>
                                </a:lnTo>
                                <a:lnTo>
                                  <a:pt x="36" y="18"/>
                                </a:lnTo>
                                <a:lnTo>
                                  <a:pt x="36" y="12"/>
                                </a:lnTo>
                                <a:lnTo>
                                  <a:pt x="3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611" name="Freeform 438"/>
                        <wps:cNvSpPr>
                          <a:spLocks/>
                        </wps:cNvSpPr>
                        <wps:spPr bwMode="auto">
                          <a:xfrm>
                            <a:off x="1238250" y="1238250"/>
                            <a:ext cx="41281" cy="44434"/>
                          </a:xfrm>
                          <a:custGeom>
                            <a:avLst/>
                            <a:gdLst>
                              <a:gd name="T0" fmla="*/ 22 w 26"/>
                              <a:gd name="T1" fmla="*/ 4 h 28"/>
                              <a:gd name="T2" fmla="*/ 18 w 26"/>
                              <a:gd name="T3" fmla="*/ 0 h 28"/>
                              <a:gd name="T4" fmla="*/ 12 w 26"/>
                              <a:gd name="T5" fmla="*/ 0 h 28"/>
                              <a:gd name="T6" fmla="*/ 8 w 26"/>
                              <a:gd name="T7" fmla="*/ 0 h 28"/>
                              <a:gd name="T8" fmla="*/ 4 w 26"/>
                              <a:gd name="T9" fmla="*/ 4 h 28"/>
                              <a:gd name="T10" fmla="*/ 2 w 26"/>
                              <a:gd name="T11" fmla="*/ 8 h 28"/>
                              <a:gd name="T12" fmla="*/ 0 w 26"/>
                              <a:gd name="T13" fmla="*/ 14 h 28"/>
                              <a:gd name="T14" fmla="*/ 2 w 26"/>
                              <a:gd name="T15" fmla="*/ 20 h 28"/>
                              <a:gd name="T16" fmla="*/ 4 w 26"/>
                              <a:gd name="T17" fmla="*/ 24 h 28"/>
                              <a:gd name="T18" fmla="*/ 8 w 26"/>
                              <a:gd name="T19" fmla="*/ 26 h 28"/>
                              <a:gd name="T20" fmla="*/ 12 w 26"/>
                              <a:gd name="T21" fmla="*/ 28 h 28"/>
                              <a:gd name="T22" fmla="*/ 18 w 26"/>
                              <a:gd name="T23" fmla="*/ 26 h 28"/>
                              <a:gd name="T24" fmla="*/ 22 w 26"/>
                              <a:gd name="T25" fmla="*/ 24 h 28"/>
                              <a:gd name="T26" fmla="*/ 24 w 26"/>
                              <a:gd name="T27" fmla="*/ 20 h 28"/>
                              <a:gd name="T28" fmla="*/ 26 w 26"/>
                              <a:gd name="T29" fmla="*/ 14 h 28"/>
                              <a:gd name="T30" fmla="*/ 24 w 26"/>
                              <a:gd name="T31" fmla="*/ 8 h 28"/>
                              <a:gd name="T32" fmla="*/ 22 w 26"/>
                              <a:gd name="T33" fmla="*/ 4 h 2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6" h="28">
                                <a:moveTo>
                                  <a:pt x="22" y="4"/>
                                </a:moveTo>
                                <a:lnTo>
                                  <a:pt x="18" y="0"/>
                                </a:lnTo>
                                <a:lnTo>
                                  <a:pt x="12" y="0"/>
                                </a:lnTo>
                                <a:lnTo>
                                  <a:pt x="8" y="0"/>
                                </a:lnTo>
                                <a:lnTo>
                                  <a:pt x="4" y="4"/>
                                </a:lnTo>
                                <a:lnTo>
                                  <a:pt x="2" y="8"/>
                                </a:lnTo>
                                <a:lnTo>
                                  <a:pt x="0" y="14"/>
                                </a:lnTo>
                                <a:lnTo>
                                  <a:pt x="2" y="20"/>
                                </a:lnTo>
                                <a:lnTo>
                                  <a:pt x="4" y="24"/>
                                </a:lnTo>
                                <a:lnTo>
                                  <a:pt x="8" y="26"/>
                                </a:lnTo>
                                <a:lnTo>
                                  <a:pt x="12" y="28"/>
                                </a:lnTo>
                                <a:lnTo>
                                  <a:pt x="18" y="26"/>
                                </a:lnTo>
                                <a:lnTo>
                                  <a:pt x="22" y="24"/>
                                </a:lnTo>
                                <a:lnTo>
                                  <a:pt x="24" y="20"/>
                                </a:lnTo>
                                <a:lnTo>
                                  <a:pt x="26" y="14"/>
                                </a:lnTo>
                                <a:lnTo>
                                  <a:pt x="24" y="8"/>
                                </a:lnTo>
                                <a:lnTo>
                                  <a:pt x="2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612" name="Freeform 439"/>
                        <wps:cNvSpPr>
                          <a:spLocks/>
                        </wps:cNvSpPr>
                        <wps:spPr bwMode="auto">
                          <a:xfrm>
                            <a:off x="1019175" y="1943100"/>
                            <a:ext cx="38105" cy="47607"/>
                          </a:xfrm>
                          <a:custGeom>
                            <a:avLst/>
                            <a:gdLst>
                              <a:gd name="T0" fmla="*/ 22 w 24"/>
                              <a:gd name="T1" fmla="*/ 6 h 30"/>
                              <a:gd name="T2" fmla="*/ 16 w 24"/>
                              <a:gd name="T3" fmla="*/ 2 h 30"/>
                              <a:gd name="T4" fmla="*/ 12 w 24"/>
                              <a:gd name="T5" fmla="*/ 0 h 30"/>
                              <a:gd name="T6" fmla="*/ 6 w 24"/>
                              <a:gd name="T7" fmla="*/ 2 h 30"/>
                              <a:gd name="T8" fmla="*/ 2 w 24"/>
                              <a:gd name="T9" fmla="*/ 6 h 30"/>
                              <a:gd name="T10" fmla="*/ 0 w 24"/>
                              <a:gd name="T11" fmla="*/ 10 h 30"/>
                              <a:gd name="T12" fmla="*/ 0 w 24"/>
                              <a:gd name="T13" fmla="*/ 16 h 30"/>
                              <a:gd name="T14" fmla="*/ 0 w 24"/>
                              <a:gd name="T15" fmla="*/ 20 h 30"/>
                              <a:gd name="T16" fmla="*/ 2 w 24"/>
                              <a:gd name="T17" fmla="*/ 26 h 30"/>
                              <a:gd name="T18" fmla="*/ 6 w 24"/>
                              <a:gd name="T19" fmla="*/ 28 h 30"/>
                              <a:gd name="T20" fmla="*/ 12 w 24"/>
                              <a:gd name="T21" fmla="*/ 30 h 30"/>
                              <a:gd name="T22" fmla="*/ 16 w 24"/>
                              <a:gd name="T23" fmla="*/ 28 h 30"/>
                              <a:gd name="T24" fmla="*/ 22 w 24"/>
                              <a:gd name="T25" fmla="*/ 26 h 30"/>
                              <a:gd name="T26" fmla="*/ 24 w 24"/>
                              <a:gd name="T27" fmla="*/ 20 h 30"/>
                              <a:gd name="T28" fmla="*/ 24 w 24"/>
                              <a:gd name="T29" fmla="*/ 16 h 30"/>
                              <a:gd name="T30" fmla="*/ 24 w 24"/>
                              <a:gd name="T31" fmla="*/ 10 h 30"/>
                              <a:gd name="T32" fmla="*/ 22 w 24"/>
                              <a:gd name="T33" fmla="*/ 6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4" h="30">
                                <a:moveTo>
                                  <a:pt x="22" y="6"/>
                                </a:moveTo>
                                <a:lnTo>
                                  <a:pt x="16" y="2"/>
                                </a:lnTo>
                                <a:lnTo>
                                  <a:pt x="12" y="0"/>
                                </a:lnTo>
                                <a:lnTo>
                                  <a:pt x="6" y="2"/>
                                </a:lnTo>
                                <a:lnTo>
                                  <a:pt x="2" y="6"/>
                                </a:lnTo>
                                <a:lnTo>
                                  <a:pt x="0" y="10"/>
                                </a:lnTo>
                                <a:lnTo>
                                  <a:pt x="0" y="16"/>
                                </a:lnTo>
                                <a:lnTo>
                                  <a:pt x="0" y="20"/>
                                </a:lnTo>
                                <a:lnTo>
                                  <a:pt x="2" y="26"/>
                                </a:lnTo>
                                <a:lnTo>
                                  <a:pt x="6" y="28"/>
                                </a:lnTo>
                                <a:lnTo>
                                  <a:pt x="12" y="30"/>
                                </a:lnTo>
                                <a:lnTo>
                                  <a:pt x="16" y="28"/>
                                </a:lnTo>
                                <a:lnTo>
                                  <a:pt x="22" y="26"/>
                                </a:lnTo>
                                <a:lnTo>
                                  <a:pt x="24" y="20"/>
                                </a:lnTo>
                                <a:lnTo>
                                  <a:pt x="24" y="16"/>
                                </a:lnTo>
                                <a:lnTo>
                                  <a:pt x="24" y="10"/>
                                </a:lnTo>
                                <a:lnTo>
                                  <a:pt x="2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613" name="Freeform 440"/>
                        <wps:cNvSpPr>
                          <a:spLocks/>
                        </wps:cNvSpPr>
                        <wps:spPr bwMode="auto">
                          <a:xfrm>
                            <a:off x="1152525" y="276225"/>
                            <a:ext cx="15877" cy="19043"/>
                          </a:xfrm>
                          <a:custGeom>
                            <a:avLst/>
                            <a:gdLst>
                              <a:gd name="T0" fmla="*/ 8 w 10"/>
                              <a:gd name="T1" fmla="*/ 0 h 12"/>
                              <a:gd name="T2" fmla="*/ 4 w 10"/>
                              <a:gd name="T3" fmla="*/ 0 h 12"/>
                              <a:gd name="T4" fmla="*/ 2 w 10"/>
                              <a:gd name="T5" fmla="*/ 0 h 12"/>
                              <a:gd name="T6" fmla="*/ 0 w 10"/>
                              <a:gd name="T7" fmla="*/ 2 h 12"/>
                              <a:gd name="T8" fmla="*/ 0 w 10"/>
                              <a:gd name="T9" fmla="*/ 4 h 12"/>
                              <a:gd name="T10" fmla="*/ 0 w 10"/>
                              <a:gd name="T11" fmla="*/ 6 h 12"/>
                              <a:gd name="T12" fmla="*/ 0 w 10"/>
                              <a:gd name="T13" fmla="*/ 8 h 12"/>
                              <a:gd name="T14" fmla="*/ 0 w 10"/>
                              <a:gd name="T15" fmla="*/ 10 h 12"/>
                              <a:gd name="T16" fmla="*/ 2 w 10"/>
                              <a:gd name="T17" fmla="*/ 12 h 12"/>
                              <a:gd name="T18" fmla="*/ 4 w 10"/>
                              <a:gd name="T19" fmla="*/ 12 h 12"/>
                              <a:gd name="T20" fmla="*/ 8 w 10"/>
                              <a:gd name="T21" fmla="*/ 12 h 12"/>
                              <a:gd name="T22" fmla="*/ 10 w 10"/>
                              <a:gd name="T23" fmla="*/ 10 h 12"/>
                              <a:gd name="T24" fmla="*/ 10 w 10"/>
                              <a:gd name="T25" fmla="*/ 8 h 12"/>
                              <a:gd name="T26" fmla="*/ 10 w 10"/>
                              <a:gd name="T27" fmla="*/ 6 h 12"/>
                              <a:gd name="T28" fmla="*/ 10 w 10"/>
                              <a:gd name="T29" fmla="*/ 4 h 12"/>
                              <a:gd name="T30" fmla="*/ 10 w 10"/>
                              <a:gd name="T31" fmla="*/ 2 h 12"/>
                              <a:gd name="T32" fmla="*/ 8 w 10"/>
                              <a:gd name="T33" fmla="*/ 0 h 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0" h="12">
                                <a:moveTo>
                                  <a:pt x="8" y="0"/>
                                </a:moveTo>
                                <a:lnTo>
                                  <a:pt x="4" y="0"/>
                                </a:lnTo>
                                <a:lnTo>
                                  <a:pt x="2" y="0"/>
                                </a:lnTo>
                                <a:lnTo>
                                  <a:pt x="0" y="2"/>
                                </a:lnTo>
                                <a:lnTo>
                                  <a:pt x="0" y="4"/>
                                </a:lnTo>
                                <a:lnTo>
                                  <a:pt x="0" y="6"/>
                                </a:lnTo>
                                <a:lnTo>
                                  <a:pt x="0" y="8"/>
                                </a:lnTo>
                                <a:lnTo>
                                  <a:pt x="0" y="10"/>
                                </a:lnTo>
                                <a:lnTo>
                                  <a:pt x="2" y="12"/>
                                </a:lnTo>
                                <a:lnTo>
                                  <a:pt x="4" y="12"/>
                                </a:lnTo>
                                <a:lnTo>
                                  <a:pt x="8" y="12"/>
                                </a:lnTo>
                                <a:lnTo>
                                  <a:pt x="10" y="10"/>
                                </a:lnTo>
                                <a:lnTo>
                                  <a:pt x="10" y="8"/>
                                </a:lnTo>
                                <a:lnTo>
                                  <a:pt x="10" y="6"/>
                                </a:lnTo>
                                <a:lnTo>
                                  <a:pt x="10" y="4"/>
                                </a:lnTo>
                                <a:lnTo>
                                  <a:pt x="10" y="2"/>
                                </a:lnTo>
                                <a:lnTo>
                                  <a:pt x="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614" name="Freeform 441"/>
                        <wps:cNvSpPr>
                          <a:spLocks/>
                        </wps:cNvSpPr>
                        <wps:spPr bwMode="auto">
                          <a:xfrm>
                            <a:off x="676275" y="66675"/>
                            <a:ext cx="44456" cy="47607"/>
                          </a:xfrm>
                          <a:custGeom>
                            <a:avLst/>
                            <a:gdLst>
                              <a:gd name="T0" fmla="*/ 24 w 28"/>
                              <a:gd name="T1" fmla="*/ 4 h 30"/>
                              <a:gd name="T2" fmla="*/ 20 w 28"/>
                              <a:gd name="T3" fmla="*/ 0 h 30"/>
                              <a:gd name="T4" fmla="*/ 14 w 28"/>
                              <a:gd name="T5" fmla="*/ 0 h 30"/>
                              <a:gd name="T6" fmla="*/ 8 w 28"/>
                              <a:gd name="T7" fmla="*/ 0 h 30"/>
                              <a:gd name="T8" fmla="*/ 4 w 28"/>
                              <a:gd name="T9" fmla="*/ 4 h 30"/>
                              <a:gd name="T10" fmla="*/ 0 w 28"/>
                              <a:gd name="T11" fmla="*/ 8 h 30"/>
                              <a:gd name="T12" fmla="*/ 0 w 28"/>
                              <a:gd name="T13" fmla="*/ 16 h 30"/>
                              <a:gd name="T14" fmla="*/ 0 w 28"/>
                              <a:gd name="T15" fmla="*/ 22 h 30"/>
                              <a:gd name="T16" fmla="*/ 4 w 28"/>
                              <a:gd name="T17" fmla="*/ 26 h 30"/>
                              <a:gd name="T18" fmla="*/ 8 w 28"/>
                              <a:gd name="T19" fmla="*/ 30 h 30"/>
                              <a:gd name="T20" fmla="*/ 14 w 28"/>
                              <a:gd name="T21" fmla="*/ 30 h 30"/>
                              <a:gd name="T22" fmla="*/ 20 w 28"/>
                              <a:gd name="T23" fmla="*/ 30 h 30"/>
                              <a:gd name="T24" fmla="*/ 24 w 28"/>
                              <a:gd name="T25" fmla="*/ 26 h 30"/>
                              <a:gd name="T26" fmla="*/ 26 w 28"/>
                              <a:gd name="T27" fmla="*/ 22 h 30"/>
                              <a:gd name="T28" fmla="*/ 28 w 28"/>
                              <a:gd name="T29" fmla="*/ 16 h 30"/>
                              <a:gd name="T30" fmla="*/ 26 w 28"/>
                              <a:gd name="T31" fmla="*/ 8 h 30"/>
                              <a:gd name="T32" fmla="*/ 24 w 28"/>
                              <a:gd name="T33" fmla="*/ 4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8" h="30">
                                <a:moveTo>
                                  <a:pt x="24" y="4"/>
                                </a:moveTo>
                                <a:lnTo>
                                  <a:pt x="20" y="0"/>
                                </a:lnTo>
                                <a:lnTo>
                                  <a:pt x="14" y="0"/>
                                </a:lnTo>
                                <a:lnTo>
                                  <a:pt x="8" y="0"/>
                                </a:lnTo>
                                <a:lnTo>
                                  <a:pt x="4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6"/>
                                </a:lnTo>
                                <a:lnTo>
                                  <a:pt x="0" y="22"/>
                                </a:lnTo>
                                <a:lnTo>
                                  <a:pt x="4" y="26"/>
                                </a:lnTo>
                                <a:lnTo>
                                  <a:pt x="8" y="30"/>
                                </a:lnTo>
                                <a:lnTo>
                                  <a:pt x="14" y="30"/>
                                </a:lnTo>
                                <a:lnTo>
                                  <a:pt x="20" y="30"/>
                                </a:lnTo>
                                <a:lnTo>
                                  <a:pt x="24" y="26"/>
                                </a:lnTo>
                                <a:lnTo>
                                  <a:pt x="26" y="22"/>
                                </a:lnTo>
                                <a:lnTo>
                                  <a:pt x="28" y="16"/>
                                </a:lnTo>
                                <a:lnTo>
                                  <a:pt x="26" y="8"/>
                                </a:lnTo>
                                <a:lnTo>
                                  <a:pt x="24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615" name="Freeform 442"/>
                        <wps:cNvSpPr>
                          <a:spLocks/>
                        </wps:cNvSpPr>
                        <wps:spPr bwMode="auto">
                          <a:xfrm>
                            <a:off x="1438275" y="304800"/>
                            <a:ext cx="69860" cy="79346"/>
                          </a:xfrm>
                          <a:custGeom>
                            <a:avLst/>
                            <a:gdLst>
                              <a:gd name="T0" fmla="*/ 38 w 44"/>
                              <a:gd name="T1" fmla="*/ 8 h 50"/>
                              <a:gd name="T2" fmla="*/ 32 w 44"/>
                              <a:gd name="T3" fmla="*/ 2 h 50"/>
                              <a:gd name="T4" fmla="*/ 22 w 44"/>
                              <a:gd name="T5" fmla="*/ 0 h 50"/>
                              <a:gd name="T6" fmla="*/ 14 w 44"/>
                              <a:gd name="T7" fmla="*/ 2 h 50"/>
                              <a:gd name="T8" fmla="*/ 8 w 44"/>
                              <a:gd name="T9" fmla="*/ 8 h 50"/>
                              <a:gd name="T10" fmla="*/ 2 w 44"/>
                              <a:gd name="T11" fmla="*/ 16 h 50"/>
                              <a:gd name="T12" fmla="*/ 0 w 44"/>
                              <a:gd name="T13" fmla="*/ 26 h 50"/>
                              <a:gd name="T14" fmla="*/ 2 w 44"/>
                              <a:gd name="T15" fmla="*/ 34 h 50"/>
                              <a:gd name="T16" fmla="*/ 8 w 44"/>
                              <a:gd name="T17" fmla="*/ 42 h 50"/>
                              <a:gd name="T18" fmla="*/ 14 w 44"/>
                              <a:gd name="T19" fmla="*/ 48 h 50"/>
                              <a:gd name="T20" fmla="*/ 22 w 44"/>
                              <a:gd name="T21" fmla="*/ 50 h 50"/>
                              <a:gd name="T22" fmla="*/ 32 w 44"/>
                              <a:gd name="T23" fmla="*/ 48 h 50"/>
                              <a:gd name="T24" fmla="*/ 38 w 44"/>
                              <a:gd name="T25" fmla="*/ 42 h 50"/>
                              <a:gd name="T26" fmla="*/ 42 w 44"/>
                              <a:gd name="T27" fmla="*/ 34 h 50"/>
                              <a:gd name="T28" fmla="*/ 44 w 44"/>
                              <a:gd name="T29" fmla="*/ 26 h 50"/>
                              <a:gd name="T30" fmla="*/ 42 w 44"/>
                              <a:gd name="T31" fmla="*/ 16 h 50"/>
                              <a:gd name="T32" fmla="*/ 38 w 44"/>
                              <a:gd name="T33" fmla="*/ 8 h 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44" h="50">
                                <a:moveTo>
                                  <a:pt x="38" y="8"/>
                                </a:moveTo>
                                <a:lnTo>
                                  <a:pt x="32" y="2"/>
                                </a:lnTo>
                                <a:lnTo>
                                  <a:pt x="22" y="0"/>
                                </a:lnTo>
                                <a:lnTo>
                                  <a:pt x="14" y="2"/>
                                </a:lnTo>
                                <a:lnTo>
                                  <a:pt x="8" y="8"/>
                                </a:lnTo>
                                <a:lnTo>
                                  <a:pt x="2" y="16"/>
                                </a:lnTo>
                                <a:lnTo>
                                  <a:pt x="0" y="26"/>
                                </a:lnTo>
                                <a:lnTo>
                                  <a:pt x="2" y="34"/>
                                </a:lnTo>
                                <a:lnTo>
                                  <a:pt x="8" y="42"/>
                                </a:lnTo>
                                <a:lnTo>
                                  <a:pt x="14" y="48"/>
                                </a:lnTo>
                                <a:lnTo>
                                  <a:pt x="22" y="50"/>
                                </a:lnTo>
                                <a:lnTo>
                                  <a:pt x="32" y="48"/>
                                </a:lnTo>
                                <a:lnTo>
                                  <a:pt x="38" y="42"/>
                                </a:lnTo>
                                <a:lnTo>
                                  <a:pt x="42" y="34"/>
                                </a:lnTo>
                                <a:lnTo>
                                  <a:pt x="44" y="26"/>
                                </a:lnTo>
                                <a:lnTo>
                                  <a:pt x="42" y="16"/>
                                </a:lnTo>
                                <a:lnTo>
                                  <a:pt x="38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616" name="Freeform 443"/>
                        <wps:cNvSpPr>
                          <a:spLocks/>
                        </wps:cNvSpPr>
                        <wps:spPr bwMode="auto">
                          <a:xfrm>
                            <a:off x="1562100" y="161925"/>
                            <a:ext cx="57158" cy="60303"/>
                          </a:xfrm>
                          <a:custGeom>
                            <a:avLst/>
                            <a:gdLst>
                              <a:gd name="T0" fmla="*/ 32 w 36"/>
                              <a:gd name="T1" fmla="*/ 4 h 38"/>
                              <a:gd name="T2" fmla="*/ 26 w 36"/>
                              <a:gd name="T3" fmla="*/ 0 h 38"/>
                              <a:gd name="T4" fmla="*/ 18 w 36"/>
                              <a:gd name="T5" fmla="*/ 0 h 38"/>
                              <a:gd name="T6" fmla="*/ 12 w 36"/>
                              <a:gd name="T7" fmla="*/ 0 h 38"/>
                              <a:gd name="T8" fmla="*/ 6 w 36"/>
                              <a:gd name="T9" fmla="*/ 4 h 38"/>
                              <a:gd name="T10" fmla="*/ 2 w 36"/>
                              <a:gd name="T11" fmla="*/ 12 h 38"/>
                              <a:gd name="T12" fmla="*/ 0 w 36"/>
                              <a:gd name="T13" fmla="*/ 18 h 38"/>
                              <a:gd name="T14" fmla="*/ 2 w 36"/>
                              <a:gd name="T15" fmla="*/ 26 h 38"/>
                              <a:gd name="T16" fmla="*/ 6 w 36"/>
                              <a:gd name="T17" fmla="*/ 32 h 38"/>
                              <a:gd name="T18" fmla="*/ 12 w 36"/>
                              <a:gd name="T19" fmla="*/ 36 h 38"/>
                              <a:gd name="T20" fmla="*/ 18 w 36"/>
                              <a:gd name="T21" fmla="*/ 38 h 38"/>
                              <a:gd name="T22" fmla="*/ 26 w 36"/>
                              <a:gd name="T23" fmla="*/ 36 h 38"/>
                              <a:gd name="T24" fmla="*/ 32 w 36"/>
                              <a:gd name="T25" fmla="*/ 32 h 38"/>
                              <a:gd name="T26" fmla="*/ 36 w 36"/>
                              <a:gd name="T27" fmla="*/ 26 h 38"/>
                              <a:gd name="T28" fmla="*/ 36 w 36"/>
                              <a:gd name="T29" fmla="*/ 18 h 38"/>
                              <a:gd name="T30" fmla="*/ 36 w 36"/>
                              <a:gd name="T31" fmla="*/ 12 h 38"/>
                              <a:gd name="T32" fmla="*/ 32 w 36"/>
                              <a:gd name="T33" fmla="*/ 4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32" y="4"/>
                                </a:moveTo>
                                <a:lnTo>
                                  <a:pt x="26" y="0"/>
                                </a:lnTo>
                                <a:lnTo>
                                  <a:pt x="18" y="0"/>
                                </a:lnTo>
                                <a:lnTo>
                                  <a:pt x="12" y="0"/>
                                </a:lnTo>
                                <a:lnTo>
                                  <a:pt x="6" y="4"/>
                                </a:lnTo>
                                <a:lnTo>
                                  <a:pt x="2" y="12"/>
                                </a:lnTo>
                                <a:lnTo>
                                  <a:pt x="0" y="18"/>
                                </a:lnTo>
                                <a:lnTo>
                                  <a:pt x="2" y="26"/>
                                </a:lnTo>
                                <a:lnTo>
                                  <a:pt x="6" y="32"/>
                                </a:lnTo>
                                <a:lnTo>
                                  <a:pt x="12" y="36"/>
                                </a:lnTo>
                                <a:lnTo>
                                  <a:pt x="18" y="38"/>
                                </a:lnTo>
                                <a:lnTo>
                                  <a:pt x="26" y="36"/>
                                </a:lnTo>
                                <a:lnTo>
                                  <a:pt x="32" y="32"/>
                                </a:lnTo>
                                <a:lnTo>
                                  <a:pt x="36" y="26"/>
                                </a:lnTo>
                                <a:lnTo>
                                  <a:pt x="36" y="18"/>
                                </a:lnTo>
                                <a:lnTo>
                                  <a:pt x="36" y="12"/>
                                </a:lnTo>
                                <a:lnTo>
                                  <a:pt x="3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617" name="Freeform 444"/>
                        <wps:cNvSpPr>
                          <a:spLocks/>
                        </wps:cNvSpPr>
                        <wps:spPr bwMode="auto">
                          <a:xfrm>
                            <a:off x="1162050" y="704850"/>
                            <a:ext cx="39693" cy="49194"/>
                          </a:xfrm>
                          <a:custGeom>
                            <a:avLst/>
                            <a:gdLst>
                              <a:gd name="T0" fmla="*/ 23 w 25"/>
                              <a:gd name="T1" fmla="*/ 7 h 31"/>
                              <a:gd name="T2" fmla="*/ 17 w 25"/>
                              <a:gd name="T3" fmla="*/ 2 h 31"/>
                              <a:gd name="T4" fmla="*/ 13 w 25"/>
                              <a:gd name="T5" fmla="*/ 0 h 31"/>
                              <a:gd name="T6" fmla="*/ 6 w 25"/>
                              <a:gd name="T7" fmla="*/ 2 h 31"/>
                              <a:gd name="T8" fmla="*/ 3 w 25"/>
                              <a:gd name="T9" fmla="*/ 7 h 31"/>
                              <a:gd name="T10" fmla="*/ 0 w 25"/>
                              <a:gd name="T11" fmla="*/ 11 h 31"/>
                              <a:gd name="T12" fmla="*/ 0 w 25"/>
                              <a:gd name="T13" fmla="*/ 17 h 31"/>
                              <a:gd name="T14" fmla="*/ 0 w 25"/>
                              <a:gd name="T15" fmla="*/ 21 h 31"/>
                              <a:gd name="T16" fmla="*/ 3 w 25"/>
                              <a:gd name="T17" fmla="*/ 27 h 31"/>
                              <a:gd name="T18" fmla="*/ 6 w 25"/>
                              <a:gd name="T19" fmla="*/ 29 h 31"/>
                              <a:gd name="T20" fmla="*/ 13 w 25"/>
                              <a:gd name="T21" fmla="*/ 31 h 31"/>
                              <a:gd name="T22" fmla="*/ 17 w 25"/>
                              <a:gd name="T23" fmla="*/ 29 h 31"/>
                              <a:gd name="T24" fmla="*/ 23 w 25"/>
                              <a:gd name="T25" fmla="*/ 27 h 31"/>
                              <a:gd name="T26" fmla="*/ 25 w 25"/>
                              <a:gd name="T27" fmla="*/ 21 h 31"/>
                              <a:gd name="T28" fmla="*/ 25 w 25"/>
                              <a:gd name="T29" fmla="*/ 17 h 31"/>
                              <a:gd name="T30" fmla="*/ 25 w 25"/>
                              <a:gd name="T31" fmla="*/ 11 h 31"/>
                              <a:gd name="T32" fmla="*/ 23 w 25"/>
                              <a:gd name="T33" fmla="*/ 7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5" h="31">
                                <a:moveTo>
                                  <a:pt x="23" y="7"/>
                                </a:moveTo>
                                <a:lnTo>
                                  <a:pt x="17" y="2"/>
                                </a:lnTo>
                                <a:lnTo>
                                  <a:pt x="13" y="0"/>
                                </a:lnTo>
                                <a:lnTo>
                                  <a:pt x="6" y="2"/>
                                </a:lnTo>
                                <a:lnTo>
                                  <a:pt x="3" y="7"/>
                                </a:lnTo>
                                <a:lnTo>
                                  <a:pt x="0" y="11"/>
                                </a:lnTo>
                                <a:lnTo>
                                  <a:pt x="0" y="17"/>
                                </a:lnTo>
                                <a:lnTo>
                                  <a:pt x="0" y="21"/>
                                </a:lnTo>
                                <a:lnTo>
                                  <a:pt x="3" y="27"/>
                                </a:lnTo>
                                <a:lnTo>
                                  <a:pt x="6" y="29"/>
                                </a:lnTo>
                                <a:lnTo>
                                  <a:pt x="13" y="31"/>
                                </a:lnTo>
                                <a:lnTo>
                                  <a:pt x="17" y="29"/>
                                </a:lnTo>
                                <a:lnTo>
                                  <a:pt x="23" y="27"/>
                                </a:lnTo>
                                <a:lnTo>
                                  <a:pt x="25" y="21"/>
                                </a:lnTo>
                                <a:lnTo>
                                  <a:pt x="25" y="17"/>
                                </a:lnTo>
                                <a:lnTo>
                                  <a:pt x="25" y="11"/>
                                </a:lnTo>
                                <a:lnTo>
                                  <a:pt x="23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618" name="Freeform 445"/>
                        <wps:cNvSpPr>
                          <a:spLocks/>
                        </wps:cNvSpPr>
                        <wps:spPr bwMode="auto">
                          <a:xfrm>
                            <a:off x="0" y="914090"/>
                            <a:ext cx="638245" cy="1161620"/>
                          </a:xfrm>
                          <a:custGeom>
                            <a:avLst/>
                            <a:gdLst>
                              <a:gd name="T0" fmla="*/ 53 w 396"/>
                              <a:gd name="T1" fmla="*/ 664 h 732"/>
                              <a:gd name="T2" fmla="*/ 94 w 396"/>
                              <a:gd name="T3" fmla="*/ 664 h 732"/>
                              <a:gd name="T4" fmla="*/ 104 w 396"/>
                              <a:gd name="T5" fmla="*/ 668 h 732"/>
                              <a:gd name="T6" fmla="*/ 87 w 396"/>
                              <a:gd name="T7" fmla="*/ 692 h 732"/>
                              <a:gd name="T8" fmla="*/ 87 w 396"/>
                              <a:gd name="T9" fmla="*/ 724 h 732"/>
                              <a:gd name="T10" fmla="*/ 126 w 396"/>
                              <a:gd name="T11" fmla="*/ 732 h 732"/>
                              <a:gd name="T12" fmla="*/ 176 w 396"/>
                              <a:gd name="T13" fmla="*/ 732 h 732"/>
                              <a:gd name="T14" fmla="*/ 194 w 396"/>
                              <a:gd name="T15" fmla="*/ 714 h 732"/>
                              <a:gd name="T16" fmla="*/ 188 w 396"/>
                              <a:gd name="T17" fmla="*/ 684 h 732"/>
                              <a:gd name="T18" fmla="*/ 180 w 396"/>
                              <a:gd name="T19" fmla="*/ 662 h 732"/>
                              <a:gd name="T20" fmla="*/ 194 w 396"/>
                              <a:gd name="T21" fmla="*/ 640 h 732"/>
                              <a:gd name="T22" fmla="*/ 230 w 396"/>
                              <a:gd name="T23" fmla="*/ 638 h 732"/>
                              <a:gd name="T24" fmla="*/ 281 w 396"/>
                              <a:gd name="T25" fmla="*/ 648 h 732"/>
                              <a:gd name="T26" fmla="*/ 334 w 396"/>
                              <a:gd name="T27" fmla="*/ 656 h 732"/>
                              <a:gd name="T28" fmla="*/ 378 w 396"/>
                              <a:gd name="T29" fmla="*/ 656 h 732"/>
                              <a:gd name="T30" fmla="*/ 396 w 396"/>
                              <a:gd name="T31" fmla="*/ 640 h 732"/>
                              <a:gd name="T32" fmla="*/ 384 w 396"/>
                              <a:gd name="T33" fmla="*/ 619 h 732"/>
                              <a:gd name="T34" fmla="*/ 352 w 396"/>
                              <a:gd name="T35" fmla="*/ 591 h 732"/>
                              <a:gd name="T36" fmla="*/ 316 w 396"/>
                              <a:gd name="T37" fmla="*/ 563 h 732"/>
                              <a:gd name="T38" fmla="*/ 285 w 396"/>
                              <a:gd name="T39" fmla="*/ 539 h 732"/>
                              <a:gd name="T40" fmla="*/ 259 w 396"/>
                              <a:gd name="T41" fmla="*/ 506 h 732"/>
                              <a:gd name="T42" fmla="*/ 261 w 396"/>
                              <a:gd name="T43" fmla="*/ 468 h 732"/>
                              <a:gd name="T44" fmla="*/ 302 w 396"/>
                              <a:gd name="T45" fmla="*/ 446 h 732"/>
                              <a:gd name="T46" fmla="*/ 316 w 396"/>
                              <a:gd name="T47" fmla="*/ 420 h 732"/>
                              <a:gd name="T48" fmla="*/ 271 w 396"/>
                              <a:gd name="T49" fmla="*/ 385 h 732"/>
                              <a:gd name="T50" fmla="*/ 218 w 396"/>
                              <a:gd name="T51" fmla="*/ 339 h 732"/>
                              <a:gd name="T52" fmla="*/ 196 w 396"/>
                              <a:gd name="T53" fmla="*/ 299 h 732"/>
                              <a:gd name="T54" fmla="*/ 204 w 396"/>
                              <a:gd name="T55" fmla="*/ 274 h 732"/>
                              <a:gd name="T56" fmla="*/ 226 w 396"/>
                              <a:gd name="T57" fmla="*/ 260 h 732"/>
                              <a:gd name="T58" fmla="*/ 236 w 396"/>
                              <a:gd name="T59" fmla="*/ 250 h 732"/>
                              <a:gd name="T60" fmla="*/ 214 w 396"/>
                              <a:gd name="T61" fmla="*/ 224 h 732"/>
                              <a:gd name="T62" fmla="*/ 170 w 396"/>
                              <a:gd name="T63" fmla="*/ 161 h 732"/>
                              <a:gd name="T64" fmla="*/ 142 w 396"/>
                              <a:gd name="T65" fmla="*/ 81 h 732"/>
                              <a:gd name="T66" fmla="*/ 134 w 396"/>
                              <a:gd name="T67" fmla="*/ 32 h 732"/>
                              <a:gd name="T68" fmla="*/ 118 w 396"/>
                              <a:gd name="T69" fmla="*/ 4 h 732"/>
                              <a:gd name="T70" fmla="*/ 106 w 396"/>
                              <a:gd name="T71" fmla="*/ 4 h 732"/>
                              <a:gd name="T72" fmla="*/ 96 w 396"/>
                              <a:gd name="T73" fmla="*/ 58 h 732"/>
                              <a:gd name="T74" fmla="*/ 55 w 396"/>
                              <a:gd name="T75" fmla="*/ 165 h 732"/>
                              <a:gd name="T76" fmla="*/ 12 w 396"/>
                              <a:gd name="T77" fmla="*/ 234 h 732"/>
                              <a:gd name="T78" fmla="*/ 0 w 396"/>
                              <a:gd name="T79" fmla="*/ 248 h 732"/>
                              <a:gd name="T80" fmla="*/ 6 w 396"/>
                              <a:gd name="T81" fmla="*/ 274 h 732"/>
                              <a:gd name="T82" fmla="*/ 36 w 396"/>
                              <a:gd name="T83" fmla="*/ 311 h 732"/>
                              <a:gd name="T84" fmla="*/ 8 w 396"/>
                              <a:gd name="T85" fmla="*/ 367 h 732"/>
                              <a:gd name="T86" fmla="*/ 10 w 396"/>
                              <a:gd name="T87" fmla="*/ 488 h 732"/>
                              <a:gd name="T88" fmla="*/ 22 w 396"/>
                              <a:gd name="T89" fmla="*/ 517 h 732"/>
                              <a:gd name="T90" fmla="*/ 0 w 396"/>
                              <a:gd name="T91" fmla="*/ 537 h 732"/>
                              <a:gd name="T92" fmla="*/ 20 w 396"/>
                              <a:gd name="T93" fmla="*/ 664 h 7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396" h="732">
                                <a:moveTo>
                                  <a:pt x="20" y="664"/>
                                </a:moveTo>
                                <a:lnTo>
                                  <a:pt x="36" y="664"/>
                                </a:lnTo>
                                <a:lnTo>
                                  <a:pt x="53" y="664"/>
                                </a:lnTo>
                                <a:lnTo>
                                  <a:pt x="67" y="664"/>
                                </a:lnTo>
                                <a:lnTo>
                                  <a:pt x="79" y="664"/>
                                </a:lnTo>
                                <a:lnTo>
                                  <a:pt x="94" y="664"/>
                                </a:lnTo>
                                <a:lnTo>
                                  <a:pt x="102" y="664"/>
                                </a:lnTo>
                                <a:lnTo>
                                  <a:pt x="106" y="666"/>
                                </a:lnTo>
                                <a:lnTo>
                                  <a:pt x="104" y="668"/>
                                </a:lnTo>
                                <a:lnTo>
                                  <a:pt x="98" y="674"/>
                                </a:lnTo>
                                <a:lnTo>
                                  <a:pt x="92" y="682"/>
                                </a:lnTo>
                                <a:lnTo>
                                  <a:pt x="87" y="692"/>
                                </a:lnTo>
                                <a:lnTo>
                                  <a:pt x="81" y="704"/>
                                </a:lnTo>
                                <a:lnTo>
                                  <a:pt x="81" y="716"/>
                                </a:lnTo>
                                <a:lnTo>
                                  <a:pt x="87" y="724"/>
                                </a:lnTo>
                                <a:lnTo>
                                  <a:pt x="96" y="728"/>
                                </a:lnTo>
                                <a:lnTo>
                                  <a:pt x="110" y="730"/>
                                </a:lnTo>
                                <a:lnTo>
                                  <a:pt x="126" y="732"/>
                                </a:lnTo>
                                <a:lnTo>
                                  <a:pt x="144" y="732"/>
                                </a:lnTo>
                                <a:lnTo>
                                  <a:pt x="162" y="730"/>
                                </a:lnTo>
                                <a:lnTo>
                                  <a:pt x="176" y="732"/>
                                </a:lnTo>
                                <a:lnTo>
                                  <a:pt x="188" y="730"/>
                                </a:lnTo>
                                <a:lnTo>
                                  <a:pt x="192" y="724"/>
                                </a:lnTo>
                                <a:lnTo>
                                  <a:pt x="194" y="714"/>
                                </a:lnTo>
                                <a:lnTo>
                                  <a:pt x="194" y="704"/>
                                </a:lnTo>
                                <a:lnTo>
                                  <a:pt x="190" y="694"/>
                                </a:lnTo>
                                <a:lnTo>
                                  <a:pt x="188" y="684"/>
                                </a:lnTo>
                                <a:lnTo>
                                  <a:pt x="184" y="678"/>
                                </a:lnTo>
                                <a:lnTo>
                                  <a:pt x="182" y="676"/>
                                </a:lnTo>
                                <a:lnTo>
                                  <a:pt x="180" y="662"/>
                                </a:lnTo>
                                <a:lnTo>
                                  <a:pt x="180" y="652"/>
                                </a:lnTo>
                                <a:lnTo>
                                  <a:pt x="186" y="644"/>
                                </a:lnTo>
                                <a:lnTo>
                                  <a:pt x="194" y="640"/>
                                </a:lnTo>
                                <a:lnTo>
                                  <a:pt x="204" y="638"/>
                                </a:lnTo>
                                <a:lnTo>
                                  <a:pt x="216" y="638"/>
                                </a:lnTo>
                                <a:lnTo>
                                  <a:pt x="230" y="638"/>
                                </a:lnTo>
                                <a:lnTo>
                                  <a:pt x="247" y="640"/>
                                </a:lnTo>
                                <a:lnTo>
                                  <a:pt x="263" y="644"/>
                                </a:lnTo>
                                <a:lnTo>
                                  <a:pt x="281" y="648"/>
                                </a:lnTo>
                                <a:lnTo>
                                  <a:pt x="298" y="650"/>
                                </a:lnTo>
                                <a:lnTo>
                                  <a:pt x="316" y="654"/>
                                </a:lnTo>
                                <a:lnTo>
                                  <a:pt x="334" y="656"/>
                                </a:lnTo>
                                <a:lnTo>
                                  <a:pt x="350" y="658"/>
                                </a:lnTo>
                                <a:lnTo>
                                  <a:pt x="364" y="658"/>
                                </a:lnTo>
                                <a:lnTo>
                                  <a:pt x="378" y="656"/>
                                </a:lnTo>
                                <a:lnTo>
                                  <a:pt x="388" y="652"/>
                                </a:lnTo>
                                <a:lnTo>
                                  <a:pt x="394" y="646"/>
                                </a:lnTo>
                                <a:lnTo>
                                  <a:pt x="396" y="640"/>
                                </a:lnTo>
                                <a:lnTo>
                                  <a:pt x="394" y="634"/>
                                </a:lnTo>
                                <a:lnTo>
                                  <a:pt x="390" y="626"/>
                                </a:lnTo>
                                <a:lnTo>
                                  <a:pt x="384" y="619"/>
                                </a:lnTo>
                                <a:lnTo>
                                  <a:pt x="374" y="611"/>
                                </a:lnTo>
                                <a:lnTo>
                                  <a:pt x="364" y="601"/>
                                </a:lnTo>
                                <a:lnTo>
                                  <a:pt x="352" y="591"/>
                                </a:lnTo>
                                <a:lnTo>
                                  <a:pt x="340" y="583"/>
                                </a:lnTo>
                                <a:lnTo>
                                  <a:pt x="328" y="573"/>
                                </a:lnTo>
                                <a:lnTo>
                                  <a:pt x="316" y="563"/>
                                </a:lnTo>
                                <a:lnTo>
                                  <a:pt x="304" y="555"/>
                                </a:lnTo>
                                <a:lnTo>
                                  <a:pt x="294" y="547"/>
                                </a:lnTo>
                                <a:lnTo>
                                  <a:pt x="285" y="539"/>
                                </a:lnTo>
                                <a:lnTo>
                                  <a:pt x="277" y="531"/>
                                </a:lnTo>
                                <a:lnTo>
                                  <a:pt x="267" y="517"/>
                                </a:lnTo>
                                <a:lnTo>
                                  <a:pt x="259" y="506"/>
                                </a:lnTo>
                                <a:lnTo>
                                  <a:pt x="255" y="492"/>
                                </a:lnTo>
                                <a:lnTo>
                                  <a:pt x="255" y="480"/>
                                </a:lnTo>
                                <a:lnTo>
                                  <a:pt x="261" y="468"/>
                                </a:lnTo>
                                <a:lnTo>
                                  <a:pt x="269" y="460"/>
                                </a:lnTo>
                                <a:lnTo>
                                  <a:pt x="283" y="452"/>
                                </a:lnTo>
                                <a:lnTo>
                                  <a:pt x="302" y="446"/>
                                </a:lnTo>
                                <a:lnTo>
                                  <a:pt x="316" y="438"/>
                                </a:lnTo>
                                <a:lnTo>
                                  <a:pt x="322" y="430"/>
                                </a:lnTo>
                                <a:lnTo>
                                  <a:pt x="316" y="420"/>
                                </a:lnTo>
                                <a:lnTo>
                                  <a:pt x="306" y="410"/>
                                </a:lnTo>
                                <a:lnTo>
                                  <a:pt x="290" y="398"/>
                                </a:lnTo>
                                <a:lnTo>
                                  <a:pt x="271" y="385"/>
                                </a:lnTo>
                                <a:lnTo>
                                  <a:pt x="251" y="371"/>
                                </a:lnTo>
                                <a:lnTo>
                                  <a:pt x="232" y="355"/>
                                </a:lnTo>
                                <a:lnTo>
                                  <a:pt x="218" y="339"/>
                                </a:lnTo>
                                <a:lnTo>
                                  <a:pt x="206" y="325"/>
                                </a:lnTo>
                                <a:lnTo>
                                  <a:pt x="200" y="311"/>
                                </a:lnTo>
                                <a:lnTo>
                                  <a:pt x="196" y="299"/>
                                </a:lnTo>
                                <a:lnTo>
                                  <a:pt x="196" y="289"/>
                                </a:lnTo>
                                <a:lnTo>
                                  <a:pt x="198" y="280"/>
                                </a:lnTo>
                                <a:lnTo>
                                  <a:pt x="204" y="274"/>
                                </a:lnTo>
                                <a:lnTo>
                                  <a:pt x="210" y="268"/>
                                </a:lnTo>
                                <a:lnTo>
                                  <a:pt x="218" y="264"/>
                                </a:lnTo>
                                <a:lnTo>
                                  <a:pt x="226" y="260"/>
                                </a:lnTo>
                                <a:lnTo>
                                  <a:pt x="232" y="258"/>
                                </a:lnTo>
                                <a:lnTo>
                                  <a:pt x="236" y="254"/>
                                </a:lnTo>
                                <a:lnTo>
                                  <a:pt x="236" y="250"/>
                                </a:lnTo>
                                <a:lnTo>
                                  <a:pt x="232" y="244"/>
                                </a:lnTo>
                                <a:lnTo>
                                  <a:pt x="226" y="234"/>
                                </a:lnTo>
                                <a:lnTo>
                                  <a:pt x="214" y="224"/>
                                </a:lnTo>
                                <a:lnTo>
                                  <a:pt x="198" y="208"/>
                                </a:lnTo>
                                <a:lnTo>
                                  <a:pt x="184" y="186"/>
                                </a:lnTo>
                                <a:lnTo>
                                  <a:pt x="170" y="161"/>
                                </a:lnTo>
                                <a:lnTo>
                                  <a:pt x="160" y="133"/>
                                </a:lnTo>
                                <a:lnTo>
                                  <a:pt x="148" y="105"/>
                                </a:lnTo>
                                <a:lnTo>
                                  <a:pt x="142" y="81"/>
                                </a:lnTo>
                                <a:lnTo>
                                  <a:pt x="136" y="60"/>
                                </a:lnTo>
                                <a:lnTo>
                                  <a:pt x="134" y="44"/>
                                </a:lnTo>
                                <a:lnTo>
                                  <a:pt x="134" y="32"/>
                                </a:lnTo>
                                <a:lnTo>
                                  <a:pt x="130" y="22"/>
                                </a:lnTo>
                                <a:lnTo>
                                  <a:pt x="124" y="12"/>
                                </a:lnTo>
                                <a:lnTo>
                                  <a:pt x="118" y="4"/>
                                </a:lnTo>
                                <a:lnTo>
                                  <a:pt x="114" y="0"/>
                                </a:lnTo>
                                <a:lnTo>
                                  <a:pt x="108" y="0"/>
                                </a:lnTo>
                                <a:lnTo>
                                  <a:pt x="106" y="4"/>
                                </a:lnTo>
                                <a:lnTo>
                                  <a:pt x="106" y="12"/>
                                </a:lnTo>
                                <a:lnTo>
                                  <a:pt x="104" y="30"/>
                                </a:lnTo>
                                <a:lnTo>
                                  <a:pt x="96" y="58"/>
                                </a:lnTo>
                                <a:lnTo>
                                  <a:pt x="85" y="91"/>
                                </a:lnTo>
                                <a:lnTo>
                                  <a:pt x="71" y="127"/>
                                </a:lnTo>
                                <a:lnTo>
                                  <a:pt x="55" y="165"/>
                                </a:lnTo>
                                <a:lnTo>
                                  <a:pt x="36" y="196"/>
                                </a:lnTo>
                                <a:lnTo>
                                  <a:pt x="24" y="220"/>
                                </a:lnTo>
                                <a:lnTo>
                                  <a:pt x="12" y="234"/>
                                </a:lnTo>
                                <a:lnTo>
                                  <a:pt x="6" y="242"/>
                                </a:lnTo>
                                <a:lnTo>
                                  <a:pt x="0" y="248"/>
                                </a:lnTo>
                                <a:lnTo>
                                  <a:pt x="0" y="248"/>
                                </a:lnTo>
                                <a:lnTo>
                                  <a:pt x="0" y="266"/>
                                </a:lnTo>
                                <a:lnTo>
                                  <a:pt x="0" y="266"/>
                                </a:lnTo>
                                <a:lnTo>
                                  <a:pt x="6" y="274"/>
                                </a:lnTo>
                                <a:lnTo>
                                  <a:pt x="14" y="282"/>
                                </a:lnTo>
                                <a:lnTo>
                                  <a:pt x="24" y="293"/>
                                </a:lnTo>
                                <a:lnTo>
                                  <a:pt x="36" y="311"/>
                                </a:lnTo>
                                <a:lnTo>
                                  <a:pt x="34" y="331"/>
                                </a:lnTo>
                                <a:lnTo>
                                  <a:pt x="24" y="349"/>
                                </a:lnTo>
                                <a:lnTo>
                                  <a:pt x="8" y="367"/>
                                </a:lnTo>
                                <a:lnTo>
                                  <a:pt x="0" y="375"/>
                                </a:lnTo>
                                <a:lnTo>
                                  <a:pt x="0" y="480"/>
                                </a:lnTo>
                                <a:lnTo>
                                  <a:pt x="10" y="488"/>
                                </a:lnTo>
                                <a:lnTo>
                                  <a:pt x="20" y="502"/>
                                </a:lnTo>
                                <a:lnTo>
                                  <a:pt x="24" y="508"/>
                                </a:lnTo>
                                <a:lnTo>
                                  <a:pt x="22" y="517"/>
                                </a:lnTo>
                                <a:lnTo>
                                  <a:pt x="16" y="523"/>
                                </a:lnTo>
                                <a:lnTo>
                                  <a:pt x="8" y="531"/>
                                </a:lnTo>
                                <a:lnTo>
                                  <a:pt x="0" y="537"/>
                                </a:lnTo>
                                <a:lnTo>
                                  <a:pt x="0" y="662"/>
                                </a:lnTo>
                                <a:lnTo>
                                  <a:pt x="2" y="662"/>
                                </a:lnTo>
                                <a:lnTo>
                                  <a:pt x="20" y="6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619" name="Freeform 446"/>
                        <wps:cNvSpPr>
                          <a:spLocks/>
                        </wps:cNvSpPr>
                        <wps:spPr bwMode="auto">
                          <a:xfrm>
                            <a:off x="171450" y="1866900"/>
                            <a:ext cx="104790" cy="176147"/>
                          </a:xfrm>
                          <a:custGeom>
                            <a:avLst/>
                            <a:gdLst>
                              <a:gd name="T0" fmla="*/ 22 w 66"/>
                              <a:gd name="T1" fmla="*/ 0 h 111"/>
                              <a:gd name="T2" fmla="*/ 22 w 66"/>
                              <a:gd name="T3" fmla="*/ 10 h 111"/>
                              <a:gd name="T4" fmla="*/ 18 w 66"/>
                              <a:gd name="T5" fmla="*/ 37 h 111"/>
                              <a:gd name="T6" fmla="*/ 12 w 66"/>
                              <a:gd name="T7" fmla="*/ 71 h 111"/>
                              <a:gd name="T8" fmla="*/ 0 w 66"/>
                              <a:gd name="T9" fmla="*/ 99 h 111"/>
                              <a:gd name="T10" fmla="*/ 36 w 66"/>
                              <a:gd name="T11" fmla="*/ 111 h 111"/>
                              <a:gd name="T12" fmla="*/ 44 w 66"/>
                              <a:gd name="T13" fmla="*/ 89 h 111"/>
                              <a:gd name="T14" fmla="*/ 66 w 66"/>
                              <a:gd name="T15" fmla="*/ 105 h 111"/>
                              <a:gd name="T16" fmla="*/ 52 w 66"/>
                              <a:gd name="T17" fmla="*/ 22 h 111"/>
                              <a:gd name="T18" fmla="*/ 22 w 66"/>
                              <a:gd name="T19" fmla="*/ 0 h 1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66" h="111">
                                <a:moveTo>
                                  <a:pt x="22" y="0"/>
                                </a:moveTo>
                                <a:lnTo>
                                  <a:pt x="22" y="10"/>
                                </a:lnTo>
                                <a:lnTo>
                                  <a:pt x="18" y="37"/>
                                </a:lnTo>
                                <a:lnTo>
                                  <a:pt x="12" y="71"/>
                                </a:lnTo>
                                <a:lnTo>
                                  <a:pt x="0" y="99"/>
                                </a:lnTo>
                                <a:lnTo>
                                  <a:pt x="36" y="111"/>
                                </a:lnTo>
                                <a:lnTo>
                                  <a:pt x="44" y="89"/>
                                </a:lnTo>
                                <a:lnTo>
                                  <a:pt x="66" y="105"/>
                                </a:lnTo>
                                <a:lnTo>
                                  <a:pt x="52" y="22"/>
                                </a:lnTo>
                                <a:lnTo>
                                  <a:pt x="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620" name="Freeform 447"/>
                        <wps:cNvSpPr>
                          <a:spLocks/>
                        </wps:cNvSpPr>
                        <wps:spPr bwMode="auto">
                          <a:xfrm>
                            <a:off x="0" y="952338"/>
                            <a:ext cx="585860" cy="985473"/>
                          </a:xfrm>
                          <a:custGeom>
                            <a:avLst/>
                            <a:gdLst>
                              <a:gd name="T0" fmla="*/ 98 w 363"/>
                              <a:gd name="T1" fmla="*/ 619 h 621"/>
                              <a:gd name="T2" fmla="*/ 112 w 363"/>
                              <a:gd name="T3" fmla="*/ 615 h 621"/>
                              <a:gd name="T4" fmla="*/ 136 w 363"/>
                              <a:gd name="T5" fmla="*/ 609 h 621"/>
                              <a:gd name="T6" fmla="*/ 166 w 363"/>
                              <a:gd name="T7" fmla="*/ 603 h 621"/>
                              <a:gd name="T8" fmla="*/ 206 w 363"/>
                              <a:gd name="T9" fmla="*/ 599 h 621"/>
                              <a:gd name="T10" fmla="*/ 252 w 363"/>
                              <a:gd name="T11" fmla="*/ 599 h 621"/>
                              <a:gd name="T12" fmla="*/ 303 w 363"/>
                              <a:gd name="T13" fmla="*/ 601 h 621"/>
                              <a:gd name="T14" fmla="*/ 363 w 363"/>
                              <a:gd name="T15" fmla="*/ 611 h 621"/>
                              <a:gd name="T16" fmla="*/ 341 w 363"/>
                              <a:gd name="T17" fmla="*/ 596 h 621"/>
                              <a:gd name="T18" fmla="*/ 293 w 363"/>
                              <a:gd name="T19" fmla="*/ 554 h 621"/>
                              <a:gd name="T20" fmla="*/ 250 w 363"/>
                              <a:gd name="T21" fmla="*/ 493 h 621"/>
                              <a:gd name="T22" fmla="*/ 238 w 363"/>
                              <a:gd name="T23" fmla="*/ 420 h 621"/>
                              <a:gd name="T24" fmla="*/ 295 w 363"/>
                              <a:gd name="T25" fmla="*/ 402 h 621"/>
                              <a:gd name="T26" fmla="*/ 262 w 363"/>
                              <a:gd name="T27" fmla="*/ 380 h 621"/>
                              <a:gd name="T28" fmla="*/ 216 w 363"/>
                              <a:gd name="T29" fmla="*/ 337 h 621"/>
                              <a:gd name="T30" fmla="*/ 178 w 363"/>
                              <a:gd name="T31" fmla="*/ 277 h 621"/>
                              <a:gd name="T32" fmla="*/ 220 w 363"/>
                              <a:gd name="T33" fmla="*/ 222 h 621"/>
                              <a:gd name="T34" fmla="*/ 208 w 363"/>
                              <a:gd name="T35" fmla="*/ 218 h 621"/>
                              <a:gd name="T36" fmla="*/ 178 w 363"/>
                              <a:gd name="T37" fmla="*/ 190 h 621"/>
                              <a:gd name="T38" fmla="*/ 144 w 363"/>
                              <a:gd name="T39" fmla="*/ 123 h 621"/>
                              <a:gd name="T40" fmla="*/ 120 w 363"/>
                              <a:gd name="T41" fmla="*/ 0 h 621"/>
                              <a:gd name="T42" fmla="*/ 118 w 363"/>
                              <a:gd name="T43" fmla="*/ 32 h 621"/>
                              <a:gd name="T44" fmla="*/ 102 w 363"/>
                              <a:gd name="T45" fmla="*/ 103 h 621"/>
                              <a:gd name="T46" fmla="*/ 71 w 363"/>
                              <a:gd name="T47" fmla="*/ 180 h 621"/>
                              <a:gd name="T48" fmla="*/ 18 w 363"/>
                              <a:gd name="T49" fmla="*/ 230 h 621"/>
                              <a:gd name="T50" fmla="*/ 69 w 363"/>
                              <a:gd name="T51" fmla="*/ 254 h 621"/>
                              <a:gd name="T52" fmla="*/ 65 w 363"/>
                              <a:gd name="T53" fmla="*/ 287 h 621"/>
                              <a:gd name="T54" fmla="*/ 51 w 363"/>
                              <a:gd name="T55" fmla="*/ 337 h 621"/>
                              <a:gd name="T56" fmla="*/ 14 w 363"/>
                              <a:gd name="T57" fmla="*/ 388 h 621"/>
                              <a:gd name="T58" fmla="*/ 0 w 363"/>
                              <a:gd name="T59" fmla="*/ 418 h 621"/>
                              <a:gd name="T60" fmla="*/ 30 w 363"/>
                              <a:gd name="T61" fmla="*/ 442 h 621"/>
                              <a:gd name="T62" fmla="*/ 36 w 363"/>
                              <a:gd name="T63" fmla="*/ 448 h 621"/>
                              <a:gd name="T64" fmla="*/ 42 w 363"/>
                              <a:gd name="T65" fmla="*/ 460 h 621"/>
                              <a:gd name="T66" fmla="*/ 46 w 363"/>
                              <a:gd name="T67" fmla="*/ 478 h 621"/>
                              <a:gd name="T68" fmla="*/ 40 w 363"/>
                              <a:gd name="T69" fmla="*/ 502 h 621"/>
                              <a:gd name="T70" fmla="*/ 24 w 363"/>
                              <a:gd name="T71" fmla="*/ 527 h 621"/>
                              <a:gd name="T72" fmla="*/ 0 w 363"/>
                              <a:gd name="T73" fmla="*/ 546 h 621"/>
                              <a:gd name="T74" fmla="*/ 92 w 363"/>
                              <a:gd name="T75" fmla="*/ 621 h 6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363" h="621">
                                <a:moveTo>
                                  <a:pt x="94" y="621"/>
                                </a:moveTo>
                                <a:lnTo>
                                  <a:pt x="98" y="619"/>
                                </a:lnTo>
                                <a:lnTo>
                                  <a:pt x="104" y="617"/>
                                </a:lnTo>
                                <a:lnTo>
                                  <a:pt x="112" y="615"/>
                                </a:lnTo>
                                <a:lnTo>
                                  <a:pt x="122" y="611"/>
                                </a:lnTo>
                                <a:lnTo>
                                  <a:pt x="136" y="609"/>
                                </a:lnTo>
                                <a:lnTo>
                                  <a:pt x="150" y="605"/>
                                </a:lnTo>
                                <a:lnTo>
                                  <a:pt x="166" y="603"/>
                                </a:lnTo>
                                <a:lnTo>
                                  <a:pt x="184" y="601"/>
                                </a:lnTo>
                                <a:lnTo>
                                  <a:pt x="206" y="599"/>
                                </a:lnTo>
                                <a:lnTo>
                                  <a:pt x="228" y="599"/>
                                </a:lnTo>
                                <a:lnTo>
                                  <a:pt x="252" y="599"/>
                                </a:lnTo>
                                <a:lnTo>
                                  <a:pt x="278" y="599"/>
                                </a:lnTo>
                                <a:lnTo>
                                  <a:pt x="303" y="601"/>
                                </a:lnTo>
                                <a:lnTo>
                                  <a:pt x="331" y="605"/>
                                </a:lnTo>
                                <a:lnTo>
                                  <a:pt x="363" y="611"/>
                                </a:lnTo>
                                <a:lnTo>
                                  <a:pt x="357" y="607"/>
                                </a:lnTo>
                                <a:lnTo>
                                  <a:pt x="341" y="596"/>
                                </a:lnTo>
                                <a:lnTo>
                                  <a:pt x="319" y="578"/>
                                </a:lnTo>
                                <a:lnTo>
                                  <a:pt x="293" y="554"/>
                                </a:lnTo>
                                <a:lnTo>
                                  <a:pt x="270" y="526"/>
                                </a:lnTo>
                                <a:lnTo>
                                  <a:pt x="250" y="493"/>
                                </a:lnTo>
                                <a:lnTo>
                                  <a:pt x="238" y="458"/>
                                </a:lnTo>
                                <a:lnTo>
                                  <a:pt x="238" y="420"/>
                                </a:lnTo>
                                <a:lnTo>
                                  <a:pt x="301" y="406"/>
                                </a:lnTo>
                                <a:lnTo>
                                  <a:pt x="295" y="402"/>
                                </a:lnTo>
                                <a:lnTo>
                                  <a:pt x="282" y="394"/>
                                </a:lnTo>
                                <a:lnTo>
                                  <a:pt x="262" y="380"/>
                                </a:lnTo>
                                <a:lnTo>
                                  <a:pt x="240" y="361"/>
                                </a:lnTo>
                                <a:lnTo>
                                  <a:pt x="216" y="337"/>
                                </a:lnTo>
                                <a:lnTo>
                                  <a:pt x="194" y="309"/>
                                </a:lnTo>
                                <a:lnTo>
                                  <a:pt x="178" y="277"/>
                                </a:lnTo>
                                <a:lnTo>
                                  <a:pt x="170" y="244"/>
                                </a:lnTo>
                                <a:lnTo>
                                  <a:pt x="220" y="222"/>
                                </a:lnTo>
                                <a:lnTo>
                                  <a:pt x="216" y="222"/>
                                </a:lnTo>
                                <a:lnTo>
                                  <a:pt x="208" y="218"/>
                                </a:lnTo>
                                <a:lnTo>
                                  <a:pt x="194" y="208"/>
                                </a:lnTo>
                                <a:lnTo>
                                  <a:pt x="178" y="190"/>
                                </a:lnTo>
                                <a:lnTo>
                                  <a:pt x="160" y="162"/>
                                </a:lnTo>
                                <a:lnTo>
                                  <a:pt x="144" y="123"/>
                                </a:lnTo>
                                <a:lnTo>
                                  <a:pt x="130" y="69"/>
                                </a:lnTo>
                                <a:lnTo>
                                  <a:pt x="120" y="0"/>
                                </a:lnTo>
                                <a:lnTo>
                                  <a:pt x="120" y="8"/>
                                </a:lnTo>
                                <a:lnTo>
                                  <a:pt x="118" y="32"/>
                                </a:lnTo>
                                <a:lnTo>
                                  <a:pt x="110" y="63"/>
                                </a:lnTo>
                                <a:lnTo>
                                  <a:pt x="102" y="103"/>
                                </a:lnTo>
                                <a:lnTo>
                                  <a:pt x="88" y="143"/>
                                </a:lnTo>
                                <a:lnTo>
                                  <a:pt x="71" y="180"/>
                                </a:lnTo>
                                <a:lnTo>
                                  <a:pt x="46" y="212"/>
                                </a:lnTo>
                                <a:lnTo>
                                  <a:pt x="18" y="230"/>
                                </a:lnTo>
                                <a:lnTo>
                                  <a:pt x="69" y="248"/>
                                </a:lnTo>
                                <a:lnTo>
                                  <a:pt x="69" y="254"/>
                                </a:lnTo>
                                <a:lnTo>
                                  <a:pt x="69" y="265"/>
                                </a:lnTo>
                                <a:lnTo>
                                  <a:pt x="65" y="287"/>
                                </a:lnTo>
                                <a:lnTo>
                                  <a:pt x="61" y="311"/>
                                </a:lnTo>
                                <a:lnTo>
                                  <a:pt x="51" y="337"/>
                                </a:lnTo>
                                <a:lnTo>
                                  <a:pt x="36" y="365"/>
                                </a:lnTo>
                                <a:lnTo>
                                  <a:pt x="14" y="388"/>
                                </a:lnTo>
                                <a:lnTo>
                                  <a:pt x="0" y="396"/>
                                </a:lnTo>
                                <a:lnTo>
                                  <a:pt x="0" y="418"/>
                                </a:lnTo>
                                <a:lnTo>
                                  <a:pt x="28" y="440"/>
                                </a:lnTo>
                                <a:lnTo>
                                  <a:pt x="30" y="442"/>
                                </a:lnTo>
                                <a:lnTo>
                                  <a:pt x="32" y="444"/>
                                </a:lnTo>
                                <a:lnTo>
                                  <a:pt x="36" y="448"/>
                                </a:lnTo>
                                <a:lnTo>
                                  <a:pt x="38" y="454"/>
                                </a:lnTo>
                                <a:lnTo>
                                  <a:pt x="42" y="460"/>
                                </a:lnTo>
                                <a:lnTo>
                                  <a:pt x="46" y="470"/>
                                </a:lnTo>
                                <a:lnTo>
                                  <a:pt x="46" y="478"/>
                                </a:lnTo>
                                <a:lnTo>
                                  <a:pt x="46" y="490"/>
                                </a:lnTo>
                                <a:lnTo>
                                  <a:pt x="40" y="502"/>
                                </a:lnTo>
                                <a:lnTo>
                                  <a:pt x="34" y="514"/>
                                </a:lnTo>
                                <a:lnTo>
                                  <a:pt x="24" y="527"/>
                                </a:lnTo>
                                <a:lnTo>
                                  <a:pt x="8" y="540"/>
                                </a:lnTo>
                                <a:lnTo>
                                  <a:pt x="0" y="546"/>
                                </a:lnTo>
                                <a:lnTo>
                                  <a:pt x="0" y="611"/>
                                </a:lnTo>
                                <a:lnTo>
                                  <a:pt x="92" y="621"/>
                                </a:lnTo>
                                <a:lnTo>
                                  <a:pt x="94" y="6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621" name="Freeform 448"/>
                        <wps:cNvSpPr>
                          <a:spLocks/>
                        </wps:cNvSpPr>
                        <wps:spPr bwMode="auto">
                          <a:xfrm>
                            <a:off x="200025" y="1200150"/>
                            <a:ext cx="50807" cy="107910"/>
                          </a:xfrm>
                          <a:custGeom>
                            <a:avLst/>
                            <a:gdLst>
                              <a:gd name="T0" fmla="*/ 22 w 32"/>
                              <a:gd name="T1" fmla="*/ 44 h 68"/>
                              <a:gd name="T2" fmla="*/ 18 w 32"/>
                              <a:gd name="T3" fmla="*/ 34 h 68"/>
                              <a:gd name="T4" fmla="*/ 12 w 32"/>
                              <a:gd name="T5" fmla="*/ 24 h 68"/>
                              <a:gd name="T6" fmla="*/ 8 w 32"/>
                              <a:gd name="T7" fmla="*/ 16 h 68"/>
                              <a:gd name="T8" fmla="*/ 4 w 32"/>
                              <a:gd name="T9" fmla="*/ 8 h 68"/>
                              <a:gd name="T10" fmla="*/ 2 w 32"/>
                              <a:gd name="T11" fmla="*/ 0 h 68"/>
                              <a:gd name="T12" fmla="*/ 2 w 32"/>
                              <a:gd name="T13" fmla="*/ 0 h 68"/>
                              <a:gd name="T14" fmla="*/ 0 w 32"/>
                              <a:gd name="T15" fmla="*/ 32 h 68"/>
                              <a:gd name="T16" fmla="*/ 4 w 32"/>
                              <a:gd name="T17" fmla="*/ 52 h 68"/>
                              <a:gd name="T18" fmla="*/ 12 w 32"/>
                              <a:gd name="T19" fmla="*/ 64 h 68"/>
                              <a:gd name="T20" fmla="*/ 14 w 32"/>
                              <a:gd name="T21" fmla="*/ 68 h 68"/>
                              <a:gd name="T22" fmla="*/ 32 w 32"/>
                              <a:gd name="T23" fmla="*/ 56 h 68"/>
                              <a:gd name="T24" fmla="*/ 28 w 32"/>
                              <a:gd name="T25" fmla="*/ 52 h 68"/>
                              <a:gd name="T26" fmla="*/ 22 w 32"/>
                              <a:gd name="T27" fmla="*/ 44 h 6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32" h="68">
                                <a:moveTo>
                                  <a:pt x="22" y="44"/>
                                </a:moveTo>
                                <a:lnTo>
                                  <a:pt x="18" y="34"/>
                                </a:lnTo>
                                <a:lnTo>
                                  <a:pt x="12" y="24"/>
                                </a:lnTo>
                                <a:lnTo>
                                  <a:pt x="8" y="16"/>
                                </a:lnTo>
                                <a:lnTo>
                                  <a:pt x="4" y="8"/>
                                </a:lnTo>
                                <a:lnTo>
                                  <a:pt x="2" y="0"/>
                                </a:lnTo>
                                <a:lnTo>
                                  <a:pt x="2" y="0"/>
                                </a:lnTo>
                                <a:lnTo>
                                  <a:pt x="0" y="32"/>
                                </a:lnTo>
                                <a:lnTo>
                                  <a:pt x="4" y="52"/>
                                </a:lnTo>
                                <a:lnTo>
                                  <a:pt x="12" y="64"/>
                                </a:lnTo>
                                <a:lnTo>
                                  <a:pt x="14" y="68"/>
                                </a:lnTo>
                                <a:lnTo>
                                  <a:pt x="32" y="56"/>
                                </a:lnTo>
                                <a:lnTo>
                                  <a:pt x="28" y="52"/>
                                </a:lnTo>
                                <a:lnTo>
                                  <a:pt x="22" y="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622" name="Freeform 449"/>
                        <wps:cNvSpPr>
                          <a:spLocks/>
                        </wps:cNvSpPr>
                        <wps:spPr bwMode="auto">
                          <a:xfrm>
                            <a:off x="238125" y="1390650"/>
                            <a:ext cx="122255" cy="192016"/>
                          </a:xfrm>
                          <a:custGeom>
                            <a:avLst/>
                            <a:gdLst>
                              <a:gd name="T0" fmla="*/ 48 w 77"/>
                              <a:gd name="T1" fmla="*/ 88 h 121"/>
                              <a:gd name="T2" fmla="*/ 34 w 77"/>
                              <a:gd name="T3" fmla="*/ 70 h 121"/>
                              <a:gd name="T4" fmla="*/ 24 w 77"/>
                              <a:gd name="T5" fmla="*/ 50 h 121"/>
                              <a:gd name="T6" fmla="*/ 14 w 77"/>
                              <a:gd name="T7" fmla="*/ 32 h 121"/>
                              <a:gd name="T8" fmla="*/ 8 w 77"/>
                              <a:gd name="T9" fmla="*/ 16 h 121"/>
                              <a:gd name="T10" fmla="*/ 4 w 77"/>
                              <a:gd name="T11" fmla="*/ 4 h 121"/>
                              <a:gd name="T12" fmla="*/ 2 w 77"/>
                              <a:gd name="T13" fmla="*/ 0 h 121"/>
                              <a:gd name="T14" fmla="*/ 0 w 77"/>
                              <a:gd name="T15" fmla="*/ 16 h 121"/>
                              <a:gd name="T16" fmla="*/ 2 w 77"/>
                              <a:gd name="T17" fmla="*/ 34 h 121"/>
                              <a:gd name="T18" fmla="*/ 6 w 77"/>
                              <a:gd name="T19" fmla="*/ 52 h 121"/>
                              <a:gd name="T20" fmla="*/ 12 w 77"/>
                              <a:gd name="T21" fmla="*/ 70 h 121"/>
                              <a:gd name="T22" fmla="*/ 18 w 77"/>
                              <a:gd name="T23" fmla="*/ 84 h 121"/>
                              <a:gd name="T24" fmla="*/ 24 w 77"/>
                              <a:gd name="T25" fmla="*/ 96 h 121"/>
                              <a:gd name="T26" fmla="*/ 28 w 77"/>
                              <a:gd name="T27" fmla="*/ 105 h 121"/>
                              <a:gd name="T28" fmla="*/ 30 w 77"/>
                              <a:gd name="T29" fmla="*/ 107 h 121"/>
                              <a:gd name="T30" fmla="*/ 30 w 77"/>
                              <a:gd name="T31" fmla="*/ 121 h 121"/>
                              <a:gd name="T32" fmla="*/ 40 w 77"/>
                              <a:gd name="T33" fmla="*/ 121 h 121"/>
                              <a:gd name="T34" fmla="*/ 48 w 77"/>
                              <a:gd name="T35" fmla="*/ 121 h 121"/>
                              <a:gd name="T36" fmla="*/ 57 w 77"/>
                              <a:gd name="T37" fmla="*/ 119 h 121"/>
                              <a:gd name="T38" fmla="*/ 63 w 77"/>
                              <a:gd name="T39" fmla="*/ 117 h 121"/>
                              <a:gd name="T40" fmla="*/ 69 w 77"/>
                              <a:gd name="T41" fmla="*/ 115 h 121"/>
                              <a:gd name="T42" fmla="*/ 73 w 77"/>
                              <a:gd name="T43" fmla="*/ 113 h 121"/>
                              <a:gd name="T44" fmla="*/ 75 w 77"/>
                              <a:gd name="T45" fmla="*/ 113 h 121"/>
                              <a:gd name="T46" fmla="*/ 77 w 77"/>
                              <a:gd name="T47" fmla="*/ 113 h 121"/>
                              <a:gd name="T48" fmla="*/ 63 w 77"/>
                              <a:gd name="T49" fmla="*/ 103 h 121"/>
                              <a:gd name="T50" fmla="*/ 48 w 77"/>
                              <a:gd name="T51" fmla="*/ 88 h 1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</a:cxnLst>
                            <a:rect l="0" t="0" r="r" b="b"/>
                            <a:pathLst>
                              <a:path w="77" h="121">
                                <a:moveTo>
                                  <a:pt x="48" y="88"/>
                                </a:moveTo>
                                <a:lnTo>
                                  <a:pt x="34" y="70"/>
                                </a:lnTo>
                                <a:lnTo>
                                  <a:pt x="24" y="50"/>
                                </a:lnTo>
                                <a:lnTo>
                                  <a:pt x="14" y="32"/>
                                </a:lnTo>
                                <a:lnTo>
                                  <a:pt x="8" y="16"/>
                                </a:lnTo>
                                <a:lnTo>
                                  <a:pt x="4" y="4"/>
                                </a:lnTo>
                                <a:lnTo>
                                  <a:pt x="2" y="0"/>
                                </a:lnTo>
                                <a:lnTo>
                                  <a:pt x="0" y="16"/>
                                </a:lnTo>
                                <a:lnTo>
                                  <a:pt x="2" y="34"/>
                                </a:lnTo>
                                <a:lnTo>
                                  <a:pt x="6" y="52"/>
                                </a:lnTo>
                                <a:lnTo>
                                  <a:pt x="12" y="70"/>
                                </a:lnTo>
                                <a:lnTo>
                                  <a:pt x="18" y="84"/>
                                </a:lnTo>
                                <a:lnTo>
                                  <a:pt x="24" y="96"/>
                                </a:lnTo>
                                <a:lnTo>
                                  <a:pt x="28" y="105"/>
                                </a:lnTo>
                                <a:lnTo>
                                  <a:pt x="30" y="107"/>
                                </a:lnTo>
                                <a:lnTo>
                                  <a:pt x="30" y="121"/>
                                </a:lnTo>
                                <a:lnTo>
                                  <a:pt x="40" y="121"/>
                                </a:lnTo>
                                <a:lnTo>
                                  <a:pt x="48" y="121"/>
                                </a:lnTo>
                                <a:lnTo>
                                  <a:pt x="57" y="119"/>
                                </a:lnTo>
                                <a:lnTo>
                                  <a:pt x="63" y="117"/>
                                </a:lnTo>
                                <a:lnTo>
                                  <a:pt x="69" y="115"/>
                                </a:lnTo>
                                <a:lnTo>
                                  <a:pt x="73" y="113"/>
                                </a:lnTo>
                                <a:lnTo>
                                  <a:pt x="75" y="113"/>
                                </a:lnTo>
                                <a:lnTo>
                                  <a:pt x="77" y="113"/>
                                </a:lnTo>
                                <a:lnTo>
                                  <a:pt x="63" y="103"/>
                                </a:lnTo>
                                <a:lnTo>
                                  <a:pt x="48" y="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623" name="Freeform 450"/>
                        <wps:cNvSpPr>
                          <a:spLocks/>
                        </wps:cNvSpPr>
                        <wps:spPr bwMode="auto">
                          <a:xfrm>
                            <a:off x="180975" y="1657350"/>
                            <a:ext cx="236571" cy="233276"/>
                          </a:xfrm>
                          <a:custGeom>
                            <a:avLst/>
                            <a:gdLst>
                              <a:gd name="T0" fmla="*/ 110 w 149"/>
                              <a:gd name="T1" fmla="*/ 83 h 147"/>
                              <a:gd name="T2" fmla="*/ 102 w 149"/>
                              <a:gd name="T3" fmla="*/ 61 h 147"/>
                              <a:gd name="T4" fmla="*/ 96 w 149"/>
                              <a:gd name="T5" fmla="*/ 43 h 147"/>
                              <a:gd name="T6" fmla="*/ 94 w 149"/>
                              <a:gd name="T7" fmla="*/ 26 h 147"/>
                              <a:gd name="T8" fmla="*/ 94 w 149"/>
                              <a:gd name="T9" fmla="*/ 14 h 147"/>
                              <a:gd name="T10" fmla="*/ 96 w 149"/>
                              <a:gd name="T11" fmla="*/ 4 h 147"/>
                              <a:gd name="T12" fmla="*/ 96 w 149"/>
                              <a:gd name="T13" fmla="*/ 0 h 147"/>
                              <a:gd name="T14" fmla="*/ 88 w 149"/>
                              <a:gd name="T15" fmla="*/ 16 h 147"/>
                              <a:gd name="T16" fmla="*/ 82 w 149"/>
                              <a:gd name="T17" fmla="*/ 34 h 147"/>
                              <a:gd name="T18" fmla="*/ 80 w 149"/>
                              <a:gd name="T19" fmla="*/ 49 h 147"/>
                              <a:gd name="T20" fmla="*/ 80 w 149"/>
                              <a:gd name="T21" fmla="*/ 67 h 147"/>
                              <a:gd name="T22" fmla="*/ 82 w 149"/>
                              <a:gd name="T23" fmla="*/ 83 h 147"/>
                              <a:gd name="T24" fmla="*/ 84 w 149"/>
                              <a:gd name="T25" fmla="*/ 93 h 147"/>
                              <a:gd name="T26" fmla="*/ 86 w 149"/>
                              <a:gd name="T27" fmla="*/ 103 h 147"/>
                              <a:gd name="T28" fmla="*/ 88 w 149"/>
                              <a:gd name="T29" fmla="*/ 105 h 147"/>
                              <a:gd name="T30" fmla="*/ 72 w 149"/>
                              <a:gd name="T31" fmla="*/ 107 h 147"/>
                              <a:gd name="T32" fmla="*/ 56 w 149"/>
                              <a:gd name="T33" fmla="*/ 111 h 147"/>
                              <a:gd name="T34" fmla="*/ 42 w 149"/>
                              <a:gd name="T35" fmla="*/ 119 h 147"/>
                              <a:gd name="T36" fmla="*/ 28 w 149"/>
                              <a:gd name="T37" fmla="*/ 125 h 147"/>
                              <a:gd name="T38" fmla="*/ 16 w 149"/>
                              <a:gd name="T39" fmla="*/ 133 h 147"/>
                              <a:gd name="T40" fmla="*/ 8 w 149"/>
                              <a:gd name="T41" fmla="*/ 141 h 147"/>
                              <a:gd name="T42" fmla="*/ 2 w 149"/>
                              <a:gd name="T43" fmla="*/ 145 h 147"/>
                              <a:gd name="T44" fmla="*/ 0 w 149"/>
                              <a:gd name="T45" fmla="*/ 147 h 147"/>
                              <a:gd name="T46" fmla="*/ 6 w 149"/>
                              <a:gd name="T47" fmla="*/ 143 h 147"/>
                              <a:gd name="T48" fmla="*/ 14 w 149"/>
                              <a:gd name="T49" fmla="*/ 139 h 147"/>
                              <a:gd name="T50" fmla="*/ 24 w 149"/>
                              <a:gd name="T51" fmla="*/ 137 h 147"/>
                              <a:gd name="T52" fmla="*/ 34 w 149"/>
                              <a:gd name="T53" fmla="*/ 133 h 147"/>
                              <a:gd name="T54" fmla="*/ 46 w 149"/>
                              <a:gd name="T55" fmla="*/ 131 h 147"/>
                              <a:gd name="T56" fmla="*/ 58 w 149"/>
                              <a:gd name="T57" fmla="*/ 129 h 147"/>
                              <a:gd name="T58" fmla="*/ 70 w 149"/>
                              <a:gd name="T59" fmla="*/ 127 h 147"/>
                              <a:gd name="T60" fmla="*/ 84 w 149"/>
                              <a:gd name="T61" fmla="*/ 127 h 147"/>
                              <a:gd name="T62" fmla="*/ 96 w 149"/>
                              <a:gd name="T63" fmla="*/ 125 h 147"/>
                              <a:gd name="T64" fmla="*/ 108 w 149"/>
                              <a:gd name="T65" fmla="*/ 123 h 147"/>
                              <a:gd name="T66" fmla="*/ 118 w 149"/>
                              <a:gd name="T67" fmla="*/ 123 h 147"/>
                              <a:gd name="T68" fmla="*/ 128 w 149"/>
                              <a:gd name="T69" fmla="*/ 123 h 147"/>
                              <a:gd name="T70" fmla="*/ 137 w 149"/>
                              <a:gd name="T71" fmla="*/ 121 h 147"/>
                              <a:gd name="T72" fmla="*/ 143 w 149"/>
                              <a:gd name="T73" fmla="*/ 121 h 147"/>
                              <a:gd name="T74" fmla="*/ 147 w 149"/>
                              <a:gd name="T75" fmla="*/ 121 h 147"/>
                              <a:gd name="T76" fmla="*/ 149 w 149"/>
                              <a:gd name="T77" fmla="*/ 121 h 147"/>
                              <a:gd name="T78" fmla="*/ 126 w 149"/>
                              <a:gd name="T79" fmla="*/ 103 h 147"/>
                              <a:gd name="T80" fmla="*/ 110 w 149"/>
                              <a:gd name="T81" fmla="*/ 83 h 14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49" h="147">
                                <a:moveTo>
                                  <a:pt x="110" y="83"/>
                                </a:moveTo>
                                <a:lnTo>
                                  <a:pt x="102" y="61"/>
                                </a:lnTo>
                                <a:lnTo>
                                  <a:pt x="96" y="43"/>
                                </a:lnTo>
                                <a:lnTo>
                                  <a:pt x="94" y="26"/>
                                </a:lnTo>
                                <a:lnTo>
                                  <a:pt x="94" y="14"/>
                                </a:lnTo>
                                <a:lnTo>
                                  <a:pt x="96" y="4"/>
                                </a:lnTo>
                                <a:lnTo>
                                  <a:pt x="96" y="0"/>
                                </a:lnTo>
                                <a:lnTo>
                                  <a:pt x="88" y="16"/>
                                </a:lnTo>
                                <a:lnTo>
                                  <a:pt x="82" y="34"/>
                                </a:lnTo>
                                <a:lnTo>
                                  <a:pt x="80" y="49"/>
                                </a:lnTo>
                                <a:lnTo>
                                  <a:pt x="80" y="67"/>
                                </a:lnTo>
                                <a:lnTo>
                                  <a:pt x="82" y="83"/>
                                </a:lnTo>
                                <a:lnTo>
                                  <a:pt x="84" y="93"/>
                                </a:lnTo>
                                <a:lnTo>
                                  <a:pt x="86" y="103"/>
                                </a:lnTo>
                                <a:lnTo>
                                  <a:pt x="88" y="105"/>
                                </a:lnTo>
                                <a:lnTo>
                                  <a:pt x="72" y="107"/>
                                </a:lnTo>
                                <a:lnTo>
                                  <a:pt x="56" y="111"/>
                                </a:lnTo>
                                <a:lnTo>
                                  <a:pt x="42" y="119"/>
                                </a:lnTo>
                                <a:lnTo>
                                  <a:pt x="28" y="125"/>
                                </a:lnTo>
                                <a:lnTo>
                                  <a:pt x="16" y="133"/>
                                </a:lnTo>
                                <a:lnTo>
                                  <a:pt x="8" y="141"/>
                                </a:lnTo>
                                <a:lnTo>
                                  <a:pt x="2" y="145"/>
                                </a:lnTo>
                                <a:lnTo>
                                  <a:pt x="0" y="147"/>
                                </a:lnTo>
                                <a:lnTo>
                                  <a:pt x="6" y="143"/>
                                </a:lnTo>
                                <a:lnTo>
                                  <a:pt x="14" y="139"/>
                                </a:lnTo>
                                <a:lnTo>
                                  <a:pt x="24" y="137"/>
                                </a:lnTo>
                                <a:lnTo>
                                  <a:pt x="34" y="133"/>
                                </a:lnTo>
                                <a:lnTo>
                                  <a:pt x="46" y="131"/>
                                </a:lnTo>
                                <a:lnTo>
                                  <a:pt x="58" y="129"/>
                                </a:lnTo>
                                <a:lnTo>
                                  <a:pt x="70" y="127"/>
                                </a:lnTo>
                                <a:lnTo>
                                  <a:pt x="84" y="127"/>
                                </a:lnTo>
                                <a:lnTo>
                                  <a:pt x="96" y="125"/>
                                </a:lnTo>
                                <a:lnTo>
                                  <a:pt x="108" y="123"/>
                                </a:lnTo>
                                <a:lnTo>
                                  <a:pt x="118" y="123"/>
                                </a:lnTo>
                                <a:lnTo>
                                  <a:pt x="128" y="123"/>
                                </a:lnTo>
                                <a:lnTo>
                                  <a:pt x="137" y="121"/>
                                </a:lnTo>
                                <a:lnTo>
                                  <a:pt x="143" y="121"/>
                                </a:lnTo>
                                <a:lnTo>
                                  <a:pt x="147" y="121"/>
                                </a:lnTo>
                                <a:lnTo>
                                  <a:pt x="149" y="121"/>
                                </a:lnTo>
                                <a:lnTo>
                                  <a:pt x="126" y="103"/>
                                </a:lnTo>
                                <a:lnTo>
                                  <a:pt x="110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624" name="Freeform 451"/>
                        <wps:cNvSpPr>
                          <a:spLocks/>
                        </wps:cNvSpPr>
                        <wps:spPr bwMode="auto">
                          <a:xfrm>
                            <a:off x="342900" y="485775"/>
                            <a:ext cx="20640" cy="22217"/>
                          </a:xfrm>
                          <a:custGeom>
                            <a:avLst/>
                            <a:gdLst>
                              <a:gd name="T0" fmla="*/ 11 w 13"/>
                              <a:gd name="T1" fmla="*/ 2 h 14"/>
                              <a:gd name="T2" fmla="*/ 9 w 13"/>
                              <a:gd name="T3" fmla="*/ 2 h 14"/>
                              <a:gd name="T4" fmla="*/ 7 w 13"/>
                              <a:gd name="T5" fmla="*/ 0 h 14"/>
                              <a:gd name="T6" fmla="*/ 5 w 13"/>
                              <a:gd name="T7" fmla="*/ 2 h 14"/>
                              <a:gd name="T8" fmla="*/ 2 w 13"/>
                              <a:gd name="T9" fmla="*/ 2 h 14"/>
                              <a:gd name="T10" fmla="*/ 0 w 13"/>
                              <a:gd name="T11" fmla="*/ 4 h 14"/>
                              <a:gd name="T12" fmla="*/ 0 w 13"/>
                              <a:gd name="T13" fmla="*/ 6 h 14"/>
                              <a:gd name="T14" fmla="*/ 0 w 13"/>
                              <a:gd name="T15" fmla="*/ 10 h 14"/>
                              <a:gd name="T16" fmla="*/ 2 w 13"/>
                              <a:gd name="T17" fmla="*/ 12 h 14"/>
                              <a:gd name="T18" fmla="*/ 5 w 13"/>
                              <a:gd name="T19" fmla="*/ 14 h 14"/>
                              <a:gd name="T20" fmla="*/ 7 w 13"/>
                              <a:gd name="T21" fmla="*/ 14 h 14"/>
                              <a:gd name="T22" fmla="*/ 9 w 13"/>
                              <a:gd name="T23" fmla="*/ 14 h 14"/>
                              <a:gd name="T24" fmla="*/ 11 w 13"/>
                              <a:gd name="T25" fmla="*/ 12 h 14"/>
                              <a:gd name="T26" fmla="*/ 13 w 13"/>
                              <a:gd name="T27" fmla="*/ 10 h 14"/>
                              <a:gd name="T28" fmla="*/ 13 w 13"/>
                              <a:gd name="T29" fmla="*/ 6 h 14"/>
                              <a:gd name="T30" fmla="*/ 13 w 13"/>
                              <a:gd name="T31" fmla="*/ 4 h 14"/>
                              <a:gd name="T32" fmla="*/ 11 w 13"/>
                              <a:gd name="T33" fmla="*/ 2 h 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3" h="14">
                                <a:moveTo>
                                  <a:pt x="11" y="2"/>
                                </a:moveTo>
                                <a:lnTo>
                                  <a:pt x="9" y="2"/>
                                </a:lnTo>
                                <a:lnTo>
                                  <a:pt x="7" y="0"/>
                                </a:lnTo>
                                <a:lnTo>
                                  <a:pt x="5" y="2"/>
                                </a:lnTo>
                                <a:lnTo>
                                  <a:pt x="2" y="2"/>
                                </a:lnTo>
                                <a:lnTo>
                                  <a:pt x="0" y="4"/>
                                </a:lnTo>
                                <a:lnTo>
                                  <a:pt x="0" y="6"/>
                                </a:lnTo>
                                <a:lnTo>
                                  <a:pt x="0" y="10"/>
                                </a:lnTo>
                                <a:lnTo>
                                  <a:pt x="2" y="12"/>
                                </a:lnTo>
                                <a:lnTo>
                                  <a:pt x="5" y="14"/>
                                </a:lnTo>
                                <a:lnTo>
                                  <a:pt x="7" y="14"/>
                                </a:lnTo>
                                <a:lnTo>
                                  <a:pt x="9" y="14"/>
                                </a:lnTo>
                                <a:lnTo>
                                  <a:pt x="11" y="12"/>
                                </a:lnTo>
                                <a:lnTo>
                                  <a:pt x="13" y="10"/>
                                </a:lnTo>
                                <a:lnTo>
                                  <a:pt x="13" y="6"/>
                                </a:lnTo>
                                <a:lnTo>
                                  <a:pt x="13" y="4"/>
                                </a:lnTo>
                                <a:lnTo>
                                  <a:pt x="11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625" name="Freeform 452"/>
                        <wps:cNvSpPr>
                          <a:spLocks/>
                        </wps:cNvSpPr>
                        <wps:spPr bwMode="auto">
                          <a:xfrm>
                            <a:off x="581025" y="952500"/>
                            <a:ext cx="50807" cy="57129"/>
                          </a:xfrm>
                          <a:custGeom>
                            <a:avLst/>
                            <a:gdLst>
                              <a:gd name="T0" fmla="*/ 26 w 32"/>
                              <a:gd name="T1" fmla="*/ 6 h 36"/>
                              <a:gd name="T2" fmla="*/ 22 w 32"/>
                              <a:gd name="T3" fmla="*/ 2 h 36"/>
                              <a:gd name="T4" fmla="*/ 16 w 32"/>
                              <a:gd name="T5" fmla="*/ 0 h 36"/>
                              <a:gd name="T6" fmla="*/ 10 w 32"/>
                              <a:gd name="T7" fmla="*/ 2 h 36"/>
                              <a:gd name="T8" fmla="*/ 4 w 32"/>
                              <a:gd name="T9" fmla="*/ 6 h 36"/>
                              <a:gd name="T10" fmla="*/ 0 w 32"/>
                              <a:gd name="T11" fmla="*/ 12 h 36"/>
                              <a:gd name="T12" fmla="*/ 0 w 32"/>
                              <a:gd name="T13" fmla="*/ 18 h 36"/>
                              <a:gd name="T14" fmla="*/ 0 w 32"/>
                              <a:gd name="T15" fmla="*/ 24 h 36"/>
                              <a:gd name="T16" fmla="*/ 4 w 32"/>
                              <a:gd name="T17" fmla="*/ 30 h 36"/>
                              <a:gd name="T18" fmla="*/ 10 w 32"/>
                              <a:gd name="T19" fmla="*/ 34 h 36"/>
                              <a:gd name="T20" fmla="*/ 16 w 32"/>
                              <a:gd name="T21" fmla="*/ 36 h 36"/>
                              <a:gd name="T22" fmla="*/ 22 w 32"/>
                              <a:gd name="T23" fmla="*/ 34 h 36"/>
                              <a:gd name="T24" fmla="*/ 26 w 32"/>
                              <a:gd name="T25" fmla="*/ 30 h 36"/>
                              <a:gd name="T26" fmla="*/ 30 w 32"/>
                              <a:gd name="T27" fmla="*/ 24 h 36"/>
                              <a:gd name="T28" fmla="*/ 32 w 32"/>
                              <a:gd name="T29" fmla="*/ 18 h 36"/>
                              <a:gd name="T30" fmla="*/ 30 w 32"/>
                              <a:gd name="T31" fmla="*/ 12 h 36"/>
                              <a:gd name="T32" fmla="*/ 26 w 32"/>
                              <a:gd name="T33" fmla="*/ 6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2" h="36">
                                <a:moveTo>
                                  <a:pt x="26" y="6"/>
                                </a:moveTo>
                                <a:lnTo>
                                  <a:pt x="22" y="2"/>
                                </a:lnTo>
                                <a:lnTo>
                                  <a:pt x="16" y="0"/>
                                </a:lnTo>
                                <a:lnTo>
                                  <a:pt x="10" y="2"/>
                                </a:lnTo>
                                <a:lnTo>
                                  <a:pt x="4" y="6"/>
                                </a:lnTo>
                                <a:lnTo>
                                  <a:pt x="0" y="12"/>
                                </a:lnTo>
                                <a:lnTo>
                                  <a:pt x="0" y="18"/>
                                </a:lnTo>
                                <a:lnTo>
                                  <a:pt x="0" y="24"/>
                                </a:lnTo>
                                <a:lnTo>
                                  <a:pt x="4" y="30"/>
                                </a:lnTo>
                                <a:lnTo>
                                  <a:pt x="10" y="34"/>
                                </a:lnTo>
                                <a:lnTo>
                                  <a:pt x="16" y="36"/>
                                </a:lnTo>
                                <a:lnTo>
                                  <a:pt x="22" y="34"/>
                                </a:lnTo>
                                <a:lnTo>
                                  <a:pt x="26" y="30"/>
                                </a:lnTo>
                                <a:lnTo>
                                  <a:pt x="30" y="24"/>
                                </a:lnTo>
                                <a:lnTo>
                                  <a:pt x="32" y="18"/>
                                </a:lnTo>
                                <a:lnTo>
                                  <a:pt x="30" y="12"/>
                                </a:lnTo>
                                <a:lnTo>
                                  <a:pt x="26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626" name="Freeform 453"/>
                        <wps:cNvSpPr>
                          <a:spLocks/>
                        </wps:cNvSpPr>
                        <wps:spPr bwMode="auto">
                          <a:xfrm>
                            <a:off x="381000" y="1152525"/>
                            <a:ext cx="47632" cy="49194"/>
                          </a:xfrm>
                          <a:custGeom>
                            <a:avLst/>
                            <a:gdLst>
                              <a:gd name="T0" fmla="*/ 26 w 30"/>
                              <a:gd name="T1" fmla="*/ 4 h 31"/>
                              <a:gd name="T2" fmla="*/ 20 w 30"/>
                              <a:gd name="T3" fmla="*/ 2 h 31"/>
                              <a:gd name="T4" fmla="*/ 14 w 30"/>
                              <a:gd name="T5" fmla="*/ 0 h 31"/>
                              <a:gd name="T6" fmla="*/ 8 w 30"/>
                              <a:gd name="T7" fmla="*/ 2 h 31"/>
                              <a:gd name="T8" fmla="*/ 4 w 30"/>
                              <a:gd name="T9" fmla="*/ 4 h 31"/>
                              <a:gd name="T10" fmla="*/ 2 w 30"/>
                              <a:gd name="T11" fmla="*/ 10 h 31"/>
                              <a:gd name="T12" fmla="*/ 0 w 30"/>
                              <a:gd name="T13" fmla="*/ 16 h 31"/>
                              <a:gd name="T14" fmla="*/ 2 w 30"/>
                              <a:gd name="T15" fmla="*/ 21 h 31"/>
                              <a:gd name="T16" fmla="*/ 4 w 30"/>
                              <a:gd name="T17" fmla="*/ 27 h 31"/>
                              <a:gd name="T18" fmla="*/ 8 w 30"/>
                              <a:gd name="T19" fmla="*/ 29 h 31"/>
                              <a:gd name="T20" fmla="*/ 14 w 30"/>
                              <a:gd name="T21" fmla="*/ 31 h 31"/>
                              <a:gd name="T22" fmla="*/ 20 w 30"/>
                              <a:gd name="T23" fmla="*/ 29 h 31"/>
                              <a:gd name="T24" fmla="*/ 26 w 30"/>
                              <a:gd name="T25" fmla="*/ 27 h 31"/>
                              <a:gd name="T26" fmla="*/ 28 w 30"/>
                              <a:gd name="T27" fmla="*/ 21 h 31"/>
                              <a:gd name="T28" fmla="*/ 30 w 30"/>
                              <a:gd name="T29" fmla="*/ 16 h 31"/>
                              <a:gd name="T30" fmla="*/ 28 w 30"/>
                              <a:gd name="T31" fmla="*/ 10 h 31"/>
                              <a:gd name="T32" fmla="*/ 26 w 30"/>
                              <a:gd name="T33" fmla="*/ 4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0" h="31">
                                <a:moveTo>
                                  <a:pt x="26" y="4"/>
                                </a:moveTo>
                                <a:lnTo>
                                  <a:pt x="20" y="2"/>
                                </a:lnTo>
                                <a:lnTo>
                                  <a:pt x="14" y="0"/>
                                </a:lnTo>
                                <a:lnTo>
                                  <a:pt x="8" y="2"/>
                                </a:lnTo>
                                <a:lnTo>
                                  <a:pt x="4" y="4"/>
                                </a:lnTo>
                                <a:lnTo>
                                  <a:pt x="2" y="10"/>
                                </a:lnTo>
                                <a:lnTo>
                                  <a:pt x="0" y="16"/>
                                </a:lnTo>
                                <a:lnTo>
                                  <a:pt x="2" y="21"/>
                                </a:lnTo>
                                <a:lnTo>
                                  <a:pt x="4" y="27"/>
                                </a:lnTo>
                                <a:lnTo>
                                  <a:pt x="8" y="29"/>
                                </a:lnTo>
                                <a:lnTo>
                                  <a:pt x="14" y="31"/>
                                </a:lnTo>
                                <a:lnTo>
                                  <a:pt x="20" y="29"/>
                                </a:lnTo>
                                <a:lnTo>
                                  <a:pt x="26" y="27"/>
                                </a:lnTo>
                                <a:lnTo>
                                  <a:pt x="28" y="21"/>
                                </a:lnTo>
                                <a:lnTo>
                                  <a:pt x="30" y="16"/>
                                </a:lnTo>
                                <a:lnTo>
                                  <a:pt x="28" y="10"/>
                                </a:lnTo>
                                <a:lnTo>
                                  <a:pt x="26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627" name="Freeform 454"/>
                        <wps:cNvSpPr>
                          <a:spLocks/>
                        </wps:cNvSpPr>
                        <wps:spPr bwMode="auto">
                          <a:xfrm>
                            <a:off x="38100" y="800100"/>
                            <a:ext cx="28579" cy="23804"/>
                          </a:xfrm>
                          <a:custGeom>
                            <a:avLst/>
                            <a:gdLst>
                              <a:gd name="T0" fmla="*/ 14 w 18"/>
                              <a:gd name="T1" fmla="*/ 2 h 15"/>
                              <a:gd name="T2" fmla="*/ 12 w 18"/>
                              <a:gd name="T3" fmla="*/ 0 h 15"/>
                              <a:gd name="T4" fmla="*/ 8 w 18"/>
                              <a:gd name="T5" fmla="*/ 0 h 15"/>
                              <a:gd name="T6" fmla="*/ 4 w 18"/>
                              <a:gd name="T7" fmla="*/ 0 h 15"/>
                              <a:gd name="T8" fmla="*/ 2 w 18"/>
                              <a:gd name="T9" fmla="*/ 2 h 15"/>
                              <a:gd name="T10" fmla="*/ 0 w 18"/>
                              <a:gd name="T11" fmla="*/ 4 h 15"/>
                              <a:gd name="T12" fmla="*/ 0 w 18"/>
                              <a:gd name="T13" fmla="*/ 8 h 15"/>
                              <a:gd name="T14" fmla="*/ 0 w 18"/>
                              <a:gd name="T15" fmla="*/ 12 h 15"/>
                              <a:gd name="T16" fmla="*/ 2 w 18"/>
                              <a:gd name="T17" fmla="*/ 14 h 15"/>
                              <a:gd name="T18" fmla="*/ 4 w 18"/>
                              <a:gd name="T19" fmla="*/ 15 h 15"/>
                              <a:gd name="T20" fmla="*/ 8 w 18"/>
                              <a:gd name="T21" fmla="*/ 15 h 15"/>
                              <a:gd name="T22" fmla="*/ 12 w 18"/>
                              <a:gd name="T23" fmla="*/ 15 h 15"/>
                              <a:gd name="T24" fmla="*/ 14 w 18"/>
                              <a:gd name="T25" fmla="*/ 14 h 15"/>
                              <a:gd name="T26" fmla="*/ 16 w 18"/>
                              <a:gd name="T27" fmla="*/ 12 h 15"/>
                              <a:gd name="T28" fmla="*/ 18 w 18"/>
                              <a:gd name="T29" fmla="*/ 8 h 15"/>
                              <a:gd name="T30" fmla="*/ 16 w 18"/>
                              <a:gd name="T31" fmla="*/ 4 h 15"/>
                              <a:gd name="T32" fmla="*/ 14 w 18"/>
                              <a:gd name="T33" fmla="*/ 2 h 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8" h="15">
                                <a:moveTo>
                                  <a:pt x="14" y="2"/>
                                </a:moveTo>
                                <a:lnTo>
                                  <a:pt x="12" y="0"/>
                                </a:lnTo>
                                <a:lnTo>
                                  <a:pt x="8" y="0"/>
                                </a:lnTo>
                                <a:lnTo>
                                  <a:pt x="4" y="0"/>
                                </a:lnTo>
                                <a:lnTo>
                                  <a:pt x="2" y="2"/>
                                </a:lnTo>
                                <a:lnTo>
                                  <a:pt x="0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2"/>
                                </a:lnTo>
                                <a:lnTo>
                                  <a:pt x="2" y="14"/>
                                </a:lnTo>
                                <a:lnTo>
                                  <a:pt x="4" y="15"/>
                                </a:lnTo>
                                <a:lnTo>
                                  <a:pt x="8" y="15"/>
                                </a:lnTo>
                                <a:lnTo>
                                  <a:pt x="12" y="15"/>
                                </a:lnTo>
                                <a:lnTo>
                                  <a:pt x="14" y="14"/>
                                </a:lnTo>
                                <a:lnTo>
                                  <a:pt x="16" y="12"/>
                                </a:lnTo>
                                <a:lnTo>
                                  <a:pt x="18" y="8"/>
                                </a:lnTo>
                                <a:lnTo>
                                  <a:pt x="16" y="4"/>
                                </a:lnTo>
                                <a:lnTo>
                                  <a:pt x="14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628" name="Freeform 455"/>
                        <wps:cNvSpPr>
                          <a:spLocks/>
                        </wps:cNvSpPr>
                        <wps:spPr bwMode="auto">
                          <a:xfrm>
                            <a:off x="276225" y="1428750"/>
                            <a:ext cx="52395" cy="57129"/>
                          </a:xfrm>
                          <a:custGeom>
                            <a:avLst/>
                            <a:gdLst>
                              <a:gd name="T0" fmla="*/ 27 w 33"/>
                              <a:gd name="T1" fmla="*/ 6 h 36"/>
                              <a:gd name="T2" fmla="*/ 22 w 33"/>
                              <a:gd name="T3" fmla="*/ 2 h 36"/>
                              <a:gd name="T4" fmla="*/ 16 w 33"/>
                              <a:gd name="T5" fmla="*/ 0 h 36"/>
                              <a:gd name="T6" fmla="*/ 10 w 33"/>
                              <a:gd name="T7" fmla="*/ 2 h 36"/>
                              <a:gd name="T8" fmla="*/ 4 w 33"/>
                              <a:gd name="T9" fmla="*/ 6 h 36"/>
                              <a:gd name="T10" fmla="*/ 0 w 33"/>
                              <a:gd name="T11" fmla="*/ 12 h 36"/>
                              <a:gd name="T12" fmla="*/ 0 w 33"/>
                              <a:gd name="T13" fmla="*/ 18 h 36"/>
                              <a:gd name="T14" fmla="*/ 0 w 33"/>
                              <a:gd name="T15" fmla="*/ 24 h 36"/>
                              <a:gd name="T16" fmla="*/ 4 w 33"/>
                              <a:gd name="T17" fmla="*/ 30 h 36"/>
                              <a:gd name="T18" fmla="*/ 10 w 33"/>
                              <a:gd name="T19" fmla="*/ 34 h 36"/>
                              <a:gd name="T20" fmla="*/ 16 w 33"/>
                              <a:gd name="T21" fmla="*/ 36 h 36"/>
                              <a:gd name="T22" fmla="*/ 22 w 33"/>
                              <a:gd name="T23" fmla="*/ 34 h 36"/>
                              <a:gd name="T24" fmla="*/ 27 w 33"/>
                              <a:gd name="T25" fmla="*/ 30 h 36"/>
                              <a:gd name="T26" fmla="*/ 31 w 33"/>
                              <a:gd name="T27" fmla="*/ 24 h 36"/>
                              <a:gd name="T28" fmla="*/ 33 w 33"/>
                              <a:gd name="T29" fmla="*/ 18 h 36"/>
                              <a:gd name="T30" fmla="*/ 31 w 33"/>
                              <a:gd name="T31" fmla="*/ 12 h 36"/>
                              <a:gd name="T32" fmla="*/ 27 w 33"/>
                              <a:gd name="T33" fmla="*/ 6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3" h="36">
                                <a:moveTo>
                                  <a:pt x="27" y="6"/>
                                </a:moveTo>
                                <a:lnTo>
                                  <a:pt x="22" y="2"/>
                                </a:lnTo>
                                <a:lnTo>
                                  <a:pt x="16" y="0"/>
                                </a:lnTo>
                                <a:lnTo>
                                  <a:pt x="10" y="2"/>
                                </a:lnTo>
                                <a:lnTo>
                                  <a:pt x="4" y="6"/>
                                </a:lnTo>
                                <a:lnTo>
                                  <a:pt x="0" y="12"/>
                                </a:lnTo>
                                <a:lnTo>
                                  <a:pt x="0" y="18"/>
                                </a:lnTo>
                                <a:lnTo>
                                  <a:pt x="0" y="24"/>
                                </a:lnTo>
                                <a:lnTo>
                                  <a:pt x="4" y="30"/>
                                </a:lnTo>
                                <a:lnTo>
                                  <a:pt x="10" y="34"/>
                                </a:lnTo>
                                <a:lnTo>
                                  <a:pt x="16" y="36"/>
                                </a:lnTo>
                                <a:lnTo>
                                  <a:pt x="22" y="34"/>
                                </a:lnTo>
                                <a:lnTo>
                                  <a:pt x="27" y="30"/>
                                </a:lnTo>
                                <a:lnTo>
                                  <a:pt x="31" y="24"/>
                                </a:lnTo>
                                <a:lnTo>
                                  <a:pt x="33" y="18"/>
                                </a:lnTo>
                                <a:lnTo>
                                  <a:pt x="31" y="12"/>
                                </a:lnTo>
                                <a:lnTo>
                                  <a:pt x="27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629" name="Freeform 456"/>
                        <wps:cNvSpPr>
                          <a:spLocks/>
                        </wps:cNvSpPr>
                        <wps:spPr bwMode="auto">
                          <a:xfrm>
                            <a:off x="847725" y="542925"/>
                            <a:ext cx="79386" cy="82519"/>
                          </a:xfrm>
                          <a:custGeom>
                            <a:avLst/>
                            <a:gdLst>
                              <a:gd name="T0" fmla="*/ 42 w 50"/>
                              <a:gd name="T1" fmla="*/ 6 h 52"/>
                              <a:gd name="T2" fmla="*/ 34 w 50"/>
                              <a:gd name="T3" fmla="*/ 2 h 52"/>
                              <a:gd name="T4" fmla="*/ 24 w 50"/>
                              <a:gd name="T5" fmla="*/ 0 h 52"/>
                              <a:gd name="T6" fmla="*/ 16 w 50"/>
                              <a:gd name="T7" fmla="*/ 2 h 52"/>
                              <a:gd name="T8" fmla="*/ 8 w 50"/>
                              <a:gd name="T9" fmla="*/ 6 h 52"/>
                              <a:gd name="T10" fmla="*/ 2 w 50"/>
                              <a:gd name="T11" fmla="*/ 16 h 52"/>
                              <a:gd name="T12" fmla="*/ 0 w 50"/>
                              <a:gd name="T13" fmla="*/ 26 h 52"/>
                              <a:gd name="T14" fmla="*/ 2 w 50"/>
                              <a:gd name="T15" fmla="*/ 36 h 52"/>
                              <a:gd name="T16" fmla="*/ 8 w 50"/>
                              <a:gd name="T17" fmla="*/ 44 h 52"/>
                              <a:gd name="T18" fmla="*/ 16 w 50"/>
                              <a:gd name="T19" fmla="*/ 50 h 52"/>
                              <a:gd name="T20" fmla="*/ 24 w 50"/>
                              <a:gd name="T21" fmla="*/ 52 h 52"/>
                              <a:gd name="T22" fmla="*/ 34 w 50"/>
                              <a:gd name="T23" fmla="*/ 50 h 52"/>
                              <a:gd name="T24" fmla="*/ 42 w 50"/>
                              <a:gd name="T25" fmla="*/ 44 h 52"/>
                              <a:gd name="T26" fmla="*/ 48 w 50"/>
                              <a:gd name="T27" fmla="*/ 36 h 52"/>
                              <a:gd name="T28" fmla="*/ 50 w 50"/>
                              <a:gd name="T29" fmla="*/ 26 h 52"/>
                              <a:gd name="T30" fmla="*/ 48 w 50"/>
                              <a:gd name="T31" fmla="*/ 16 h 52"/>
                              <a:gd name="T32" fmla="*/ 42 w 50"/>
                              <a:gd name="T33" fmla="*/ 6 h 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50" h="52">
                                <a:moveTo>
                                  <a:pt x="42" y="6"/>
                                </a:moveTo>
                                <a:lnTo>
                                  <a:pt x="34" y="2"/>
                                </a:lnTo>
                                <a:lnTo>
                                  <a:pt x="24" y="0"/>
                                </a:lnTo>
                                <a:lnTo>
                                  <a:pt x="16" y="2"/>
                                </a:lnTo>
                                <a:lnTo>
                                  <a:pt x="8" y="6"/>
                                </a:lnTo>
                                <a:lnTo>
                                  <a:pt x="2" y="16"/>
                                </a:lnTo>
                                <a:lnTo>
                                  <a:pt x="0" y="26"/>
                                </a:lnTo>
                                <a:lnTo>
                                  <a:pt x="2" y="36"/>
                                </a:lnTo>
                                <a:lnTo>
                                  <a:pt x="8" y="44"/>
                                </a:lnTo>
                                <a:lnTo>
                                  <a:pt x="16" y="50"/>
                                </a:lnTo>
                                <a:lnTo>
                                  <a:pt x="24" y="52"/>
                                </a:lnTo>
                                <a:lnTo>
                                  <a:pt x="34" y="50"/>
                                </a:lnTo>
                                <a:lnTo>
                                  <a:pt x="42" y="44"/>
                                </a:lnTo>
                                <a:lnTo>
                                  <a:pt x="48" y="36"/>
                                </a:lnTo>
                                <a:lnTo>
                                  <a:pt x="50" y="26"/>
                                </a:lnTo>
                                <a:lnTo>
                                  <a:pt x="48" y="16"/>
                                </a:lnTo>
                                <a:lnTo>
                                  <a:pt x="4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</wpg:grpSp>
                    <wpg:grpSp>
                      <wpg:cNvPr id="3112" name="Holiday card"/>
                      <wpg:cNvGrpSpPr/>
                      <wpg:grpSpPr>
                        <a:xfrm>
                          <a:off x="3648075" y="0"/>
                          <a:ext cx="1838006" cy="3201035"/>
                          <a:chOff x="0" y="0"/>
                          <a:chExt cx="1836875" cy="3203165"/>
                        </a:xfrm>
                      </wpg:grpSpPr>
                      <wps:wsp>
                        <wps:cNvPr id="3113" name="Rectangle 311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829057" cy="1417113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14" name="Freeform 399"/>
                        <wps:cNvSpPr>
                          <a:spLocks/>
                        </wps:cNvSpPr>
                        <wps:spPr bwMode="auto">
                          <a:xfrm>
                            <a:off x="0" y="380870"/>
                            <a:ext cx="1828617" cy="2048704"/>
                          </a:xfrm>
                          <a:custGeom>
                            <a:avLst/>
                            <a:gdLst>
                              <a:gd name="T0" fmla="*/ 1114 w 1150"/>
                              <a:gd name="T1" fmla="*/ 4 h 1291"/>
                              <a:gd name="T2" fmla="*/ 1039 w 1150"/>
                              <a:gd name="T3" fmla="*/ 4 h 1291"/>
                              <a:gd name="T4" fmla="*/ 959 w 1150"/>
                              <a:gd name="T5" fmla="*/ 48 h 1291"/>
                              <a:gd name="T6" fmla="*/ 878 w 1150"/>
                              <a:gd name="T7" fmla="*/ 149 h 1291"/>
                              <a:gd name="T8" fmla="*/ 803 w 1150"/>
                              <a:gd name="T9" fmla="*/ 272 h 1291"/>
                              <a:gd name="T10" fmla="*/ 729 w 1150"/>
                              <a:gd name="T11" fmla="*/ 375 h 1291"/>
                              <a:gd name="T12" fmla="*/ 662 w 1150"/>
                              <a:gd name="T13" fmla="*/ 456 h 1291"/>
                              <a:gd name="T14" fmla="*/ 595 w 1150"/>
                              <a:gd name="T15" fmla="*/ 513 h 1291"/>
                              <a:gd name="T16" fmla="*/ 537 w 1150"/>
                              <a:gd name="T17" fmla="*/ 545 h 1291"/>
                              <a:gd name="T18" fmla="*/ 485 w 1150"/>
                              <a:gd name="T19" fmla="*/ 549 h 1291"/>
                              <a:gd name="T20" fmla="*/ 438 w 1150"/>
                              <a:gd name="T21" fmla="*/ 525 h 1291"/>
                              <a:gd name="T22" fmla="*/ 400 w 1150"/>
                              <a:gd name="T23" fmla="*/ 470 h 1291"/>
                              <a:gd name="T24" fmla="*/ 368 w 1150"/>
                              <a:gd name="T25" fmla="*/ 416 h 1291"/>
                              <a:gd name="T26" fmla="*/ 346 w 1150"/>
                              <a:gd name="T27" fmla="*/ 395 h 1291"/>
                              <a:gd name="T28" fmla="*/ 323 w 1150"/>
                              <a:gd name="T29" fmla="*/ 400 h 1291"/>
                              <a:gd name="T30" fmla="*/ 305 w 1150"/>
                              <a:gd name="T31" fmla="*/ 424 h 1291"/>
                              <a:gd name="T32" fmla="*/ 285 w 1150"/>
                              <a:gd name="T33" fmla="*/ 462 h 1291"/>
                              <a:gd name="T34" fmla="*/ 264 w 1150"/>
                              <a:gd name="T35" fmla="*/ 506 h 1291"/>
                              <a:gd name="T36" fmla="*/ 236 w 1150"/>
                              <a:gd name="T37" fmla="*/ 549 h 1291"/>
                              <a:gd name="T38" fmla="*/ 198 w 1150"/>
                              <a:gd name="T39" fmla="*/ 587 h 1291"/>
                              <a:gd name="T40" fmla="*/ 158 w 1150"/>
                              <a:gd name="T41" fmla="*/ 597 h 1291"/>
                              <a:gd name="T42" fmla="*/ 120 w 1150"/>
                              <a:gd name="T43" fmla="*/ 573 h 1291"/>
                              <a:gd name="T44" fmla="*/ 83 w 1150"/>
                              <a:gd name="T45" fmla="*/ 529 h 1291"/>
                              <a:gd name="T46" fmla="*/ 46 w 1150"/>
                              <a:gd name="T47" fmla="*/ 480 h 1291"/>
                              <a:gd name="T48" fmla="*/ 12 w 1150"/>
                              <a:gd name="T49" fmla="*/ 436 h 1291"/>
                              <a:gd name="T50" fmla="*/ 0 w 1150"/>
                              <a:gd name="T51" fmla="*/ 1291 h 1291"/>
                              <a:gd name="T52" fmla="*/ 24 w 1150"/>
                              <a:gd name="T53" fmla="*/ 1291 h 1291"/>
                              <a:gd name="T54" fmla="*/ 75 w 1150"/>
                              <a:gd name="T55" fmla="*/ 1289 h 1291"/>
                              <a:gd name="T56" fmla="*/ 144 w 1150"/>
                              <a:gd name="T57" fmla="*/ 1287 h 1291"/>
                              <a:gd name="T58" fmla="*/ 228 w 1150"/>
                              <a:gd name="T59" fmla="*/ 1279 h 1291"/>
                              <a:gd name="T60" fmla="*/ 328 w 1150"/>
                              <a:gd name="T61" fmla="*/ 1271 h 1291"/>
                              <a:gd name="T62" fmla="*/ 434 w 1150"/>
                              <a:gd name="T63" fmla="*/ 1261 h 1291"/>
                              <a:gd name="T64" fmla="*/ 547 w 1150"/>
                              <a:gd name="T65" fmla="*/ 1251 h 1291"/>
                              <a:gd name="T66" fmla="*/ 666 w 1150"/>
                              <a:gd name="T67" fmla="*/ 1239 h 1291"/>
                              <a:gd name="T68" fmla="*/ 781 w 1150"/>
                              <a:gd name="T69" fmla="*/ 1227 h 1291"/>
                              <a:gd name="T70" fmla="*/ 895 w 1150"/>
                              <a:gd name="T71" fmla="*/ 1215 h 1291"/>
                              <a:gd name="T72" fmla="*/ 1001 w 1150"/>
                              <a:gd name="T73" fmla="*/ 1205 h 1291"/>
                              <a:gd name="T74" fmla="*/ 1096 w 1150"/>
                              <a:gd name="T75" fmla="*/ 1195 h 1291"/>
                              <a:gd name="T76" fmla="*/ 1150 w 1150"/>
                              <a:gd name="T77" fmla="*/ 1187 h 1291"/>
                              <a:gd name="T78" fmla="*/ 1148 w 1150"/>
                              <a:gd name="T79" fmla="*/ 20 h 12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1150" h="1291">
                                <a:moveTo>
                                  <a:pt x="1148" y="20"/>
                                </a:moveTo>
                                <a:lnTo>
                                  <a:pt x="1114" y="4"/>
                                </a:lnTo>
                                <a:lnTo>
                                  <a:pt x="1078" y="0"/>
                                </a:lnTo>
                                <a:lnTo>
                                  <a:pt x="1039" y="4"/>
                                </a:lnTo>
                                <a:lnTo>
                                  <a:pt x="999" y="20"/>
                                </a:lnTo>
                                <a:lnTo>
                                  <a:pt x="959" y="48"/>
                                </a:lnTo>
                                <a:lnTo>
                                  <a:pt x="917" y="91"/>
                                </a:lnTo>
                                <a:lnTo>
                                  <a:pt x="878" y="149"/>
                                </a:lnTo>
                                <a:lnTo>
                                  <a:pt x="841" y="212"/>
                                </a:lnTo>
                                <a:lnTo>
                                  <a:pt x="803" y="272"/>
                                </a:lnTo>
                                <a:lnTo>
                                  <a:pt x="765" y="325"/>
                                </a:lnTo>
                                <a:lnTo>
                                  <a:pt x="729" y="375"/>
                                </a:lnTo>
                                <a:lnTo>
                                  <a:pt x="695" y="418"/>
                                </a:lnTo>
                                <a:lnTo>
                                  <a:pt x="662" y="456"/>
                                </a:lnTo>
                                <a:lnTo>
                                  <a:pt x="628" y="488"/>
                                </a:lnTo>
                                <a:lnTo>
                                  <a:pt x="595" y="513"/>
                                </a:lnTo>
                                <a:lnTo>
                                  <a:pt x="565" y="533"/>
                                </a:lnTo>
                                <a:lnTo>
                                  <a:pt x="537" y="545"/>
                                </a:lnTo>
                                <a:lnTo>
                                  <a:pt x="509" y="551"/>
                                </a:lnTo>
                                <a:lnTo>
                                  <a:pt x="485" y="549"/>
                                </a:lnTo>
                                <a:lnTo>
                                  <a:pt x="460" y="541"/>
                                </a:lnTo>
                                <a:lnTo>
                                  <a:pt x="438" y="525"/>
                                </a:lnTo>
                                <a:lnTo>
                                  <a:pt x="418" y="502"/>
                                </a:lnTo>
                                <a:lnTo>
                                  <a:pt x="400" y="470"/>
                                </a:lnTo>
                                <a:lnTo>
                                  <a:pt x="384" y="438"/>
                                </a:lnTo>
                                <a:lnTo>
                                  <a:pt x="368" y="416"/>
                                </a:lnTo>
                                <a:lnTo>
                                  <a:pt x="356" y="402"/>
                                </a:lnTo>
                                <a:lnTo>
                                  <a:pt x="346" y="395"/>
                                </a:lnTo>
                                <a:lnTo>
                                  <a:pt x="334" y="395"/>
                                </a:lnTo>
                                <a:lnTo>
                                  <a:pt x="323" y="400"/>
                                </a:lnTo>
                                <a:lnTo>
                                  <a:pt x="315" y="410"/>
                                </a:lnTo>
                                <a:lnTo>
                                  <a:pt x="305" y="424"/>
                                </a:lnTo>
                                <a:lnTo>
                                  <a:pt x="295" y="442"/>
                                </a:lnTo>
                                <a:lnTo>
                                  <a:pt x="285" y="462"/>
                                </a:lnTo>
                                <a:lnTo>
                                  <a:pt x="276" y="484"/>
                                </a:lnTo>
                                <a:lnTo>
                                  <a:pt x="264" y="506"/>
                                </a:lnTo>
                                <a:lnTo>
                                  <a:pt x="250" y="529"/>
                                </a:lnTo>
                                <a:lnTo>
                                  <a:pt x="236" y="549"/>
                                </a:lnTo>
                                <a:lnTo>
                                  <a:pt x="218" y="569"/>
                                </a:lnTo>
                                <a:lnTo>
                                  <a:pt x="198" y="587"/>
                                </a:lnTo>
                                <a:lnTo>
                                  <a:pt x="178" y="597"/>
                                </a:lnTo>
                                <a:lnTo>
                                  <a:pt x="158" y="597"/>
                                </a:lnTo>
                                <a:lnTo>
                                  <a:pt x="138" y="589"/>
                                </a:lnTo>
                                <a:lnTo>
                                  <a:pt x="120" y="573"/>
                                </a:lnTo>
                                <a:lnTo>
                                  <a:pt x="100" y="553"/>
                                </a:lnTo>
                                <a:lnTo>
                                  <a:pt x="83" y="529"/>
                                </a:lnTo>
                                <a:lnTo>
                                  <a:pt x="65" y="506"/>
                                </a:lnTo>
                                <a:lnTo>
                                  <a:pt x="46" y="480"/>
                                </a:lnTo>
                                <a:lnTo>
                                  <a:pt x="28" y="456"/>
                                </a:lnTo>
                                <a:lnTo>
                                  <a:pt x="12" y="436"/>
                                </a:lnTo>
                                <a:lnTo>
                                  <a:pt x="0" y="426"/>
                                </a:lnTo>
                                <a:lnTo>
                                  <a:pt x="0" y="1291"/>
                                </a:lnTo>
                                <a:lnTo>
                                  <a:pt x="6" y="1291"/>
                                </a:lnTo>
                                <a:lnTo>
                                  <a:pt x="24" y="1291"/>
                                </a:lnTo>
                                <a:lnTo>
                                  <a:pt x="46" y="1291"/>
                                </a:lnTo>
                                <a:lnTo>
                                  <a:pt x="75" y="1289"/>
                                </a:lnTo>
                                <a:lnTo>
                                  <a:pt x="106" y="1289"/>
                                </a:lnTo>
                                <a:lnTo>
                                  <a:pt x="144" y="1287"/>
                                </a:lnTo>
                                <a:lnTo>
                                  <a:pt x="184" y="1283"/>
                                </a:lnTo>
                                <a:lnTo>
                                  <a:pt x="228" y="1279"/>
                                </a:lnTo>
                                <a:lnTo>
                                  <a:pt x="278" y="1277"/>
                                </a:lnTo>
                                <a:lnTo>
                                  <a:pt x="328" y="1271"/>
                                </a:lnTo>
                                <a:lnTo>
                                  <a:pt x="380" y="1267"/>
                                </a:lnTo>
                                <a:lnTo>
                                  <a:pt x="434" y="1261"/>
                                </a:lnTo>
                                <a:lnTo>
                                  <a:pt x="491" y="1257"/>
                                </a:lnTo>
                                <a:lnTo>
                                  <a:pt x="547" y="1251"/>
                                </a:lnTo>
                                <a:lnTo>
                                  <a:pt x="606" y="1245"/>
                                </a:lnTo>
                                <a:lnTo>
                                  <a:pt x="666" y="1239"/>
                                </a:lnTo>
                                <a:lnTo>
                                  <a:pt x="723" y="1233"/>
                                </a:lnTo>
                                <a:lnTo>
                                  <a:pt x="781" y="1227"/>
                                </a:lnTo>
                                <a:lnTo>
                                  <a:pt x="837" y="1221"/>
                                </a:lnTo>
                                <a:lnTo>
                                  <a:pt x="895" y="1215"/>
                                </a:lnTo>
                                <a:lnTo>
                                  <a:pt x="947" y="1211"/>
                                </a:lnTo>
                                <a:lnTo>
                                  <a:pt x="1001" y="1205"/>
                                </a:lnTo>
                                <a:lnTo>
                                  <a:pt x="1049" y="1199"/>
                                </a:lnTo>
                                <a:lnTo>
                                  <a:pt x="1096" y="1195"/>
                                </a:lnTo>
                                <a:lnTo>
                                  <a:pt x="1140" y="1189"/>
                                </a:lnTo>
                                <a:lnTo>
                                  <a:pt x="1150" y="1187"/>
                                </a:lnTo>
                                <a:lnTo>
                                  <a:pt x="1150" y="22"/>
                                </a:lnTo>
                                <a:lnTo>
                                  <a:pt x="1148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15" name="Freeform 400"/>
                        <wps:cNvSpPr>
                          <a:spLocks/>
                        </wps:cNvSpPr>
                        <wps:spPr bwMode="auto">
                          <a:xfrm>
                            <a:off x="0" y="1589864"/>
                            <a:ext cx="1835485" cy="1069579"/>
                          </a:xfrm>
                          <a:custGeom>
                            <a:avLst/>
                            <a:gdLst>
                              <a:gd name="T0" fmla="*/ 1120 w 1150"/>
                              <a:gd name="T1" fmla="*/ 69 h 673"/>
                              <a:gd name="T2" fmla="*/ 1078 w 1150"/>
                              <a:gd name="T3" fmla="*/ 122 h 673"/>
                              <a:gd name="T4" fmla="*/ 1035 w 1150"/>
                              <a:gd name="T5" fmla="*/ 182 h 673"/>
                              <a:gd name="T6" fmla="*/ 987 w 1150"/>
                              <a:gd name="T7" fmla="*/ 231 h 673"/>
                              <a:gd name="T8" fmla="*/ 923 w 1150"/>
                              <a:gd name="T9" fmla="*/ 253 h 673"/>
                              <a:gd name="T10" fmla="*/ 841 w 1150"/>
                              <a:gd name="T11" fmla="*/ 227 h 673"/>
                              <a:gd name="T12" fmla="*/ 729 w 1150"/>
                              <a:gd name="T13" fmla="*/ 138 h 673"/>
                              <a:gd name="T14" fmla="*/ 666 w 1150"/>
                              <a:gd name="T15" fmla="*/ 82 h 673"/>
                              <a:gd name="T16" fmla="*/ 603 w 1150"/>
                              <a:gd name="T17" fmla="*/ 42 h 673"/>
                              <a:gd name="T18" fmla="*/ 539 w 1150"/>
                              <a:gd name="T19" fmla="*/ 16 h 673"/>
                              <a:gd name="T20" fmla="*/ 478 w 1150"/>
                              <a:gd name="T21" fmla="*/ 2 h 673"/>
                              <a:gd name="T22" fmla="*/ 416 w 1150"/>
                              <a:gd name="T23" fmla="*/ 0 h 673"/>
                              <a:gd name="T24" fmla="*/ 358 w 1150"/>
                              <a:gd name="T25" fmla="*/ 8 h 673"/>
                              <a:gd name="T26" fmla="*/ 301 w 1150"/>
                              <a:gd name="T27" fmla="*/ 22 h 673"/>
                              <a:gd name="T28" fmla="*/ 246 w 1150"/>
                              <a:gd name="T29" fmla="*/ 45 h 673"/>
                              <a:gd name="T30" fmla="*/ 196 w 1150"/>
                              <a:gd name="T31" fmla="*/ 72 h 673"/>
                              <a:gd name="T32" fmla="*/ 148 w 1150"/>
                              <a:gd name="T33" fmla="*/ 102 h 673"/>
                              <a:gd name="T34" fmla="*/ 104 w 1150"/>
                              <a:gd name="T35" fmla="*/ 136 h 673"/>
                              <a:gd name="T36" fmla="*/ 65 w 1150"/>
                              <a:gd name="T37" fmla="*/ 168 h 673"/>
                              <a:gd name="T38" fmla="*/ 30 w 1150"/>
                              <a:gd name="T39" fmla="*/ 201 h 673"/>
                              <a:gd name="T40" fmla="*/ 0 w 1150"/>
                              <a:gd name="T41" fmla="*/ 231 h 673"/>
                              <a:gd name="T42" fmla="*/ 4 w 1150"/>
                              <a:gd name="T43" fmla="*/ 673 h 673"/>
                              <a:gd name="T44" fmla="*/ 92 w 1150"/>
                              <a:gd name="T45" fmla="*/ 669 h 673"/>
                              <a:gd name="T46" fmla="*/ 196 w 1150"/>
                              <a:gd name="T47" fmla="*/ 653 h 673"/>
                              <a:gd name="T48" fmla="*/ 311 w 1150"/>
                              <a:gd name="T49" fmla="*/ 634 h 673"/>
                              <a:gd name="T50" fmla="*/ 436 w 1150"/>
                              <a:gd name="T51" fmla="*/ 608 h 673"/>
                              <a:gd name="T52" fmla="*/ 565 w 1150"/>
                              <a:gd name="T53" fmla="*/ 578 h 673"/>
                              <a:gd name="T54" fmla="*/ 695 w 1150"/>
                              <a:gd name="T55" fmla="*/ 544 h 673"/>
                              <a:gd name="T56" fmla="*/ 823 w 1150"/>
                              <a:gd name="T57" fmla="*/ 511 h 673"/>
                              <a:gd name="T58" fmla="*/ 943 w 1150"/>
                              <a:gd name="T59" fmla="*/ 477 h 673"/>
                              <a:gd name="T60" fmla="*/ 1055 w 1150"/>
                              <a:gd name="T61" fmla="*/ 443 h 673"/>
                              <a:gd name="T62" fmla="*/ 1150 w 1150"/>
                              <a:gd name="T63" fmla="*/ 416 h 673"/>
                              <a:gd name="T64" fmla="*/ 1144 w 1150"/>
                              <a:gd name="T65" fmla="*/ 48 h 6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1150" h="673">
                                <a:moveTo>
                                  <a:pt x="1144" y="48"/>
                                </a:moveTo>
                                <a:lnTo>
                                  <a:pt x="1120" y="69"/>
                                </a:lnTo>
                                <a:lnTo>
                                  <a:pt x="1098" y="93"/>
                                </a:lnTo>
                                <a:lnTo>
                                  <a:pt x="1078" y="122"/>
                                </a:lnTo>
                                <a:lnTo>
                                  <a:pt x="1057" y="152"/>
                                </a:lnTo>
                                <a:lnTo>
                                  <a:pt x="1035" y="182"/>
                                </a:lnTo>
                                <a:lnTo>
                                  <a:pt x="1013" y="209"/>
                                </a:lnTo>
                                <a:lnTo>
                                  <a:pt x="987" y="231"/>
                                </a:lnTo>
                                <a:lnTo>
                                  <a:pt x="957" y="245"/>
                                </a:lnTo>
                                <a:lnTo>
                                  <a:pt x="923" y="253"/>
                                </a:lnTo>
                                <a:lnTo>
                                  <a:pt x="885" y="245"/>
                                </a:lnTo>
                                <a:lnTo>
                                  <a:pt x="841" y="227"/>
                                </a:lnTo>
                                <a:lnTo>
                                  <a:pt x="789" y="192"/>
                                </a:lnTo>
                                <a:lnTo>
                                  <a:pt x="729" y="138"/>
                                </a:lnTo>
                                <a:lnTo>
                                  <a:pt x="699" y="108"/>
                                </a:lnTo>
                                <a:lnTo>
                                  <a:pt x="666" y="82"/>
                                </a:lnTo>
                                <a:lnTo>
                                  <a:pt x="636" y="60"/>
                                </a:lnTo>
                                <a:lnTo>
                                  <a:pt x="603" y="42"/>
                                </a:lnTo>
                                <a:lnTo>
                                  <a:pt x="571" y="26"/>
                                </a:lnTo>
                                <a:lnTo>
                                  <a:pt x="539" y="16"/>
                                </a:lnTo>
                                <a:lnTo>
                                  <a:pt x="507" y="8"/>
                                </a:lnTo>
                                <a:lnTo>
                                  <a:pt x="478" y="2"/>
                                </a:lnTo>
                                <a:lnTo>
                                  <a:pt x="448" y="0"/>
                                </a:lnTo>
                                <a:lnTo>
                                  <a:pt x="416" y="0"/>
                                </a:lnTo>
                                <a:lnTo>
                                  <a:pt x="386" y="2"/>
                                </a:lnTo>
                                <a:lnTo>
                                  <a:pt x="358" y="8"/>
                                </a:lnTo>
                                <a:lnTo>
                                  <a:pt x="329" y="14"/>
                                </a:lnTo>
                                <a:lnTo>
                                  <a:pt x="301" y="22"/>
                                </a:lnTo>
                                <a:lnTo>
                                  <a:pt x="274" y="32"/>
                                </a:lnTo>
                                <a:lnTo>
                                  <a:pt x="246" y="45"/>
                                </a:lnTo>
                                <a:lnTo>
                                  <a:pt x="220" y="58"/>
                                </a:lnTo>
                                <a:lnTo>
                                  <a:pt x="196" y="72"/>
                                </a:lnTo>
                                <a:lnTo>
                                  <a:pt x="172" y="86"/>
                                </a:lnTo>
                                <a:lnTo>
                                  <a:pt x="148" y="102"/>
                                </a:lnTo>
                                <a:lnTo>
                                  <a:pt x="124" y="117"/>
                                </a:lnTo>
                                <a:lnTo>
                                  <a:pt x="104" y="136"/>
                                </a:lnTo>
                                <a:lnTo>
                                  <a:pt x="83" y="152"/>
                                </a:lnTo>
                                <a:lnTo>
                                  <a:pt x="65" y="168"/>
                                </a:lnTo>
                                <a:lnTo>
                                  <a:pt x="46" y="184"/>
                                </a:lnTo>
                                <a:lnTo>
                                  <a:pt x="30" y="201"/>
                                </a:lnTo>
                                <a:lnTo>
                                  <a:pt x="12" y="217"/>
                                </a:lnTo>
                                <a:lnTo>
                                  <a:pt x="0" y="231"/>
                                </a:lnTo>
                                <a:lnTo>
                                  <a:pt x="0" y="673"/>
                                </a:lnTo>
                                <a:lnTo>
                                  <a:pt x="4" y="673"/>
                                </a:lnTo>
                                <a:lnTo>
                                  <a:pt x="46" y="673"/>
                                </a:lnTo>
                                <a:lnTo>
                                  <a:pt x="92" y="669"/>
                                </a:lnTo>
                                <a:lnTo>
                                  <a:pt x="142" y="661"/>
                                </a:lnTo>
                                <a:lnTo>
                                  <a:pt x="196" y="653"/>
                                </a:lnTo>
                                <a:lnTo>
                                  <a:pt x="254" y="645"/>
                                </a:lnTo>
                                <a:lnTo>
                                  <a:pt x="311" y="634"/>
                                </a:lnTo>
                                <a:lnTo>
                                  <a:pt x="374" y="622"/>
                                </a:lnTo>
                                <a:lnTo>
                                  <a:pt x="436" y="608"/>
                                </a:lnTo>
                                <a:lnTo>
                                  <a:pt x="501" y="594"/>
                                </a:lnTo>
                                <a:lnTo>
                                  <a:pt x="565" y="578"/>
                                </a:lnTo>
                                <a:lnTo>
                                  <a:pt x="632" y="562"/>
                                </a:lnTo>
                                <a:lnTo>
                                  <a:pt x="695" y="544"/>
                                </a:lnTo>
                                <a:lnTo>
                                  <a:pt x="759" y="529"/>
                                </a:lnTo>
                                <a:lnTo>
                                  <a:pt x="823" y="511"/>
                                </a:lnTo>
                                <a:lnTo>
                                  <a:pt x="885" y="495"/>
                                </a:lnTo>
                                <a:lnTo>
                                  <a:pt x="943" y="477"/>
                                </a:lnTo>
                                <a:lnTo>
                                  <a:pt x="1001" y="459"/>
                                </a:lnTo>
                                <a:lnTo>
                                  <a:pt x="1055" y="443"/>
                                </a:lnTo>
                                <a:lnTo>
                                  <a:pt x="1104" y="429"/>
                                </a:lnTo>
                                <a:lnTo>
                                  <a:pt x="1150" y="416"/>
                                </a:lnTo>
                                <a:lnTo>
                                  <a:pt x="1150" y="46"/>
                                </a:lnTo>
                                <a:lnTo>
                                  <a:pt x="1144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16" name="Freeform 401"/>
                        <wps:cNvSpPr>
                          <a:spLocks/>
                        </wps:cNvSpPr>
                        <wps:spPr bwMode="auto">
                          <a:xfrm>
                            <a:off x="0" y="2095500"/>
                            <a:ext cx="1825881" cy="1107665"/>
                          </a:xfrm>
                          <a:custGeom>
                            <a:avLst/>
                            <a:gdLst>
                              <a:gd name="T0" fmla="*/ 1074 w 1150"/>
                              <a:gd name="T1" fmla="*/ 70 h 698"/>
                              <a:gd name="T2" fmla="*/ 1011 w 1150"/>
                              <a:gd name="T3" fmla="*/ 141 h 698"/>
                              <a:gd name="T4" fmla="*/ 953 w 1150"/>
                              <a:gd name="T5" fmla="*/ 209 h 698"/>
                              <a:gd name="T6" fmla="*/ 897 w 1150"/>
                              <a:gd name="T7" fmla="*/ 262 h 698"/>
                              <a:gd name="T8" fmla="*/ 835 w 1150"/>
                              <a:gd name="T9" fmla="*/ 278 h 698"/>
                              <a:gd name="T10" fmla="*/ 761 w 1150"/>
                              <a:gd name="T11" fmla="*/ 242 h 698"/>
                              <a:gd name="T12" fmla="*/ 693 w 1150"/>
                              <a:gd name="T13" fmla="*/ 177 h 698"/>
                              <a:gd name="T14" fmla="*/ 642 w 1150"/>
                              <a:gd name="T15" fmla="*/ 131 h 698"/>
                              <a:gd name="T16" fmla="*/ 587 w 1150"/>
                              <a:gd name="T17" fmla="*/ 94 h 698"/>
                              <a:gd name="T18" fmla="*/ 527 w 1150"/>
                              <a:gd name="T19" fmla="*/ 62 h 698"/>
                              <a:gd name="T20" fmla="*/ 466 w 1150"/>
                              <a:gd name="T21" fmla="*/ 38 h 698"/>
                              <a:gd name="T22" fmla="*/ 402 w 1150"/>
                              <a:gd name="T23" fmla="*/ 18 h 698"/>
                              <a:gd name="T24" fmla="*/ 334 w 1150"/>
                              <a:gd name="T25" fmla="*/ 6 h 698"/>
                              <a:gd name="T26" fmla="*/ 268 w 1150"/>
                              <a:gd name="T27" fmla="*/ 0 h 698"/>
                              <a:gd name="T28" fmla="*/ 202 w 1150"/>
                              <a:gd name="T29" fmla="*/ 0 h 698"/>
                              <a:gd name="T30" fmla="*/ 134 w 1150"/>
                              <a:gd name="T31" fmla="*/ 6 h 698"/>
                              <a:gd name="T32" fmla="*/ 71 w 1150"/>
                              <a:gd name="T33" fmla="*/ 20 h 698"/>
                              <a:gd name="T34" fmla="*/ 6 w 1150"/>
                              <a:gd name="T35" fmla="*/ 38 h 698"/>
                              <a:gd name="T36" fmla="*/ 0 w 1150"/>
                              <a:gd name="T37" fmla="*/ 698 h 698"/>
                              <a:gd name="T38" fmla="*/ 374 w 1150"/>
                              <a:gd name="T39" fmla="*/ 692 h 698"/>
                              <a:gd name="T40" fmla="*/ 406 w 1150"/>
                              <a:gd name="T41" fmla="*/ 668 h 698"/>
                              <a:gd name="T42" fmla="*/ 456 w 1150"/>
                              <a:gd name="T43" fmla="*/ 633 h 698"/>
                              <a:gd name="T44" fmla="*/ 509 w 1150"/>
                              <a:gd name="T45" fmla="*/ 605 h 698"/>
                              <a:gd name="T46" fmla="*/ 563 w 1150"/>
                              <a:gd name="T47" fmla="*/ 585 h 698"/>
                              <a:gd name="T48" fmla="*/ 616 w 1150"/>
                              <a:gd name="T49" fmla="*/ 571 h 698"/>
                              <a:gd name="T50" fmla="*/ 672 w 1150"/>
                              <a:gd name="T51" fmla="*/ 565 h 698"/>
                              <a:gd name="T52" fmla="*/ 725 w 1150"/>
                              <a:gd name="T53" fmla="*/ 563 h 698"/>
                              <a:gd name="T54" fmla="*/ 779 w 1150"/>
                              <a:gd name="T55" fmla="*/ 565 h 698"/>
                              <a:gd name="T56" fmla="*/ 833 w 1150"/>
                              <a:gd name="T57" fmla="*/ 571 h 698"/>
                              <a:gd name="T58" fmla="*/ 886 w 1150"/>
                              <a:gd name="T59" fmla="*/ 579 h 698"/>
                              <a:gd name="T60" fmla="*/ 939 w 1150"/>
                              <a:gd name="T61" fmla="*/ 589 h 698"/>
                              <a:gd name="T62" fmla="*/ 991 w 1150"/>
                              <a:gd name="T63" fmla="*/ 601 h 698"/>
                              <a:gd name="T64" fmla="*/ 1041 w 1150"/>
                              <a:gd name="T65" fmla="*/ 611 h 698"/>
                              <a:gd name="T66" fmla="*/ 1090 w 1150"/>
                              <a:gd name="T67" fmla="*/ 621 h 698"/>
                              <a:gd name="T68" fmla="*/ 1138 w 1150"/>
                              <a:gd name="T69" fmla="*/ 629 h 698"/>
                              <a:gd name="T70" fmla="*/ 1150 w 1150"/>
                              <a:gd name="T71" fmla="*/ 14 h 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1150" h="698">
                                <a:moveTo>
                                  <a:pt x="1112" y="38"/>
                                </a:moveTo>
                                <a:lnTo>
                                  <a:pt x="1074" y="70"/>
                                </a:lnTo>
                                <a:lnTo>
                                  <a:pt x="1041" y="104"/>
                                </a:lnTo>
                                <a:lnTo>
                                  <a:pt x="1011" y="141"/>
                                </a:lnTo>
                                <a:lnTo>
                                  <a:pt x="981" y="177"/>
                                </a:lnTo>
                                <a:lnTo>
                                  <a:pt x="953" y="209"/>
                                </a:lnTo>
                                <a:lnTo>
                                  <a:pt x="925" y="238"/>
                                </a:lnTo>
                                <a:lnTo>
                                  <a:pt x="897" y="262"/>
                                </a:lnTo>
                                <a:lnTo>
                                  <a:pt x="867" y="274"/>
                                </a:lnTo>
                                <a:lnTo>
                                  <a:pt x="835" y="278"/>
                                </a:lnTo>
                                <a:lnTo>
                                  <a:pt x="799" y="268"/>
                                </a:lnTo>
                                <a:lnTo>
                                  <a:pt x="761" y="242"/>
                                </a:lnTo>
                                <a:lnTo>
                                  <a:pt x="717" y="201"/>
                                </a:lnTo>
                                <a:lnTo>
                                  <a:pt x="693" y="177"/>
                                </a:lnTo>
                                <a:lnTo>
                                  <a:pt x="670" y="151"/>
                                </a:lnTo>
                                <a:lnTo>
                                  <a:pt x="642" y="131"/>
                                </a:lnTo>
                                <a:lnTo>
                                  <a:pt x="616" y="111"/>
                                </a:lnTo>
                                <a:lnTo>
                                  <a:pt x="587" y="94"/>
                                </a:lnTo>
                                <a:lnTo>
                                  <a:pt x="557" y="78"/>
                                </a:lnTo>
                                <a:lnTo>
                                  <a:pt x="527" y="62"/>
                                </a:lnTo>
                                <a:lnTo>
                                  <a:pt x="497" y="50"/>
                                </a:lnTo>
                                <a:lnTo>
                                  <a:pt x="466" y="38"/>
                                </a:lnTo>
                                <a:lnTo>
                                  <a:pt x="434" y="28"/>
                                </a:lnTo>
                                <a:lnTo>
                                  <a:pt x="402" y="18"/>
                                </a:lnTo>
                                <a:lnTo>
                                  <a:pt x="368" y="12"/>
                                </a:lnTo>
                                <a:lnTo>
                                  <a:pt x="334" y="6"/>
                                </a:lnTo>
                                <a:lnTo>
                                  <a:pt x="301" y="2"/>
                                </a:lnTo>
                                <a:lnTo>
                                  <a:pt x="268" y="0"/>
                                </a:lnTo>
                                <a:lnTo>
                                  <a:pt x="234" y="0"/>
                                </a:lnTo>
                                <a:lnTo>
                                  <a:pt x="202" y="0"/>
                                </a:lnTo>
                                <a:lnTo>
                                  <a:pt x="168" y="2"/>
                                </a:lnTo>
                                <a:lnTo>
                                  <a:pt x="134" y="6"/>
                                </a:lnTo>
                                <a:lnTo>
                                  <a:pt x="102" y="14"/>
                                </a:lnTo>
                                <a:lnTo>
                                  <a:pt x="71" y="20"/>
                                </a:lnTo>
                                <a:lnTo>
                                  <a:pt x="38" y="28"/>
                                </a:lnTo>
                                <a:lnTo>
                                  <a:pt x="6" y="38"/>
                                </a:lnTo>
                                <a:lnTo>
                                  <a:pt x="0" y="40"/>
                                </a:lnTo>
                                <a:lnTo>
                                  <a:pt x="0" y="698"/>
                                </a:lnTo>
                                <a:lnTo>
                                  <a:pt x="364" y="698"/>
                                </a:lnTo>
                                <a:lnTo>
                                  <a:pt x="374" y="692"/>
                                </a:lnTo>
                                <a:lnTo>
                                  <a:pt x="390" y="680"/>
                                </a:lnTo>
                                <a:lnTo>
                                  <a:pt x="406" y="668"/>
                                </a:lnTo>
                                <a:lnTo>
                                  <a:pt x="432" y="651"/>
                                </a:lnTo>
                                <a:lnTo>
                                  <a:pt x="456" y="633"/>
                                </a:lnTo>
                                <a:lnTo>
                                  <a:pt x="481" y="619"/>
                                </a:lnTo>
                                <a:lnTo>
                                  <a:pt x="509" y="605"/>
                                </a:lnTo>
                                <a:lnTo>
                                  <a:pt x="535" y="595"/>
                                </a:lnTo>
                                <a:lnTo>
                                  <a:pt x="563" y="585"/>
                                </a:lnTo>
                                <a:lnTo>
                                  <a:pt x="589" y="579"/>
                                </a:lnTo>
                                <a:lnTo>
                                  <a:pt x="616" y="571"/>
                                </a:lnTo>
                                <a:lnTo>
                                  <a:pt x="644" y="569"/>
                                </a:lnTo>
                                <a:lnTo>
                                  <a:pt x="672" y="565"/>
                                </a:lnTo>
                                <a:lnTo>
                                  <a:pt x="697" y="565"/>
                                </a:lnTo>
                                <a:lnTo>
                                  <a:pt x="725" y="563"/>
                                </a:lnTo>
                                <a:lnTo>
                                  <a:pt x="751" y="565"/>
                                </a:lnTo>
                                <a:lnTo>
                                  <a:pt x="779" y="565"/>
                                </a:lnTo>
                                <a:lnTo>
                                  <a:pt x="807" y="569"/>
                                </a:lnTo>
                                <a:lnTo>
                                  <a:pt x="833" y="571"/>
                                </a:lnTo>
                                <a:lnTo>
                                  <a:pt x="859" y="575"/>
                                </a:lnTo>
                                <a:lnTo>
                                  <a:pt x="886" y="579"/>
                                </a:lnTo>
                                <a:lnTo>
                                  <a:pt x="913" y="585"/>
                                </a:lnTo>
                                <a:lnTo>
                                  <a:pt x="939" y="589"/>
                                </a:lnTo>
                                <a:lnTo>
                                  <a:pt x="965" y="595"/>
                                </a:lnTo>
                                <a:lnTo>
                                  <a:pt x="991" y="601"/>
                                </a:lnTo>
                                <a:lnTo>
                                  <a:pt x="1017" y="605"/>
                                </a:lnTo>
                                <a:lnTo>
                                  <a:pt x="1041" y="611"/>
                                </a:lnTo>
                                <a:lnTo>
                                  <a:pt x="1067" y="617"/>
                                </a:lnTo>
                                <a:lnTo>
                                  <a:pt x="1090" y="621"/>
                                </a:lnTo>
                                <a:lnTo>
                                  <a:pt x="1114" y="625"/>
                                </a:lnTo>
                                <a:lnTo>
                                  <a:pt x="1138" y="629"/>
                                </a:lnTo>
                                <a:lnTo>
                                  <a:pt x="1150" y="631"/>
                                </a:lnTo>
                                <a:lnTo>
                                  <a:pt x="1150" y="14"/>
                                </a:lnTo>
                                <a:lnTo>
                                  <a:pt x="1112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17" name="Freeform 402"/>
                        <wps:cNvSpPr>
                          <a:spLocks/>
                        </wps:cNvSpPr>
                        <wps:spPr bwMode="auto">
                          <a:xfrm>
                            <a:off x="847725" y="1628775"/>
                            <a:ext cx="26991" cy="41260"/>
                          </a:xfrm>
                          <a:custGeom>
                            <a:avLst/>
                            <a:gdLst>
                              <a:gd name="T0" fmla="*/ 6 w 17"/>
                              <a:gd name="T1" fmla="*/ 0 h 26"/>
                              <a:gd name="T2" fmla="*/ 6 w 17"/>
                              <a:gd name="T3" fmla="*/ 2 h 26"/>
                              <a:gd name="T4" fmla="*/ 6 w 17"/>
                              <a:gd name="T5" fmla="*/ 8 h 26"/>
                              <a:gd name="T6" fmla="*/ 4 w 17"/>
                              <a:gd name="T7" fmla="*/ 16 h 26"/>
                              <a:gd name="T8" fmla="*/ 0 w 17"/>
                              <a:gd name="T9" fmla="*/ 24 h 26"/>
                              <a:gd name="T10" fmla="*/ 10 w 17"/>
                              <a:gd name="T11" fmla="*/ 26 h 26"/>
                              <a:gd name="T12" fmla="*/ 12 w 17"/>
                              <a:gd name="T13" fmla="*/ 20 h 26"/>
                              <a:gd name="T14" fmla="*/ 17 w 17"/>
                              <a:gd name="T15" fmla="*/ 24 h 26"/>
                              <a:gd name="T16" fmla="*/ 12 w 17"/>
                              <a:gd name="T17" fmla="*/ 6 h 26"/>
                              <a:gd name="T18" fmla="*/ 6 w 17"/>
                              <a:gd name="T19" fmla="*/ 0 h 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" h="26">
                                <a:moveTo>
                                  <a:pt x="6" y="0"/>
                                </a:moveTo>
                                <a:lnTo>
                                  <a:pt x="6" y="2"/>
                                </a:lnTo>
                                <a:lnTo>
                                  <a:pt x="6" y="8"/>
                                </a:lnTo>
                                <a:lnTo>
                                  <a:pt x="4" y="16"/>
                                </a:lnTo>
                                <a:lnTo>
                                  <a:pt x="0" y="24"/>
                                </a:lnTo>
                                <a:lnTo>
                                  <a:pt x="10" y="26"/>
                                </a:lnTo>
                                <a:lnTo>
                                  <a:pt x="12" y="20"/>
                                </a:lnTo>
                                <a:lnTo>
                                  <a:pt x="17" y="24"/>
                                </a:lnTo>
                                <a:lnTo>
                                  <a:pt x="12" y="6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18" name="Freeform 403"/>
                        <wps:cNvSpPr>
                          <a:spLocks/>
                        </wps:cNvSpPr>
                        <wps:spPr bwMode="auto">
                          <a:xfrm>
                            <a:off x="771525" y="1419225"/>
                            <a:ext cx="171474" cy="226929"/>
                          </a:xfrm>
                          <a:custGeom>
                            <a:avLst/>
                            <a:gdLst>
                              <a:gd name="T0" fmla="*/ 104 w 108"/>
                              <a:gd name="T1" fmla="*/ 137 h 143"/>
                              <a:gd name="T2" fmla="*/ 98 w 108"/>
                              <a:gd name="T3" fmla="*/ 133 h 143"/>
                              <a:gd name="T4" fmla="*/ 92 w 108"/>
                              <a:gd name="T5" fmla="*/ 129 h 143"/>
                              <a:gd name="T6" fmla="*/ 88 w 108"/>
                              <a:gd name="T7" fmla="*/ 121 h 143"/>
                              <a:gd name="T8" fmla="*/ 82 w 108"/>
                              <a:gd name="T9" fmla="*/ 113 h 143"/>
                              <a:gd name="T10" fmla="*/ 80 w 108"/>
                              <a:gd name="T11" fmla="*/ 105 h 143"/>
                              <a:gd name="T12" fmla="*/ 80 w 108"/>
                              <a:gd name="T13" fmla="*/ 97 h 143"/>
                              <a:gd name="T14" fmla="*/ 94 w 108"/>
                              <a:gd name="T15" fmla="*/ 95 h 143"/>
                              <a:gd name="T16" fmla="*/ 94 w 108"/>
                              <a:gd name="T17" fmla="*/ 93 h 143"/>
                              <a:gd name="T18" fmla="*/ 90 w 108"/>
                              <a:gd name="T19" fmla="*/ 91 h 143"/>
                              <a:gd name="T20" fmla="*/ 86 w 108"/>
                              <a:gd name="T21" fmla="*/ 87 h 143"/>
                              <a:gd name="T22" fmla="*/ 80 w 108"/>
                              <a:gd name="T23" fmla="*/ 83 h 143"/>
                              <a:gd name="T24" fmla="*/ 74 w 108"/>
                              <a:gd name="T25" fmla="*/ 78 h 143"/>
                              <a:gd name="T26" fmla="*/ 70 w 108"/>
                              <a:gd name="T27" fmla="*/ 72 h 143"/>
                              <a:gd name="T28" fmla="*/ 66 w 108"/>
                              <a:gd name="T29" fmla="*/ 66 h 143"/>
                              <a:gd name="T30" fmla="*/ 64 w 108"/>
                              <a:gd name="T31" fmla="*/ 58 h 143"/>
                              <a:gd name="T32" fmla="*/ 76 w 108"/>
                              <a:gd name="T33" fmla="*/ 52 h 143"/>
                              <a:gd name="T34" fmla="*/ 72 w 108"/>
                              <a:gd name="T35" fmla="*/ 50 h 143"/>
                              <a:gd name="T36" fmla="*/ 66 w 108"/>
                              <a:gd name="T37" fmla="*/ 44 h 143"/>
                              <a:gd name="T38" fmla="*/ 57 w 108"/>
                              <a:gd name="T39" fmla="*/ 30 h 143"/>
                              <a:gd name="T40" fmla="*/ 53 w 108"/>
                              <a:gd name="T41" fmla="*/ 0 h 143"/>
                              <a:gd name="T42" fmla="*/ 51 w 108"/>
                              <a:gd name="T43" fmla="*/ 8 h 143"/>
                              <a:gd name="T44" fmla="*/ 47 w 108"/>
                              <a:gd name="T45" fmla="*/ 24 h 143"/>
                              <a:gd name="T46" fmla="*/ 41 w 108"/>
                              <a:gd name="T47" fmla="*/ 42 h 143"/>
                              <a:gd name="T48" fmla="*/ 27 w 108"/>
                              <a:gd name="T49" fmla="*/ 54 h 143"/>
                              <a:gd name="T50" fmla="*/ 39 w 108"/>
                              <a:gd name="T51" fmla="*/ 58 h 143"/>
                              <a:gd name="T52" fmla="*/ 39 w 108"/>
                              <a:gd name="T53" fmla="*/ 62 h 143"/>
                              <a:gd name="T54" fmla="*/ 37 w 108"/>
                              <a:gd name="T55" fmla="*/ 72 h 143"/>
                              <a:gd name="T56" fmla="*/ 33 w 108"/>
                              <a:gd name="T57" fmla="*/ 85 h 143"/>
                              <a:gd name="T58" fmla="*/ 21 w 108"/>
                              <a:gd name="T59" fmla="*/ 95 h 143"/>
                              <a:gd name="T60" fmla="*/ 31 w 108"/>
                              <a:gd name="T61" fmla="*/ 99 h 143"/>
                              <a:gd name="T62" fmla="*/ 31 w 108"/>
                              <a:gd name="T63" fmla="*/ 99 h 143"/>
                              <a:gd name="T64" fmla="*/ 33 w 108"/>
                              <a:gd name="T65" fmla="*/ 103 h 143"/>
                              <a:gd name="T66" fmla="*/ 35 w 108"/>
                              <a:gd name="T67" fmla="*/ 107 h 143"/>
                              <a:gd name="T68" fmla="*/ 35 w 108"/>
                              <a:gd name="T69" fmla="*/ 111 h 143"/>
                              <a:gd name="T70" fmla="*/ 33 w 108"/>
                              <a:gd name="T71" fmla="*/ 119 h 143"/>
                              <a:gd name="T72" fmla="*/ 27 w 108"/>
                              <a:gd name="T73" fmla="*/ 125 h 143"/>
                              <a:gd name="T74" fmla="*/ 15 w 108"/>
                              <a:gd name="T75" fmla="*/ 131 h 143"/>
                              <a:gd name="T76" fmla="*/ 0 w 108"/>
                              <a:gd name="T77" fmla="*/ 139 h 143"/>
                              <a:gd name="T78" fmla="*/ 45 w 108"/>
                              <a:gd name="T79" fmla="*/ 143 h 143"/>
                              <a:gd name="T80" fmla="*/ 45 w 108"/>
                              <a:gd name="T81" fmla="*/ 143 h 143"/>
                              <a:gd name="T82" fmla="*/ 49 w 108"/>
                              <a:gd name="T83" fmla="*/ 141 h 143"/>
                              <a:gd name="T84" fmla="*/ 56 w 108"/>
                              <a:gd name="T85" fmla="*/ 141 h 143"/>
                              <a:gd name="T86" fmla="*/ 64 w 108"/>
                              <a:gd name="T87" fmla="*/ 139 h 143"/>
                              <a:gd name="T88" fmla="*/ 72 w 108"/>
                              <a:gd name="T89" fmla="*/ 139 h 143"/>
                              <a:gd name="T90" fmla="*/ 82 w 108"/>
                              <a:gd name="T91" fmla="*/ 139 h 143"/>
                              <a:gd name="T92" fmla="*/ 96 w 108"/>
                              <a:gd name="T93" fmla="*/ 139 h 143"/>
                              <a:gd name="T94" fmla="*/ 108 w 108"/>
                              <a:gd name="T95" fmla="*/ 141 h 143"/>
                              <a:gd name="T96" fmla="*/ 108 w 108"/>
                              <a:gd name="T97" fmla="*/ 139 h 143"/>
                              <a:gd name="T98" fmla="*/ 104 w 108"/>
                              <a:gd name="T99" fmla="*/ 13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08" h="143">
                                <a:moveTo>
                                  <a:pt x="104" y="137"/>
                                </a:moveTo>
                                <a:lnTo>
                                  <a:pt x="98" y="133"/>
                                </a:lnTo>
                                <a:lnTo>
                                  <a:pt x="92" y="129"/>
                                </a:lnTo>
                                <a:lnTo>
                                  <a:pt x="88" y="121"/>
                                </a:lnTo>
                                <a:lnTo>
                                  <a:pt x="82" y="113"/>
                                </a:lnTo>
                                <a:lnTo>
                                  <a:pt x="80" y="105"/>
                                </a:lnTo>
                                <a:lnTo>
                                  <a:pt x="80" y="97"/>
                                </a:lnTo>
                                <a:lnTo>
                                  <a:pt x="94" y="95"/>
                                </a:lnTo>
                                <a:lnTo>
                                  <a:pt x="94" y="93"/>
                                </a:lnTo>
                                <a:lnTo>
                                  <a:pt x="90" y="91"/>
                                </a:lnTo>
                                <a:lnTo>
                                  <a:pt x="86" y="87"/>
                                </a:lnTo>
                                <a:lnTo>
                                  <a:pt x="80" y="83"/>
                                </a:lnTo>
                                <a:lnTo>
                                  <a:pt x="74" y="78"/>
                                </a:lnTo>
                                <a:lnTo>
                                  <a:pt x="70" y="72"/>
                                </a:lnTo>
                                <a:lnTo>
                                  <a:pt x="66" y="66"/>
                                </a:lnTo>
                                <a:lnTo>
                                  <a:pt x="64" y="58"/>
                                </a:lnTo>
                                <a:lnTo>
                                  <a:pt x="76" y="52"/>
                                </a:lnTo>
                                <a:lnTo>
                                  <a:pt x="72" y="50"/>
                                </a:lnTo>
                                <a:lnTo>
                                  <a:pt x="66" y="44"/>
                                </a:lnTo>
                                <a:lnTo>
                                  <a:pt x="57" y="30"/>
                                </a:lnTo>
                                <a:lnTo>
                                  <a:pt x="53" y="0"/>
                                </a:lnTo>
                                <a:lnTo>
                                  <a:pt x="51" y="8"/>
                                </a:lnTo>
                                <a:lnTo>
                                  <a:pt x="47" y="24"/>
                                </a:lnTo>
                                <a:lnTo>
                                  <a:pt x="41" y="42"/>
                                </a:lnTo>
                                <a:lnTo>
                                  <a:pt x="27" y="54"/>
                                </a:lnTo>
                                <a:lnTo>
                                  <a:pt x="39" y="58"/>
                                </a:lnTo>
                                <a:lnTo>
                                  <a:pt x="39" y="62"/>
                                </a:lnTo>
                                <a:lnTo>
                                  <a:pt x="37" y="72"/>
                                </a:lnTo>
                                <a:lnTo>
                                  <a:pt x="33" y="85"/>
                                </a:lnTo>
                                <a:lnTo>
                                  <a:pt x="21" y="95"/>
                                </a:lnTo>
                                <a:lnTo>
                                  <a:pt x="31" y="99"/>
                                </a:lnTo>
                                <a:lnTo>
                                  <a:pt x="31" y="99"/>
                                </a:lnTo>
                                <a:lnTo>
                                  <a:pt x="33" y="103"/>
                                </a:lnTo>
                                <a:lnTo>
                                  <a:pt x="35" y="107"/>
                                </a:lnTo>
                                <a:lnTo>
                                  <a:pt x="35" y="111"/>
                                </a:lnTo>
                                <a:lnTo>
                                  <a:pt x="33" y="119"/>
                                </a:lnTo>
                                <a:lnTo>
                                  <a:pt x="27" y="125"/>
                                </a:lnTo>
                                <a:lnTo>
                                  <a:pt x="15" y="131"/>
                                </a:lnTo>
                                <a:lnTo>
                                  <a:pt x="0" y="139"/>
                                </a:lnTo>
                                <a:lnTo>
                                  <a:pt x="45" y="143"/>
                                </a:lnTo>
                                <a:lnTo>
                                  <a:pt x="45" y="143"/>
                                </a:lnTo>
                                <a:lnTo>
                                  <a:pt x="49" y="141"/>
                                </a:lnTo>
                                <a:lnTo>
                                  <a:pt x="56" y="141"/>
                                </a:lnTo>
                                <a:lnTo>
                                  <a:pt x="64" y="139"/>
                                </a:lnTo>
                                <a:lnTo>
                                  <a:pt x="72" y="139"/>
                                </a:lnTo>
                                <a:lnTo>
                                  <a:pt x="82" y="139"/>
                                </a:lnTo>
                                <a:lnTo>
                                  <a:pt x="96" y="139"/>
                                </a:lnTo>
                                <a:lnTo>
                                  <a:pt x="108" y="141"/>
                                </a:lnTo>
                                <a:lnTo>
                                  <a:pt x="108" y="139"/>
                                </a:lnTo>
                                <a:lnTo>
                                  <a:pt x="104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19" name="Freeform 404"/>
                        <wps:cNvSpPr>
                          <a:spLocks/>
                        </wps:cNvSpPr>
                        <wps:spPr bwMode="auto">
                          <a:xfrm>
                            <a:off x="857250" y="1476375"/>
                            <a:ext cx="14290" cy="25391"/>
                          </a:xfrm>
                          <a:custGeom>
                            <a:avLst/>
                            <a:gdLst>
                              <a:gd name="T0" fmla="*/ 2 w 9"/>
                              <a:gd name="T1" fmla="*/ 6 h 16"/>
                              <a:gd name="T2" fmla="*/ 0 w 9"/>
                              <a:gd name="T3" fmla="*/ 2 h 16"/>
                              <a:gd name="T4" fmla="*/ 0 w 9"/>
                              <a:gd name="T5" fmla="*/ 0 h 16"/>
                              <a:gd name="T6" fmla="*/ 0 w 9"/>
                              <a:gd name="T7" fmla="*/ 8 h 16"/>
                              <a:gd name="T8" fmla="*/ 0 w 9"/>
                              <a:gd name="T9" fmla="*/ 14 h 16"/>
                              <a:gd name="T10" fmla="*/ 2 w 9"/>
                              <a:gd name="T11" fmla="*/ 16 h 16"/>
                              <a:gd name="T12" fmla="*/ 2 w 9"/>
                              <a:gd name="T13" fmla="*/ 16 h 16"/>
                              <a:gd name="T14" fmla="*/ 9 w 9"/>
                              <a:gd name="T15" fmla="*/ 14 h 16"/>
                              <a:gd name="T16" fmla="*/ 4 w 9"/>
                              <a:gd name="T17" fmla="*/ 12 h 16"/>
                              <a:gd name="T18" fmla="*/ 2 w 9"/>
                              <a:gd name="T19" fmla="*/ 6 h 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9" h="16">
                                <a:moveTo>
                                  <a:pt x="2" y="6"/>
                                </a:moveTo>
                                <a:lnTo>
                                  <a:pt x="0" y="2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0" y="14"/>
                                </a:lnTo>
                                <a:lnTo>
                                  <a:pt x="2" y="16"/>
                                </a:lnTo>
                                <a:lnTo>
                                  <a:pt x="2" y="16"/>
                                </a:lnTo>
                                <a:lnTo>
                                  <a:pt x="9" y="14"/>
                                </a:lnTo>
                                <a:lnTo>
                                  <a:pt x="4" y="12"/>
                                </a:lnTo>
                                <a:lnTo>
                                  <a:pt x="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20" name="Freeform 405"/>
                        <wps:cNvSpPr>
                          <a:spLocks/>
                        </wps:cNvSpPr>
                        <wps:spPr bwMode="auto">
                          <a:xfrm>
                            <a:off x="857250" y="1514475"/>
                            <a:ext cx="26991" cy="42847"/>
                          </a:xfrm>
                          <a:custGeom>
                            <a:avLst/>
                            <a:gdLst>
                              <a:gd name="T0" fmla="*/ 6 w 17"/>
                              <a:gd name="T1" fmla="*/ 12 h 27"/>
                              <a:gd name="T2" fmla="*/ 2 w 17"/>
                              <a:gd name="T3" fmla="*/ 4 h 27"/>
                              <a:gd name="T4" fmla="*/ 0 w 17"/>
                              <a:gd name="T5" fmla="*/ 0 h 27"/>
                              <a:gd name="T6" fmla="*/ 0 w 17"/>
                              <a:gd name="T7" fmla="*/ 8 h 27"/>
                              <a:gd name="T8" fmla="*/ 4 w 17"/>
                              <a:gd name="T9" fmla="*/ 16 h 27"/>
                              <a:gd name="T10" fmla="*/ 6 w 17"/>
                              <a:gd name="T11" fmla="*/ 21 h 27"/>
                              <a:gd name="T12" fmla="*/ 7 w 17"/>
                              <a:gd name="T13" fmla="*/ 23 h 27"/>
                              <a:gd name="T14" fmla="*/ 7 w 17"/>
                              <a:gd name="T15" fmla="*/ 27 h 27"/>
                              <a:gd name="T16" fmla="*/ 11 w 17"/>
                              <a:gd name="T17" fmla="*/ 27 h 27"/>
                              <a:gd name="T18" fmla="*/ 13 w 17"/>
                              <a:gd name="T19" fmla="*/ 27 h 27"/>
                              <a:gd name="T20" fmla="*/ 15 w 17"/>
                              <a:gd name="T21" fmla="*/ 25 h 27"/>
                              <a:gd name="T22" fmla="*/ 17 w 17"/>
                              <a:gd name="T23" fmla="*/ 25 h 27"/>
                              <a:gd name="T24" fmla="*/ 11 w 17"/>
                              <a:gd name="T25" fmla="*/ 21 h 27"/>
                              <a:gd name="T26" fmla="*/ 6 w 17"/>
                              <a:gd name="T27" fmla="*/ 12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7" h="27">
                                <a:moveTo>
                                  <a:pt x="6" y="12"/>
                                </a:moveTo>
                                <a:lnTo>
                                  <a:pt x="2" y="4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4" y="16"/>
                                </a:lnTo>
                                <a:lnTo>
                                  <a:pt x="6" y="21"/>
                                </a:lnTo>
                                <a:lnTo>
                                  <a:pt x="7" y="23"/>
                                </a:lnTo>
                                <a:lnTo>
                                  <a:pt x="7" y="27"/>
                                </a:lnTo>
                                <a:lnTo>
                                  <a:pt x="11" y="27"/>
                                </a:lnTo>
                                <a:lnTo>
                                  <a:pt x="13" y="27"/>
                                </a:lnTo>
                                <a:lnTo>
                                  <a:pt x="15" y="25"/>
                                </a:lnTo>
                                <a:lnTo>
                                  <a:pt x="17" y="25"/>
                                </a:lnTo>
                                <a:lnTo>
                                  <a:pt x="11" y="21"/>
                                </a:lnTo>
                                <a:lnTo>
                                  <a:pt x="6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21" name="Freeform 406"/>
                        <wps:cNvSpPr>
                          <a:spLocks/>
                        </wps:cNvSpPr>
                        <wps:spPr bwMode="auto">
                          <a:xfrm>
                            <a:off x="847725" y="1581150"/>
                            <a:ext cx="55570" cy="53955"/>
                          </a:xfrm>
                          <a:custGeom>
                            <a:avLst/>
                            <a:gdLst>
                              <a:gd name="T0" fmla="*/ 23 w 35"/>
                              <a:gd name="T1" fmla="*/ 10 h 34"/>
                              <a:gd name="T2" fmla="*/ 23 w 35"/>
                              <a:gd name="T3" fmla="*/ 2 h 34"/>
                              <a:gd name="T4" fmla="*/ 23 w 35"/>
                              <a:gd name="T5" fmla="*/ 0 h 34"/>
                              <a:gd name="T6" fmla="*/ 18 w 35"/>
                              <a:gd name="T7" fmla="*/ 8 h 34"/>
                              <a:gd name="T8" fmla="*/ 18 w 35"/>
                              <a:gd name="T9" fmla="*/ 16 h 34"/>
                              <a:gd name="T10" fmla="*/ 21 w 35"/>
                              <a:gd name="T11" fmla="*/ 22 h 34"/>
                              <a:gd name="T12" fmla="*/ 21 w 35"/>
                              <a:gd name="T13" fmla="*/ 24 h 34"/>
                              <a:gd name="T14" fmla="*/ 14 w 35"/>
                              <a:gd name="T15" fmla="*/ 26 h 34"/>
                              <a:gd name="T16" fmla="*/ 6 w 35"/>
                              <a:gd name="T17" fmla="*/ 28 h 34"/>
                              <a:gd name="T18" fmla="*/ 2 w 35"/>
                              <a:gd name="T19" fmla="*/ 32 h 34"/>
                              <a:gd name="T20" fmla="*/ 0 w 35"/>
                              <a:gd name="T21" fmla="*/ 34 h 34"/>
                              <a:gd name="T22" fmla="*/ 4 w 35"/>
                              <a:gd name="T23" fmla="*/ 32 h 34"/>
                              <a:gd name="T24" fmla="*/ 8 w 35"/>
                              <a:gd name="T25" fmla="*/ 30 h 34"/>
                              <a:gd name="T26" fmla="*/ 14 w 35"/>
                              <a:gd name="T27" fmla="*/ 30 h 34"/>
                              <a:gd name="T28" fmla="*/ 21 w 35"/>
                              <a:gd name="T29" fmla="*/ 28 h 34"/>
                              <a:gd name="T30" fmla="*/ 25 w 35"/>
                              <a:gd name="T31" fmla="*/ 28 h 34"/>
                              <a:gd name="T32" fmla="*/ 31 w 35"/>
                              <a:gd name="T33" fmla="*/ 28 h 34"/>
                              <a:gd name="T34" fmla="*/ 33 w 35"/>
                              <a:gd name="T35" fmla="*/ 28 h 34"/>
                              <a:gd name="T36" fmla="*/ 35 w 35"/>
                              <a:gd name="T37" fmla="*/ 28 h 34"/>
                              <a:gd name="T38" fmla="*/ 27 w 35"/>
                              <a:gd name="T39" fmla="*/ 18 h 34"/>
                              <a:gd name="T40" fmla="*/ 23 w 35"/>
                              <a:gd name="T41" fmla="*/ 10 h 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35" h="34">
                                <a:moveTo>
                                  <a:pt x="23" y="10"/>
                                </a:moveTo>
                                <a:lnTo>
                                  <a:pt x="23" y="2"/>
                                </a:lnTo>
                                <a:lnTo>
                                  <a:pt x="23" y="0"/>
                                </a:lnTo>
                                <a:lnTo>
                                  <a:pt x="18" y="8"/>
                                </a:lnTo>
                                <a:lnTo>
                                  <a:pt x="18" y="16"/>
                                </a:lnTo>
                                <a:lnTo>
                                  <a:pt x="21" y="22"/>
                                </a:lnTo>
                                <a:lnTo>
                                  <a:pt x="21" y="24"/>
                                </a:lnTo>
                                <a:lnTo>
                                  <a:pt x="14" y="26"/>
                                </a:lnTo>
                                <a:lnTo>
                                  <a:pt x="6" y="28"/>
                                </a:lnTo>
                                <a:lnTo>
                                  <a:pt x="2" y="32"/>
                                </a:lnTo>
                                <a:lnTo>
                                  <a:pt x="0" y="34"/>
                                </a:lnTo>
                                <a:lnTo>
                                  <a:pt x="4" y="32"/>
                                </a:lnTo>
                                <a:lnTo>
                                  <a:pt x="8" y="30"/>
                                </a:lnTo>
                                <a:lnTo>
                                  <a:pt x="14" y="30"/>
                                </a:lnTo>
                                <a:lnTo>
                                  <a:pt x="21" y="28"/>
                                </a:lnTo>
                                <a:lnTo>
                                  <a:pt x="25" y="28"/>
                                </a:lnTo>
                                <a:lnTo>
                                  <a:pt x="31" y="28"/>
                                </a:lnTo>
                                <a:lnTo>
                                  <a:pt x="33" y="28"/>
                                </a:lnTo>
                                <a:lnTo>
                                  <a:pt x="35" y="28"/>
                                </a:lnTo>
                                <a:lnTo>
                                  <a:pt x="27" y="18"/>
                                </a:lnTo>
                                <a:lnTo>
                                  <a:pt x="23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22" name="Freeform 407"/>
                        <wps:cNvSpPr>
                          <a:spLocks/>
                        </wps:cNvSpPr>
                        <wps:spPr bwMode="auto">
                          <a:xfrm>
                            <a:off x="666750" y="1638300"/>
                            <a:ext cx="25404" cy="41260"/>
                          </a:xfrm>
                          <a:custGeom>
                            <a:avLst/>
                            <a:gdLst>
                              <a:gd name="T0" fmla="*/ 6 w 16"/>
                              <a:gd name="T1" fmla="*/ 0 h 26"/>
                              <a:gd name="T2" fmla="*/ 6 w 16"/>
                              <a:gd name="T3" fmla="*/ 2 h 26"/>
                              <a:gd name="T4" fmla="*/ 4 w 16"/>
                              <a:gd name="T5" fmla="*/ 8 h 26"/>
                              <a:gd name="T6" fmla="*/ 2 w 16"/>
                              <a:gd name="T7" fmla="*/ 16 h 26"/>
                              <a:gd name="T8" fmla="*/ 0 w 16"/>
                              <a:gd name="T9" fmla="*/ 22 h 26"/>
                              <a:gd name="T10" fmla="*/ 10 w 16"/>
                              <a:gd name="T11" fmla="*/ 26 h 26"/>
                              <a:gd name="T12" fmla="*/ 10 w 16"/>
                              <a:gd name="T13" fmla="*/ 20 h 26"/>
                              <a:gd name="T14" fmla="*/ 16 w 16"/>
                              <a:gd name="T15" fmla="*/ 24 h 26"/>
                              <a:gd name="T16" fmla="*/ 12 w 16"/>
                              <a:gd name="T17" fmla="*/ 4 h 26"/>
                              <a:gd name="T18" fmla="*/ 6 w 16"/>
                              <a:gd name="T19" fmla="*/ 0 h 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6" h="26">
                                <a:moveTo>
                                  <a:pt x="6" y="0"/>
                                </a:moveTo>
                                <a:lnTo>
                                  <a:pt x="6" y="2"/>
                                </a:lnTo>
                                <a:lnTo>
                                  <a:pt x="4" y="8"/>
                                </a:lnTo>
                                <a:lnTo>
                                  <a:pt x="2" y="16"/>
                                </a:lnTo>
                                <a:lnTo>
                                  <a:pt x="0" y="22"/>
                                </a:lnTo>
                                <a:lnTo>
                                  <a:pt x="10" y="26"/>
                                </a:lnTo>
                                <a:lnTo>
                                  <a:pt x="10" y="20"/>
                                </a:lnTo>
                                <a:lnTo>
                                  <a:pt x="16" y="24"/>
                                </a:lnTo>
                                <a:lnTo>
                                  <a:pt x="12" y="4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23" name="Freeform 408"/>
                        <wps:cNvSpPr>
                          <a:spLocks/>
                        </wps:cNvSpPr>
                        <wps:spPr bwMode="auto">
                          <a:xfrm>
                            <a:off x="590550" y="1428750"/>
                            <a:ext cx="171474" cy="226929"/>
                          </a:xfrm>
                          <a:custGeom>
                            <a:avLst/>
                            <a:gdLst>
                              <a:gd name="T0" fmla="*/ 102 w 108"/>
                              <a:gd name="T1" fmla="*/ 137 h 143"/>
                              <a:gd name="T2" fmla="*/ 98 w 108"/>
                              <a:gd name="T3" fmla="*/ 133 h 143"/>
                              <a:gd name="T4" fmla="*/ 92 w 108"/>
                              <a:gd name="T5" fmla="*/ 127 h 143"/>
                              <a:gd name="T6" fmla="*/ 86 w 108"/>
                              <a:gd name="T7" fmla="*/ 121 h 143"/>
                              <a:gd name="T8" fmla="*/ 82 w 108"/>
                              <a:gd name="T9" fmla="*/ 113 h 143"/>
                              <a:gd name="T10" fmla="*/ 78 w 108"/>
                              <a:gd name="T11" fmla="*/ 105 h 143"/>
                              <a:gd name="T12" fmla="*/ 78 w 108"/>
                              <a:gd name="T13" fmla="*/ 97 h 143"/>
                              <a:gd name="T14" fmla="*/ 94 w 108"/>
                              <a:gd name="T15" fmla="*/ 93 h 143"/>
                              <a:gd name="T16" fmla="*/ 92 w 108"/>
                              <a:gd name="T17" fmla="*/ 93 h 143"/>
                              <a:gd name="T18" fmla="*/ 88 w 108"/>
                              <a:gd name="T19" fmla="*/ 91 h 143"/>
                              <a:gd name="T20" fmla="*/ 84 w 108"/>
                              <a:gd name="T21" fmla="*/ 87 h 143"/>
                              <a:gd name="T22" fmla="*/ 78 w 108"/>
                              <a:gd name="T23" fmla="*/ 83 h 143"/>
                              <a:gd name="T24" fmla="*/ 74 w 108"/>
                              <a:gd name="T25" fmla="*/ 77 h 143"/>
                              <a:gd name="T26" fmla="*/ 68 w 108"/>
                              <a:gd name="T27" fmla="*/ 72 h 143"/>
                              <a:gd name="T28" fmla="*/ 66 w 108"/>
                              <a:gd name="T29" fmla="*/ 64 h 143"/>
                              <a:gd name="T30" fmla="*/ 64 w 108"/>
                              <a:gd name="T31" fmla="*/ 56 h 143"/>
                              <a:gd name="T32" fmla="*/ 76 w 108"/>
                              <a:gd name="T33" fmla="*/ 52 h 143"/>
                              <a:gd name="T34" fmla="*/ 72 w 108"/>
                              <a:gd name="T35" fmla="*/ 52 h 143"/>
                              <a:gd name="T36" fmla="*/ 66 w 108"/>
                              <a:gd name="T37" fmla="*/ 44 h 143"/>
                              <a:gd name="T38" fmla="*/ 58 w 108"/>
                              <a:gd name="T39" fmla="*/ 28 h 143"/>
                              <a:gd name="T40" fmla="*/ 52 w 108"/>
                              <a:gd name="T41" fmla="*/ 0 h 143"/>
                              <a:gd name="T42" fmla="*/ 50 w 108"/>
                              <a:gd name="T43" fmla="*/ 8 h 143"/>
                              <a:gd name="T44" fmla="*/ 48 w 108"/>
                              <a:gd name="T45" fmla="*/ 24 h 143"/>
                              <a:gd name="T46" fmla="*/ 40 w 108"/>
                              <a:gd name="T47" fmla="*/ 42 h 143"/>
                              <a:gd name="T48" fmla="*/ 28 w 108"/>
                              <a:gd name="T49" fmla="*/ 54 h 143"/>
                              <a:gd name="T50" fmla="*/ 40 w 108"/>
                              <a:gd name="T51" fmla="*/ 58 h 143"/>
                              <a:gd name="T52" fmla="*/ 40 w 108"/>
                              <a:gd name="T53" fmla="*/ 62 h 143"/>
                              <a:gd name="T54" fmla="*/ 38 w 108"/>
                              <a:gd name="T55" fmla="*/ 72 h 143"/>
                              <a:gd name="T56" fmla="*/ 32 w 108"/>
                              <a:gd name="T57" fmla="*/ 83 h 143"/>
                              <a:gd name="T58" fmla="*/ 20 w 108"/>
                              <a:gd name="T59" fmla="*/ 93 h 143"/>
                              <a:gd name="T60" fmla="*/ 30 w 108"/>
                              <a:gd name="T61" fmla="*/ 97 h 143"/>
                              <a:gd name="T62" fmla="*/ 32 w 108"/>
                              <a:gd name="T63" fmla="*/ 99 h 143"/>
                              <a:gd name="T64" fmla="*/ 32 w 108"/>
                              <a:gd name="T65" fmla="*/ 101 h 143"/>
                              <a:gd name="T66" fmla="*/ 34 w 108"/>
                              <a:gd name="T67" fmla="*/ 105 h 143"/>
                              <a:gd name="T68" fmla="*/ 34 w 108"/>
                              <a:gd name="T69" fmla="*/ 111 h 143"/>
                              <a:gd name="T70" fmla="*/ 32 w 108"/>
                              <a:gd name="T71" fmla="*/ 117 h 143"/>
                              <a:gd name="T72" fmla="*/ 26 w 108"/>
                              <a:gd name="T73" fmla="*/ 123 h 143"/>
                              <a:gd name="T74" fmla="*/ 16 w 108"/>
                              <a:gd name="T75" fmla="*/ 131 h 143"/>
                              <a:gd name="T76" fmla="*/ 0 w 108"/>
                              <a:gd name="T77" fmla="*/ 139 h 143"/>
                              <a:gd name="T78" fmla="*/ 46 w 108"/>
                              <a:gd name="T79" fmla="*/ 143 h 143"/>
                              <a:gd name="T80" fmla="*/ 46 w 108"/>
                              <a:gd name="T81" fmla="*/ 143 h 143"/>
                              <a:gd name="T82" fmla="*/ 50 w 108"/>
                              <a:gd name="T83" fmla="*/ 141 h 143"/>
                              <a:gd name="T84" fmla="*/ 56 w 108"/>
                              <a:gd name="T85" fmla="*/ 141 h 143"/>
                              <a:gd name="T86" fmla="*/ 62 w 108"/>
                              <a:gd name="T87" fmla="*/ 139 h 143"/>
                              <a:gd name="T88" fmla="*/ 72 w 108"/>
                              <a:gd name="T89" fmla="*/ 139 h 143"/>
                              <a:gd name="T90" fmla="*/ 82 w 108"/>
                              <a:gd name="T91" fmla="*/ 139 h 143"/>
                              <a:gd name="T92" fmla="*/ 94 w 108"/>
                              <a:gd name="T93" fmla="*/ 139 h 143"/>
                              <a:gd name="T94" fmla="*/ 108 w 108"/>
                              <a:gd name="T95" fmla="*/ 141 h 143"/>
                              <a:gd name="T96" fmla="*/ 106 w 108"/>
                              <a:gd name="T97" fmla="*/ 141 h 143"/>
                              <a:gd name="T98" fmla="*/ 102 w 108"/>
                              <a:gd name="T99" fmla="*/ 13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08" h="143">
                                <a:moveTo>
                                  <a:pt x="102" y="137"/>
                                </a:moveTo>
                                <a:lnTo>
                                  <a:pt x="98" y="133"/>
                                </a:lnTo>
                                <a:lnTo>
                                  <a:pt x="92" y="127"/>
                                </a:lnTo>
                                <a:lnTo>
                                  <a:pt x="86" y="121"/>
                                </a:lnTo>
                                <a:lnTo>
                                  <a:pt x="82" y="113"/>
                                </a:lnTo>
                                <a:lnTo>
                                  <a:pt x="78" y="105"/>
                                </a:lnTo>
                                <a:lnTo>
                                  <a:pt x="78" y="97"/>
                                </a:lnTo>
                                <a:lnTo>
                                  <a:pt x="94" y="93"/>
                                </a:lnTo>
                                <a:lnTo>
                                  <a:pt x="92" y="93"/>
                                </a:lnTo>
                                <a:lnTo>
                                  <a:pt x="88" y="91"/>
                                </a:lnTo>
                                <a:lnTo>
                                  <a:pt x="84" y="87"/>
                                </a:lnTo>
                                <a:lnTo>
                                  <a:pt x="78" y="83"/>
                                </a:lnTo>
                                <a:lnTo>
                                  <a:pt x="74" y="77"/>
                                </a:lnTo>
                                <a:lnTo>
                                  <a:pt x="68" y="72"/>
                                </a:lnTo>
                                <a:lnTo>
                                  <a:pt x="66" y="64"/>
                                </a:lnTo>
                                <a:lnTo>
                                  <a:pt x="64" y="56"/>
                                </a:lnTo>
                                <a:lnTo>
                                  <a:pt x="76" y="52"/>
                                </a:lnTo>
                                <a:lnTo>
                                  <a:pt x="72" y="52"/>
                                </a:lnTo>
                                <a:lnTo>
                                  <a:pt x="66" y="44"/>
                                </a:lnTo>
                                <a:lnTo>
                                  <a:pt x="58" y="28"/>
                                </a:lnTo>
                                <a:lnTo>
                                  <a:pt x="52" y="0"/>
                                </a:lnTo>
                                <a:lnTo>
                                  <a:pt x="50" y="8"/>
                                </a:lnTo>
                                <a:lnTo>
                                  <a:pt x="48" y="24"/>
                                </a:lnTo>
                                <a:lnTo>
                                  <a:pt x="40" y="42"/>
                                </a:lnTo>
                                <a:lnTo>
                                  <a:pt x="28" y="54"/>
                                </a:lnTo>
                                <a:lnTo>
                                  <a:pt x="40" y="58"/>
                                </a:lnTo>
                                <a:lnTo>
                                  <a:pt x="40" y="62"/>
                                </a:lnTo>
                                <a:lnTo>
                                  <a:pt x="38" y="72"/>
                                </a:lnTo>
                                <a:lnTo>
                                  <a:pt x="32" y="83"/>
                                </a:lnTo>
                                <a:lnTo>
                                  <a:pt x="20" y="93"/>
                                </a:lnTo>
                                <a:lnTo>
                                  <a:pt x="30" y="97"/>
                                </a:lnTo>
                                <a:lnTo>
                                  <a:pt x="32" y="99"/>
                                </a:lnTo>
                                <a:lnTo>
                                  <a:pt x="32" y="101"/>
                                </a:lnTo>
                                <a:lnTo>
                                  <a:pt x="34" y="105"/>
                                </a:lnTo>
                                <a:lnTo>
                                  <a:pt x="34" y="111"/>
                                </a:lnTo>
                                <a:lnTo>
                                  <a:pt x="32" y="117"/>
                                </a:lnTo>
                                <a:lnTo>
                                  <a:pt x="26" y="123"/>
                                </a:lnTo>
                                <a:lnTo>
                                  <a:pt x="16" y="131"/>
                                </a:lnTo>
                                <a:lnTo>
                                  <a:pt x="0" y="139"/>
                                </a:lnTo>
                                <a:lnTo>
                                  <a:pt x="46" y="143"/>
                                </a:lnTo>
                                <a:lnTo>
                                  <a:pt x="46" y="143"/>
                                </a:lnTo>
                                <a:lnTo>
                                  <a:pt x="50" y="141"/>
                                </a:lnTo>
                                <a:lnTo>
                                  <a:pt x="56" y="141"/>
                                </a:lnTo>
                                <a:lnTo>
                                  <a:pt x="62" y="139"/>
                                </a:lnTo>
                                <a:lnTo>
                                  <a:pt x="72" y="139"/>
                                </a:lnTo>
                                <a:lnTo>
                                  <a:pt x="82" y="139"/>
                                </a:lnTo>
                                <a:lnTo>
                                  <a:pt x="94" y="139"/>
                                </a:lnTo>
                                <a:lnTo>
                                  <a:pt x="108" y="141"/>
                                </a:lnTo>
                                <a:lnTo>
                                  <a:pt x="106" y="141"/>
                                </a:lnTo>
                                <a:lnTo>
                                  <a:pt x="102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24" name="Freeform 409"/>
                        <wps:cNvSpPr>
                          <a:spLocks/>
                        </wps:cNvSpPr>
                        <wps:spPr bwMode="auto">
                          <a:xfrm>
                            <a:off x="514350" y="1619250"/>
                            <a:ext cx="23816" cy="41260"/>
                          </a:xfrm>
                          <a:custGeom>
                            <a:avLst/>
                            <a:gdLst>
                              <a:gd name="T0" fmla="*/ 6 w 15"/>
                              <a:gd name="T1" fmla="*/ 0 h 26"/>
                              <a:gd name="T2" fmla="*/ 6 w 15"/>
                              <a:gd name="T3" fmla="*/ 4 h 26"/>
                              <a:gd name="T4" fmla="*/ 6 w 15"/>
                              <a:gd name="T5" fmla="*/ 10 h 26"/>
                              <a:gd name="T6" fmla="*/ 4 w 15"/>
                              <a:gd name="T7" fmla="*/ 18 h 26"/>
                              <a:gd name="T8" fmla="*/ 0 w 15"/>
                              <a:gd name="T9" fmla="*/ 24 h 26"/>
                              <a:gd name="T10" fmla="*/ 10 w 15"/>
                              <a:gd name="T11" fmla="*/ 26 h 26"/>
                              <a:gd name="T12" fmla="*/ 12 w 15"/>
                              <a:gd name="T13" fmla="*/ 22 h 26"/>
                              <a:gd name="T14" fmla="*/ 15 w 15"/>
                              <a:gd name="T15" fmla="*/ 26 h 26"/>
                              <a:gd name="T16" fmla="*/ 14 w 15"/>
                              <a:gd name="T17" fmla="*/ 6 h 26"/>
                              <a:gd name="T18" fmla="*/ 6 w 15"/>
                              <a:gd name="T19" fmla="*/ 0 h 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5" h="26">
                                <a:moveTo>
                                  <a:pt x="6" y="0"/>
                                </a:moveTo>
                                <a:lnTo>
                                  <a:pt x="6" y="4"/>
                                </a:lnTo>
                                <a:lnTo>
                                  <a:pt x="6" y="10"/>
                                </a:lnTo>
                                <a:lnTo>
                                  <a:pt x="4" y="18"/>
                                </a:lnTo>
                                <a:lnTo>
                                  <a:pt x="0" y="24"/>
                                </a:lnTo>
                                <a:lnTo>
                                  <a:pt x="10" y="26"/>
                                </a:lnTo>
                                <a:lnTo>
                                  <a:pt x="12" y="22"/>
                                </a:lnTo>
                                <a:lnTo>
                                  <a:pt x="15" y="26"/>
                                </a:lnTo>
                                <a:lnTo>
                                  <a:pt x="14" y="6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25" name="Freeform 410"/>
                        <wps:cNvSpPr>
                          <a:spLocks/>
                        </wps:cNvSpPr>
                        <wps:spPr bwMode="auto">
                          <a:xfrm>
                            <a:off x="447675" y="1409700"/>
                            <a:ext cx="169886" cy="230102"/>
                          </a:xfrm>
                          <a:custGeom>
                            <a:avLst/>
                            <a:gdLst>
                              <a:gd name="T0" fmla="*/ 103 w 107"/>
                              <a:gd name="T1" fmla="*/ 139 h 145"/>
                              <a:gd name="T2" fmla="*/ 99 w 107"/>
                              <a:gd name="T3" fmla="*/ 133 h 145"/>
                              <a:gd name="T4" fmla="*/ 93 w 107"/>
                              <a:gd name="T5" fmla="*/ 129 h 145"/>
                              <a:gd name="T6" fmla="*/ 87 w 107"/>
                              <a:gd name="T7" fmla="*/ 123 h 145"/>
                              <a:gd name="T8" fmla="*/ 81 w 107"/>
                              <a:gd name="T9" fmla="*/ 115 h 145"/>
                              <a:gd name="T10" fmla="*/ 79 w 107"/>
                              <a:gd name="T11" fmla="*/ 107 h 145"/>
                              <a:gd name="T12" fmla="*/ 79 w 107"/>
                              <a:gd name="T13" fmla="*/ 97 h 145"/>
                              <a:gd name="T14" fmla="*/ 93 w 107"/>
                              <a:gd name="T15" fmla="*/ 95 h 145"/>
                              <a:gd name="T16" fmla="*/ 93 w 107"/>
                              <a:gd name="T17" fmla="*/ 93 h 145"/>
                              <a:gd name="T18" fmla="*/ 89 w 107"/>
                              <a:gd name="T19" fmla="*/ 91 h 145"/>
                              <a:gd name="T20" fmla="*/ 85 w 107"/>
                              <a:gd name="T21" fmla="*/ 87 h 145"/>
                              <a:gd name="T22" fmla="*/ 79 w 107"/>
                              <a:gd name="T23" fmla="*/ 83 h 145"/>
                              <a:gd name="T24" fmla="*/ 73 w 107"/>
                              <a:gd name="T25" fmla="*/ 80 h 145"/>
                              <a:gd name="T26" fmla="*/ 69 w 107"/>
                              <a:gd name="T27" fmla="*/ 72 h 145"/>
                              <a:gd name="T28" fmla="*/ 65 w 107"/>
                              <a:gd name="T29" fmla="*/ 66 h 145"/>
                              <a:gd name="T30" fmla="*/ 63 w 107"/>
                              <a:gd name="T31" fmla="*/ 58 h 145"/>
                              <a:gd name="T32" fmla="*/ 75 w 107"/>
                              <a:gd name="T33" fmla="*/ 52 h 145"/>
                              <a:gd name="T34" fmla="*/ 71 w 107"/>
                              <a:gd name="T35" fmla="*/ 52 h 145"/>
                              <a:gd name="T36" fmla="*/ 65 w 107"/>
                              <a:gd name="T37" fmla="*/ 44 h 145"/>
                              <a:gd name="T38" fmla="*/ 57 w 107"/>
                              <a:gd name="T39" fmla="*/ 30 h 145"/>
                              <a:gd name="T40" fmla="*/ 53 w 107"/>
                              <a:gd name="T41" fmla="*/ 0 h 145"/>
                              <a:gd name="T42" fmla="*/ 51 w 107"/>
                              <a:gd name="T43" fmla="*/ 8 h 145"/>
                              <a:gd name="T44" fmla="*/ 47 w 107"/>
                              <a:gd name="T45" fmla="*/ 26 h 145"/>
                              <a:gd name="T46" fmla="*/ 41 w 107"/>
                              <a:gd name="T47" fmla="*/ 44 h 145"/>
                              <a:gd name="T48" fmla="*/ 27 w 107"/>
                              <a:gd name="T49" fmla="*/ 54 h 145"/>
                              <a:gd name="T50" fmla="*/ 39 w 107"/>
                              <a:gd name="T51" fmla="*/ 58 h 145"/>
                              <a:gd name="T52" fmla="*/ 39 w 107"/>
                              <a:gd name="T53" fmla="*/ 62 h 145"/>
                              <a:gd name="T54" fmla="*/ 37 w 107"/>
                              <a:gd name="T55" fmla="*/ 74 h 145"/>
                              <a:gd name="T56" fmla="*/ 33 w 107"/>
                              <a:gd name="T57" fmla="*/ 85 h 145"/>
                              <a:gd name="T58" fmla="*/ 21 w 107"/>
                              <a:gd name="T59" fmla="*/ 95 h 145"/>
                              <a:gd name="T60" fmla="*/ 31 w 107"/>
                              <a:gd name="T61" fmla="*/ 99 h 145"/>
                              <a:gd name="T62" fmla="*/ 31 w 107"/>
                              <a:gd name="T63" fmla="*/ 99 h 145"/>
                              <a:gd name="T64" fmla="*/ 33 w 107"/>
                              <a:gd name="T65" fmla="*/ 103 h 145"/>
                              <a:gd name="T66" fmla="*/ 35 w 107"/>
                              <a:gd name="T67" fmla="*/ 107 h 145"/>
                              <a:gd name="T68" fmla="*/ 35 w 107"/>
                              <a:gd name="T69" fmla="*/ 113 h 145"/>
                              <a:gd name="T70" fmla="*/ 33 w 107"/>
                              <a:gd name="T71" fmla="*/ 119 h 145"/>
                              <a:gd name="T72" fmla="*/ 27 w 107"/>
                              <a:gd name="T73" fmla="*/ 125 h 145"/>
                              <a:gd name="T74" fmla="*/ 15 w 107"/>
                              <a:gd name="T75" fmla="*/ 131 h 145"/>
                              <a:gd name="T76" fmla="*/ 0 w 107"/>
                              <a:gd name="T77" fmla="*/ 139 h 145"/>
                              <a:gd name="T78" fmla="*/ 45 w 107"/>
                              <a:gd name="T79" fmla="*/ 145 h 145"/>
                              <a:gd name="T80" fmla="*/ 47 w 107"/>
                              <a:gd name="T81" fmla="*/ 145 h 145"/>
                              <a:gd name="T82" fmla="*/ 51 w 107"/>
                              <a:gd name="T83" fmla="*/ 143 h 145"/>
                              <a:gd name="T84" fmla="*/ 55 w 107"/>
                              <a:gd name="T85" fmla="*/ 141 h 145"/>
                              <a:gd name="T86" fmla="*/ 63 w 107"/>
                              <a:gd name="T87" fmla="*/ 141 h 145"/>
                              <a:gd name="T88" fmla="*/ 71 w 107"/>
                              <a:gd name="T89" fmla="*/ 139 h 145"/>
                              <a:gd name="T90" fmla="*/ 83 w 107"/>
                              <a:gd name="T91" fmla="*/ 139 h 145"/>
                              <a:gd name="T92" fmla="*/ 95 w 107"/>
                              <a:gd name="T93" fmla="*/ 141 h 145"/>
                              <a:gd name="T94" fmla="*/ 107 w 107"/>
                              <a:gd name="T95" fmla="*/ 141 h 145"/>
                              <a:gd name="T96" fmla="*/ 107 w 107"/>
                              <a:gd name="T97" fmla="*/ 141 h 145"/>
                              <a:gd name="T98" fmla="*/ 103 w 107"/>
                              <a:gd name="T99" fmla="*/ 139 h 1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07" h="145">
                                <a:moveTo>
                                  <a:pt x="103" y="139"/>
                                </a:moveTo>
                                <a:lnTo>
                                  <a:pt x="99" y="133"/>
                                </a:lnTo>
                                <a:lnTo>
                                  <a:pt x="93" y="129"/>
                                </a:lnTo>
                                <a:lnTo>
                                  <a:pt x="87" y="123"/>
                                </a:lnTo>
                                <a:lnTo>
                                  <a:pt x="81" y="115"/>
                                </a:lnTo>
                                <a:lnTo>
                                  <a:pt x="79" y="107"/>
                                </a:lnTo>
                                <a:lnTo>
                                  <a:pt x="79" y="97"/>
                                </a:lnTo>
                                <a:lnTo>
                                  <a:pt x="93" y="95"/>
                                </a:lnTo>
                                <a:lnTo>
                                  <a:pt x="93" y="93"/>
                                </a:lnTo>
                                <a:lnTo>
                                  <a:pt x="89" y="91"/>
                                </a:lnTo>
                                <a:lnTo>
                                  <a:pt x="85" y="87"/>
                                </a:lnTo>
                                <a:lnTo>
                                  <a:pt x="79" y="83"/>
                                </a:lnTo>
                                <a:lnTo>
                                  <a:pt x="73" y="80"/>
                                </a:lnTo>
                                <a:lnTo>
                                  <a:pt x="69" y="72"/>
                                </a:lnTo>
                                <a:lnTo>
                                  <a:pt x="65" y="66"/>
                                </a:lnTo>
                                <a:lnTo>
                                  <a:pt x="63" y="58"/>
                                </a:lnTo>
                                <a:lnTo>
                                  <a:pt x="75" y="52"/>
                                </a:lnTo>
                                <a:lnTo>
                                  <a:pt x="71" y="52"/>
                                </a:lnTo>
                                <a:lnTo>
                                  <a:pt x="65" y="44"/>
                                </a:lnTo>
                                <a:lnTo>
                                  <a:pt x="57" y="30"/>
                                </a:lnTo>
                                <a:lnTo>
                                  <a:pt x="53" y="0"/>
                                </a:lnTo>
                                <a:lnTo>
                                  <a:pt x="51" y="8"/>
                                </a:lnTo>
                                <a:lnTo>
                                  <a:pt x="47" y="26"/>
                                </a:lnTo>
                                <a:lnTo>
                                  <a:pt x="41" y="44"/>
                                </a:lnTo>
                                <a:lnTo>
                                  <a:pt x="27" y="54"/>
                                </a:lnTo>
                                <a:lnTo>
                                  <a:pt x="39" y="58"/>
                                </a:lnTo>
                                <a:lnTo>
                                  <a:pt x="39" y="62"/>
                                </a:lnTo>
                                <a:lnTo>
                                  <a:pt x="37" y="74"/>
                                </a:lnTo>
                                <a:lnTo>
                                  <a:pt x="33" y="85"/>
                                </a:lnTo>
                                <a:lnTo>
                                  <a:pt x="21" y="95"/>
                                </a:lnTo>
                                <a:lnTo>
                                  <a:pt x="31" y="99"/>
                                </a:lnTo>
                                <a:lnTo>
                                  <a:pt x="31" y="99"/>
                                </a:lnTo>
                                <a:lnTo>
                                  <a:pt x="33" y="103"/>
                                </a:lnTo>
                                <a:lnTo>
                                  <a:pt x="35" y="107"/>
                                </a:lnTo>
                                <a:lnTo>
                                  <a:pt x="35" y="113"/>
                                </a:lnTo>
                                <a:lnTo>
                                  <a:pt x="33" y="119"/>
                                </a:lnTo>
                                <a:lnTo>
                                  <a:pt x="27" y="125"/>
                                </a:lnTo>
                                <a:lnTo>
                                  <a:pt x="15" y="131"/>
                                </a:lnTo>
                                <a:lnTo>
                                  <a:pt x="0" y="139"/>
                                </a:lnTo>
                                <a:lnTo>
                                  <a:pt x="45" y="145"/>
                                </a:lnTo>
                                <a:lnTo>
                                  <a:pt x="47" y="145"/>
                                </a:lnTo>
                                <a:lnTo>
                                  <a:pt x="51" y="143"/>
                                </a:lnTo>
                                <a:lnTo>
                                  <a:pt x="55" y="141"/>
                                </a:lnTo>
                                <a:lnTo>
                                  <a:pt x="63" y="141"/>
                                </a:lnTo>
                                <a:lnTo>
                                  <a:pt x="71" y="139"/>
                                </a:lnTo>
                                <a:lnTo>
                                  <a:pt x="83" y="139"/>
                                </a:lnTo>
                                <a:lnTo>
                                  <a:pt x="95" y="141"/>
                                </a:lnTo>
                                <a:lnTo>
                                  <a:pt x="107" y="141"/>
                                </a:lnTo>
                                <a:lnTo>
                                  <a:pt x="107" y="141"/>
                                </a:lnTo>
                                <a:lnTo>
                                  <a:pt x="103" y="1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26" name="Freeform 411"/>
                        <wps:cNvSpPr>
                          <a:spLocks/>
                        </wps:cNvSpPr>
                        <wps:spPr bwMode="auto">
                          <a:xfrm>
                            <a:off x="523875" y="1476375"/>
                            <a:ext cx="12702" cy="22217"/>
                          </a:xfrm>
                          <a:custGeom>
                            <a:avLst/>
                            <a:gdLst>
                              <a:gd name="T0" fmla="*/ 2 w 8"/>
                              <a:gd name="T1" fmla="*/ 6 h 14"/>
                              <a:gd name="T2" fmla="*/ 0 w 8"/>
                              <a:gd name="T3" fmla="*/ 2 h 14"/>
                              <a:gd name="T4" fmla="*/ 0 w 8"/>
                              <a:gd name="T5" fmla="*/ 0 h 14"/>
                              <a:gd name="T6" fmla="*/ 0 w 8"/>
                              <a:gd name="T7" fmla="*/ 6 h 14"/>
                              <a:gd name="T8" fmla="*/ 0 w 8"/>
                              <a:gd name="T9" fmla="*/ 12 h 14"/>
                              <a:gd name="T10" fmla="*/ 2 w 8"/>
                              <a:gd name="T11" fmla="*/ 14 h 14"/>
                              <a:gd name="T12" fmla="*/ 2 w 8"/>
                              <a:gd name="T13" fmla="*/ 14 h 14"/>
                              <a:gd name="T14" fmla="*/ 8 w 8"/>
                              <a:gd name="T15" fmla="*/ 14 h 14"/>
                              <a:gd name="T16" fmla="*/ 4 w 8"/>
                              <a:gd name="T17" fmla="*/ 10 h 14"/>
                              <a:gd name="T18" fmla="*/ 2 w 8"/>
                              <a:gd name="T19" fmla="*/ 6 h 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" h="14">
                                <a:moveTo>
                                  <a:pt x="2" y="6"/>
                                </a:moveTo>
                                <a:lnTo>
                                  <a:pt x="0" y="2"/>
                                </a:lnTo>
                                <a:lnTo>
                                  <a:pt x="0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2"/>
                                </a:lnTo>
                                <a:lnTo>
                                  <a:pt x="2" y="14"/>
                                </a:lnTo>
                                <a:lnTo>
                                  <a:pt x="2" y="14"/>
                                </a:lnTo>
                                <a:lnTo>
                                  <a:pt x="8" y="14"/>
                                </a:lnTo>
                                <a:lnTo>
                                  <a:pt x="4" y="10"/>
                                </a:lnTo>
                                <a:lnTo>
                                  <a:pt x="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27" name="Freeform 412"/>
                        <wps:cNvSpPr>
                          <a:spLocks/>
                        </wps:cNvSpPr>
                        <wps:spPr bwMode="auto">
                          <a:xfrm>
                            <a:off x="533400" y="1514475"/>
                            <a:ext cx="25404" cy="42847"/>
                          </a:xfrm>
                          <a:custGeom>
                            <a:avLst/>
                            <a:gdLst>
                              <a:gd name="T0" fmla="*/ 4 w 16"/>
                              <a:gd name="T1" fmla="*/ 12 h 27"/>
                              <a:gd name="T2" fmla="*/ 0 w 16"/>
                              <a:gd name="T3" fmla="*/ 4 h 27"/>
                              <a:gd name="T4" fmla="*/ 0 w 16"/>
                              <a:gd name="T5" fmla="*/ 0 h 27"/>
                              <a:gd name="T6" fmla="*/ 0 w 16"/>
                              <a:gd name="T7" fmla="*/ 6 h 27"/>
                              <a:gd name="T8" fmla="*/ 2 w 16"/>
                              <a:gd name="T9" fmla="*/ 14 h 27"/>
                              <a:gd name="T10" fmla="*/ 4 w 16"/>
                              <a:gd name="T11" fmla="*/ 21 h 27"/>
                              <a:gd name="T12" fmla="*/ 6 w 16"/>
                              <a:gd name="T13" fmla="*/ 23 h 27"/>
                              <a:gd name="T14" fmla="*/ 6 w 16"/>
                              <a:gd name="T15" fmla="*/ 27 h 27"/>
                              <a:gd name="T16" fmla="*/ 10 w 16"/>
                              <a:gd name="T17" fmla="*/ 27 h 27"/>
                              <a:gd name="T18" fmla="*/ 12 w 16"/>
                              <a:gd name="T19" fmla="*/ 25 h 27"/>
                              <a:gd name="T20" fmla="*/ 14 w 16"/>
                              <a:gd name="T21" fmla="*/ 25 h 27"/>
                              <a:gd name="T22" fmla="*/ 16 w 16"/>
                              <a:gd name="T23" fmla="*/ 25 h 27"/>
                              <a:gd name="T24" fmla="*/ 10 w 16"/>
                              <a:gd name="T25" fmla="*/ 19 h 27"/>
                              <a:gd name="T26" fmla="*/ 4 w 16"/>
                              <a:gd name="T27" fmla="*/ 12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6" h="27">
                                <a:moveTo>
                                  <a:pt x="4" y="12"/>
                                </a:moveTo>
                                <a:lnTo>
                                  <a:pt x="0" y="4"/>
                                </a:lnTo>
                                <a:lnTo>
                                  <a:pt x="0" y="0"/>
                                </a:lnTo>
                                <a:lnTo>
                                  <a:pt x="0" y="6"/>
                                </a:lnTo>
                                <a:lnTo>
                                  <a:pt x="2" y="14"/>
                                </a:lnTo>
                                <a:lnTo>
                                  <a:pt x="4" y="21"/>
                                </a:lnTo>
                                <a:lnTo>
                                  <a:pt x="6" y="23"/>
                                </a:lnTo>
                                <a:lnTo>
                                  <a:pt x="6" y="27"/>
                                </a:lnTo>
                                <a:lnTo>
                                  <a:pt x="10" y="27"/>
                                </a:lnTo>
                                <a:lnTo>
                                  <a:pt x="12" y="25"/>
                                </a:lnTo>
                                <a:lnTo>
                                  <a:pt x="14" y="25"/>
                                </a:lnTo>
                                <a:lnTo>
                                  <a:pt x="16" y="25"/>
                                </a:lnTo>
                                <a:lnTo>
                                  <a:pt x="10" y="19"/>
                                </a:lnTo>
                                <a:lnTo>
                                  <a:pt x="4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28" name="Freeform 413"/>
                        <wps:cNvSpPr>
                          <a:spLocks/>
                        </wps:cNvSpPr>
                        <wps:spPr bwMode="auto">
                          <a:xfrm>
                            <a:off x="523875" y="1581150"/>
                            <a:ext cx="53983" cy="50781"/>
                          </a:xfrm>
                          <a:custGeom>
                            <a:avLst/>
                            <a:gdLst>
                              <a:gd name="T0" fmla="*/ 22 w 34"/>
                              <a:gd name="T1" fmla="*/ 8 h 32"/>
                              <a:gd name="T2" fmla="*/ 22 w 34"/>
                              <a:gd name="T3" fmla="*/ 2 h 32"/>
                              <a:gd name="T4" fmla="*/ 22 w 34"/>
                              <a:gd name="T5" fmla="*/ 0 h 32"/>
                              <a:gd name="T6" fmla="*/ 18 w 34"/>
                              <a:gd name="T7" fmla="*/ 6 h 32"/>
                              <a:gd name="T8" fmla="*/ 18 w 34"/>
                              <a:gd name="T9" fmla="*/ 14 h 32"/>
                              <a:gd name="T10" fmla="*/ 20 w 34"/>
                              <a:gd name="T11" fmla="*/ 20 h 32"/>
                              <a:gd name="T12" fmla="*/ 20 w 34"/>
                              <a:gd name="T13" fmla="*/ 24 h 32"/>
                              <a:gd name="T14" fmla="*/ 14 w 34"/>
                              <a:gd name="T15" fmla="*/ 26 h 32"/>
                              <a:gd name="T16" fmla="*/ 6 w 34"/>
                              <a:gd name="T17" fmla="*/ 28 h 32"/>
                              <a:gd name="T18" fmla="*/ 2 w 34"/>
                              <a:gd name="T19" fmla="*/ 30 h 32"/>
                              <a:gd name="T20" fmla="*/ 0 w 34"/>
                              <a:gd name="T21" fmla="*/ 32 h 32"/>
                              <a:gd name="T22" fmla="*/ 4 w 34"/>
                              <a:gd name="T23" fmla="*/ 30 h 32"/>
                              <a:gd name="T24" fmla="*/ 8 w 34"/>
                              <a:gd name="T25" fmla="*/ 30 h 32"/>
                              <a:gd name="T26" fmla="*/ 14 w 34"/>
                              <a:gd name="T27" fmla="*/ 28 h 32"/>
                              <a:gd name="T28" fmla="*/ 20 w 34"/>
                              <a:gd name="T29" fmla="*/ 28 h 32"/>
                              <a:gd name="T30" fmla="*/ 24 w 34"/>
                              <a:gd name="T31" fmla="*/ 28 h 32"/>
                              <a:gd name="T32" fmla="*/ 30 w 34"/>
                              <a:gd name="T33" fmla="*/ 26 h 32"/>
                              <a:gd name="T34" fmla="*/ 32 w 34"/>
                              <a:gd name="T35" fmla="*/ 26 h 32"/>
                              <a:gd name="T36" fmla="*/ 34 w 34"/>
                              <a:gd name="T37" fmla="*/ 26 h 32"/>
                              <a:gd name="T38" fmla="*/ 26 w 34"/>
                              <a:gd name="T39" fmla="*/ 18 h 32"/>
                              <a:gd name="T40" fmla="*/ 22 w 34"/>
                              <a:gd name="T41" fmla="*/ 8 h 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34" h="32">
                                <a:moveTo>
                                  <a:pt x="22" y="8"/>
                                </a:moveTo>
                                <a:lnTo>
                                  <a:pt x="22" y="2"/>
                                </a:lnTo>
                                <a:lnTo>
                                  <a:pt x="22" y="0"/>
                                </a:lnTo>
                                <a:lnTo>
                                  <a:pt x="18" y="6"/>
                                </a:lnTo>
                                <a:lnTo>
                                  <a:pt x="18" y="14"/>
                                </a:lnTo>
                                <a:lnTo>
                                  <a:pt x="20" y="20"/>
                                </a:lnTo>
                                <a:lnTo>
                                  <a:pt x="20" y="24"/>
                                </a:lnTo>
                                <a:lnTo>
                                  <a:pt x="14" y="26"/>
                                </a:lnTo>
                                <a:lnTo>
                                  <a:pt x="6" y="28"/>
                                </a:lnTo>
                                <a:lnTo>
                                  <a:pt x="2" y="30"/>
                                </a:lnTo>
                                <a:lnTo>
                                  <a:pt x="0" y="32"/>
                                </a:lnTo>
                                <a:lnTo>
                                  <a:pt x="4" y="30"/>
                                </a:lnTo>
                                <a:lnTo>
                                  <a:pt x="8" y="30"/>
                                </a:lnTo>
                                <a:lnTo>
                                  <a:pt x="14" y="28"/>
                                </a:lnTo>
                                <a:lnTo>
                                  <a:pt x="20" y="28"/>
                                </a:lnTo>
                                <a:lnTo>
                                  <a:pt x="24" y="28"/>
                                </a:lnTo>
                                <a:lnTo>
                                  <a:pt x="30" y="26"/>
                                </a:lnTo>
                                <a:lnTo>
                                  <a:pt x="32" y="26"/>
                                </a:lnTo>
                                <a:lnTo>
                                  <a:pt x="34" y="26"/>
                                </a:lnTo>
                                <a:lnTo>
                                  <a:pt x="26" y="18"/>
                                </a:lnTo>
                                <a:lnTo>
                                  <a:pt x="22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29" name="Freeform 414"/>
                        <wps:cNvSpPr>
                          <a:spLocks/>
                        </wps:cNvSpPr>
                        <wps:spPr bwMode="auto">
                          <a:xfrm>
                            <a:off x="676275" y="1485900"/>
                            <a:ext cx="12702" cy="25391"/>
                          </a:xfrm>
                          <a:custGeom>
                            <a:avLst/>
                            <a:gdLst>
                              <a:gd name="T0" fmla="*/ 4 w 8"/>
                              <a:gd name="T1" fmla="*/ 6 h 16"/>
                              <a:gd name="T2" fmla="*/ 2 w 8"/>
                              <a:gd name="T3" fmla="*/ 2 h 16"/>
                              <a:gd name="T4" fmla="*/ 0 w 8"/>
                              <a:gd name="T5" fmla="*/ 0 h 16"/>
                              <a:gd name="T6" fmla="*/ 0 w 8"/>
                              <a:gd name="T7" fmla="*/ 8 h 16"/>
                              <a:gd name="T8" fmla="*/ 2 w 8"/>
                              <a:gd name="T9" fmla="*/ 12 h 16"/>
                              <a:gd name="T10" fmla="*/ 4 w 8"/>
                              <a:gd name="T11" fmla="*/ 16 h 16"/>
                              <a:gd name="T12" fmla="*/ 4 w 8"/>
                              <a:gd name="T13" fmla="*/ 16 h 16"/>
                              <a:gd name="T14" fmla="*/ 8 w 8"/>
                              <a:gd name="T15" fmla="*/ 14 h 16"/>
                              <a:gd name="T16" fmla="*/ 6 w 8"/>
                              <a:gd name="T17" fmla="*/ 10 h 16"/>
                              <a:gd name="T18" fmla="*/ 4 w 8"/>
                              <a:gd name="T19" fmla="*/ 6 h 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" h="16">
                                <a:moveTo>
                                  <a:pt x="4" y="6"/>
                                </a:moveTo>
                                <a:lnTo>
                                  <a:pt x="2" y="2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2" y="12"/>
                                </a:lnTo>
                                <a:lnTo>
                                  <a:pt x="4" y="16"/>
                                </a:lnTo>
                                <a:lnTo>
                                  <a:pt x="4" y="16"/>
                                </a:lnTo>
                                <a:lnTo>
                                  <a:pt x="8" y="14"/>
                                </a:lnTo>
                                <a:lnTo>
                                  <a:pt x="6" y="10"/>
                                </a:lnTo>
                                <a:lnTo>
                                  <a:pt x="4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30" name="Freeform 415"/>
                        <wps:cNvSpPr>
                          <a:spLocks/>
                        </wps:cNvSpPr>
                        <wps:spPr bwMode="auto">
                          <a:xfrm>
                            <a:off x="685800" y="1524000"/>
                            <a:ext cx="28579" cy="42847"/>
                          </a:xfrm>
                          <a:custGeom>
                            <a:avLst/>
                            <a:gdLst>
                              <a:gd name="T0" fmla="*/ 6 w 18"/>
                              <a:gd name="T1" fmla="*/ 11 h 27"/>
                              <a:gd name="T2" fmla="*/ 2 w 18"/>
                              <a:gd name="T3" fmla="*/ 4 h 27"/>
                              <a:gd name="T4" fmla="*/ 0 w 18"/>
                              <a:gd name="T5" fmla="*/ 0 h 27"/>
                              <a:gd name="T6" fmla="*/ 0 w 18"/>
                              <a:gd name="T7" fmla="*/ 8 h 27"/>
                              <a:gd name="T8" fmla="*/ 2 w 18"/>
                              <a:gd name="T9" fmla="*/ 15 h 27"/>
                              <a:gd name="T10" fmla="*/ 6 w 18"/>
                              <a:gd name="T11" fmla="*/ 21 h 27"/>
                              <a:gd name="T12" fmla="*/ 8 w 18"/>
                              <a:gd name="T13" fmla="*/ 25 h 27"/>
                              <a:gd name="T14" fmla="*/ 8 w 18"/>
                              <a:gd name="T15" fmla="*/ 27 h 27"/>
                              <a:gd name="T16" fmla="*/ 10 w 18"/>
                              <a:gd name="T17" fmla="*/ 27 h 27"/>
                              <a:gd name="T18" fmla="*/ 14 w 18"/>
                              <a:gd name="T19" fmla="*/ 25 h 27"/>
                              <a:gd name="T20" fmla="*/ 16 w 18"/>
                              <a:gd name="T21" fmla="*/ 25 h 27"/>
                              <a:gd name="T22" fmla="*/ 18 w 18"/>
                              <a:gd name="T23" fmla="*/ 25 h 27"/>
                              <a:gd name="T24" fmla="*/ 10 w 18"/>
                              <a:gd name="T25" fmla="*/ 19 h 27"/>
                              <a:gd name="T26" fmla="*/ 6 w 18"/>
                              <a:gd name="T27" fmla="*/ 11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8" h="27">
                                <a:moveTo>
                                  <a:pt x="6" y="11"/>
                                </a:moveTo>
                                <a:lnTo>
                                  <a:pt x="2" y="4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2" y="15"/>
                                </a:lnTo>
                                <a:lnTo>
                                  <a:pt x="6" y="21"/>
                                </a:lnTo>
                                <a:lnTo>
                                  <a:pt x="8" y="25"/>
                                </a:lnTo>
                                <a:lnTo>
                                  <a:pt x="8" y="27"/>
                                </a:lnTo>
                                <a:lnTo>
                                  <a:pt x="10" y="27"/>
                                </a:lnTo>
                                <a:lnTo>
                                  <a:pt x="14" y="25"/>
                                </a:lnTo>
                                <a:lnTo>
                                  <a:pt x="16" y="25"/>
                                </a:lnTo>
                                <a:lnTo>
                                  <a:pt x="18" y="25"/>
                                </a:lnTo>
                                <a:lnTo>
                                  <a:pt x="10" y="19"/>
                                </a:lnTo>
                                <a:lnTo>
                                  <a:pt x="6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31" name="Freeform 416"/>
                        <wps:cNvSpPr>
                          <a:spLocks/>
                        </wps:cNvSpPr>
                        <wps:spPr bwMode="auto">
                          <a:xfrm>
                            <a:off x="666750" y="1590675"/>
                            <a:ext cx="53983" cy="53955"/>
                          </a:xfrm>
                          <a:custGeom>
                            <a:avLst/>
                            <a:gdLst>
                              <a:gd name="T0" fmla="*/ 22 w 34"/>
                              <a:gd name="T1" fmla="*/ 10 h 34"/>
                              <a:gd name="T2" fmla="*/ 22 w 34"/>
                              <a:gd name="T3" fmla="*/ 2 h 34"/>
                              <a:gd name="T4" fmla="*/ 22 w 34"/>
                              <a:gd name="T5" fmla="*/ 0 h 34"/>
                              <a:gd name="T6" fmla="*/ 18 w 34"/>
                              <a:gd name="T7" fmla="*/ 8 h 34"/>
                              <a:gd name="T8" fmla="*/ 18 w 34"/>
                              <a:gd name="T9" fmla="*/ 16 h 34"/>
                              <a:gd name="T10" fmla="*/ 18 w 34"/>
                              <a:gd name="T11" fmla="*/ 20 h 34"/>
                              <a:gd name="T12" fmla="*/ 20 w 34"/>
                              <a:gd name="T13" fmla="*/ 24 h 34"/>
                              <a:gd name="T14" fmla="*/ 12 w 34"/>
                              <a:gd name="T15" fmla="*/ 26 h 34"/>
                              <a:gd name="T16" fmla="*/ 6 w 34"/>
                              <a:gd name="T17" fmla="*/ 28 h 34"/>
                              <a:gd name="T18" fmla="*/ 0 w 34"/>
                              <a:gd name="T19" fmla="*/ 32 h 34"/>
                              <a:gd name="T20" fmla="*/ 0 w 34"/>
                              <a:gd name="T21" fmla="*/ 34 h 34"/>
                              <a:gd name="T22" fmla="*/ 2 w 34"/>
                              <a:gd name="T23" fmla="*/ 32 h 34"/>
                              <a:gd name="T24" fmla="*/ 8 w 34"/>
                              <a:gd name="T25" fmla="*/ 30 h 34"/>
                              <a:gd name="T26" fmla="*/ 12 w 34"/>
                              <a:gd name="T27" fmla="*/ 30 h 34"/>
                              <a:gd name="T28" fmla="*/ 18 w 34"/>
                              <a:gd name="T29" fmla="*/ 30 h 34"/>
                              <a:gd name="T30" fmla="*/ 24 w 34"/>
                              <a:gd name="T31" fmla="*/ 28 h 34"/>
                              <a:gd name="T32" fmla="*/ 28 w 34"/>
                              <a:gd name="T33" fmla="*/ 28 h 34"/>
                              <a:gd name="T34" fmla="*/ 32 w 34"/>
                              <a:gd name="T35" fmla="*/ 28 h 34"/>
                              <a:gd name="T36" fmla="*/ 34 w 34"/>
                              <a:gd name="T37" fmla="*/ 28 h 34"/>
                              <a:gd name="T38" fmla="*/ 24 w 34"/>
                              <a:gd name="T39" fmla="*/ 20 h 34"/>
                              <a:gd name="T40" fmla="*/ 22 w 34"/>
                              <a:gd name="T41" fmla="*/ 10 h 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34" h="34">
                                <a:moveTo>
                                  <a:pt x="22" y="10"/>
                                </a:moveTo>
                                <a:lnTo>
                                  <a:pt x="22" y="2"/>
                                </a:lnTo>
                                <a:lnTo>
                                  <a:pt x="22" y="0"/>
                                </a:lnTo>
                                <a:lnTo>
                                  <a:pt x="18" y="8"/>
                                </a:lnTo>
                                <a:lnTo>
                                  <a:pt x="18" y="16"/>
                                </a:lnTo>
                                <a:lnTo>
                                  <a:pt x="18" y="20"/>
                                </a:lnTo>
                                <a:lnTo>
                                  <a:pt x="20" y="24"/>
                                </a:lnTo>
                                <a:lnTo>
                                  <a:pt x="12" y="26"/>
                                </a:lnTo>
                                <a:lnTo>
                                  <a:pt x="6" y="28"/>
                                </a:lnTo>
                                <a:lnTo>
                                  <a:pt x="0" y="32"/>
                                </a:lnTo>
                                <a:lnTo>
                                  <a:pt x="0" y="34"/>
                                </a:lnTo>
                                <a:lnTo>
                                  <a:pt x="2" y="32"/>
                                </a:lnTo>
                                <a:lnTo>
                                  <a:pt x="8" y="30"/>
                                </a:lnTo>
                                <a:lnTo>
                                  <a:pt x="12" y="30"/>
                                </a:lnTo>
                                <a:lnTo>
                                  <a:pt x="18" y="30"/>
                                </a:lnTo>
                                <a:lnTo>
                                  <a:pt x="24" y="28"/>
                                </a:lnTo>
                                <a:lnTo>
                                  <a:pt x="28" y="28"/>
                                </a:lnTo>
                                <a:lnTo>
                                  <a:pt x="32" y="28"/>
                                </a:lnTo>
                                <a:lnTo>
                                  <a:pt x="34" y="28"/>
                                </a:lnTo>
                                <a:lnTo>
                                  <a:pt x="24" y="20"/>
                                </a:lnTo>
                                <a:lnTo>
                                  <a:pt x="22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32" name="Freeform 417"/>
                        <wps:cNvSpPr>
                          <a:spLocks/>
                        </wps:cNvSpPr>
                        <wps:spPr bwMode="auto">
                          <a:xfrm>
                            <a:off x="857250" y="514350"/>
                            <a:ext cx="979625" cy="2680296"/>
                          </a:xfrm>
                          <a:custGeom>
                            <a:avLst/>
                            <a:gdLst>
                              <a:gd name="T0" fmla="*/ 581 w 617"/>
                              <a:gd name="T1" fmla="*/ 832 h 1689"/>
                              <a:gd name="T2" fmla="*/ 617 w 617"/>
                              <a:gd name="T3" fmla="*/ 689 h 1689"/>
                              <a:gd name="T4" fmla="*/ 551 w 617"/>
                              <a:gd name="T5" fmla="*/ 618 h 1689"/>
                              <a:gd name="T6" fmla="*/ 480 w 617"/>
                              <a:gd name="T7" fmla="*/ 523 h 1689"/>
                              <a:gd name="T8" fmla="*/ 454 w 617"/>
                              <a:gd name="T9" fmla="*/ 441 h 1689"/>
                              <a:gd name="T10" fmla="*/ 520 w 617"/>
                              <a:gd name="T11" fmla="*/ 429 h 1689"/>
                              <a:gd name="T12" fmla="*/ 522 w 617"/>
                              <a:gd name="T13" fmla="*/ 390 h 1689"/>
                              <a:gd name="T14" fmla="*/ 492 w 617"/>
                              <a:gd name="T15" fmla="*/ 320 h 1689"/>
                              <a:gd name="T16" fmla="*/ 579 w 617"/>
                              <a:gd name="T17" fmla="*/ 223 h 1689"/>
                              <a:gd name="T18" fmla="*/ 524 w 617"/>
                              <a:gd name="T19" fmla="*/ 209 h 1689"/>
                              <a:gd name="T20" fmla="*/ 450 w 617"/>
                              <a:gd name="T21" fmla="*/ 229 h 1689"/>
                              <a:gd name="T22" fmla="*/ 408 w 617"/>
                              <a:gd name="T23" fmla="*/ 115 h 1689"/>
                              <a:gd name="T24" fmla="*/ 334 w 617"/>
                              <a:gd name="T25" fmla="*/ 0 h 1689"/>
                              <a:gd name="T26" fmla="*/ 310 w 617"/>
                              <a:gd name="T27" fmla="*/ 48 h 1689"/>
                              <a:gd name="T28" fmla="*/ 292 w 617"/>
                              <a:gd name="T29" fmla="*/ 257 h 1689"/>
                              <a:gd name="T30" fmla="*/ 228 w 617"/>
                              <a:gd name="T31" fmla="*/ 312 h 1689"/>
                              <a:gd name="T32" fmla="*/ 172 w 617"/>
                              <a:gd name="T33" fmla="*/ 364 h 1689"/>
                              <a:gd name="T34" fmla="*/ 184 w 617"/>
                              <a:gd name="T35" fmla="*/ 386 h 1689"/>
                              <a:gd name="T36" fmla="*/ 248 w 617"/>
                              <a:gd name="T37" fmla="*/ 388 h 1689"/>
                              <a:gd name="T38" fmla="*/ 306 w 617"/>
                              <a:gd name="T39" fmla="*/ 390 h 1689"/>
                              <a:gd name="T40" fmla="*/ 314 w 617"/>
                              <a:gd name="T41" fmla="*/ 412 h 1689"/>
                              <a:gd name="T42" fmla="*/ 312 w 617"/>
                              <a:gd name="T43" fmla="*/ 467 h 1689"/>
                              <a:gd name="T44" fmla="*/ 367 w 617"/>
                              <a:gd name="T45" fmla="*/ 457 h 1689"/>
                              <a:gd name="T46" fmla="*/ 367 w 617"/>
                              <a:gd name="T47" fmla="*/ 542 h 1689"/>
                              <a:gd name="T48" fmla="*/ 284 w 617"/>
                              <a:gd name="T49" fmla="*/ 687 h 1689"/>
                              <a:gd name="T50" fmla="*/ 228 w 617"/>
                              <a:gd name="T51" fmla="*/ 788 h 1689"/>
                              <a:gd name="T52" fmla="*/ 280 w 617"/>
                              <a:gd name="T53" fmla="*/ 820 h 1689"/>
                              <a:gd name="T54" fmla="*/ 306 w 617"/>
                              <a:gd name="T55" fmla="*/ 868 h 1689"/>
                              <a:gd name="T56" fmla="*/ 248 w 617"/>
                              <a:gd name="T57" fmla="*/ 977 h 1689"/>
                              <a:gd name="T58" fmla="*/ 180 w 617"/>
                              <a:gd name="T59" fmla="*/ 1008 h 1689"/>
                              <a:gd name="T60" fmla="*/ 124 w 617"/>
                              <a:gd name="T61" fmla="*/ 1028 h 1689"/>
                              <a:gd name="T62" fmla="*/ 111 w 617"/>
                              <a:gd name="T63" fmla="*/ 1060 h 1689"/>
                              <a:gd name="T64" fmla="*/ 190 w 617"/>
                              <a:gd name="T65" fmla="*/ 1143 h 1689"/>
                              <a:gd name="T66" fmla="*/ 264 w 617"/>
                              <a:gd name="T67" fmla="*/ 1191 h 1689"/>
                              <a:gd name="T68" fmla="*/ 230 w 617"/>
                              <a:gd name="T69" fmla="*/ 1250 h 1689"/>
                              <a:gd name="T70" fmla="*/ 174 w 617"/>
                              <a:gd name="T71" fmla="*/ 1301 h 1689"/>
                              <a:gd name="T72" fmla="*/ 111 w 617"/>
                              <a:gd name="T73" fmla="*/ 1334 h 1689"/>
                              <a:gd name="T74" fmla="*/ 50 w 617"/>
                              <a:gd name="T75" fmla="*/ 1358 h 1689"/>
                              <a:gd name="T76" fmla="*/ 8 w 617"/>
                              <a:gd name="T77" fmla="*/ 1366 h 1689"/>
                              <a:gd name="T78" fmla="*/ 22 w 617"/>
                              <a:gd name="T79" fmla="*/ 1418 h 1689"/>
                              <a:gd name="T80" fmla="*/ 90 w 617"/>
                              <a:gd name="T81" fmla="*/ 1475 h 1689"/>
                              <a:gd name="T82" fmla="*/ 141 w 617"/>
                              <a:gd name="T83" fmla="*/ 1499 h 1689"/>
                              <a:gd name="T84" fmla="*/ 188 w 617"/>
                              <a:gd name="T85" fmla="*/ 1503 h 1689"/>
                              <a:gd name="T86" fmla="*/ 240 w 617"/>
                              <a:gd name="T87" fmla="*/ 1493 h 1689"/>
                              <a:gd name="T88" fmla="*/ 304 w 617"/>
                              <a:gd name="T89" fmla="*/ 1483 h 1689"/>
                              <a:gd name="T90" fmla="*/ 357 w 617"/>
                              <a:gd name="T91" fmla="*/ 1493 h 1689"/>
                              <a:gd name="T92" fmla="*/ 367 w 617"/>
                              <a:gd name="T93" fmla="*/ 1554 h 1689"/>
                              <a:gd name="T94" fmla="*/ 312 w 617"/>
                              <a:gd name="T95" fmla="*/ 1622 h 1689"/>
                              <a:gd name="T96" fmla="*/ 280 w 617"/>
                              <a:gd name="T97" fmla="*/ 1636 h 1689"/>
                              <a:gd name="T98" fmla="*/ 322 w 617"/>
                              <a:gd name="T99" fmla="*/ 1677 h 1689"/>
                              <a:gd name="T100" fmla="*/ 563 w 617"/>
                              <a:gd name="T101" fmla="*/ 1677 h 1689"/>
                              <a:gd name="T102" fmla="*/ 585 w 617"/>
                              <a:gd name="T103" fmla="*/ 1650 h 1689"/>
                              <a:gd name="T104" fmla="*/ 611 w 617"/>
                              <a:gd name="T105" fmla="*/ 881 h 168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617" h="1689">
                                <a:moveTo>
                                  <a:pt x="611" y="881"/>
                                </a:moveTo>
                                <a:lnTo>
                                  <a:pt x="597" y="870"/>
                                </a:lnTo>
                                <a:lnTo>
                                  <a:pt x="589" y="858"/>
                                </a:lnTo>
                                <a:lnTo>
                                  <a:pt x="583" y="844"/>
                                </a:lnTo>
                                <a:lnTo>
                                  <a:pt x="581" y="832"/>
                                </a:lnTo>
                                <a:lnTo>
                                  <a:pt x="583" y="818"/>
                                </a:lnTo>
                                <a:lnTo>
                                  <a:pt x="591" y="806"/>
                                </a:lnTo>
                                <a:lnTo>
                                  <a:pt x="613" y="786"/>
                                </a:lnTo>
                                <a:lnTo>
                                  <a:pt x="617" y="782"/>
                                </a:lnTo>
                                <a:lnTo>
                                  <a:pt x="617" y="689"/>
                                </a:lnTo>
                                <a:lnTo>
                                  <a:pt x="615" y="687"/>
                                </a:lnTo>
                                <a:lnTo>
                                  <a:pt x="599" y="671"/>
                                </a:lnTo>
                                <a:lnTo>
                                  <a:pt x="585" y="655"/>
                                </a:lnTo>
                                <a:lnTo>
                                  <a:pt x="567" y="638"/>
                                </a:lnTo>
                                <a:lnTo>
                                  <a:pt x="551" y="618"/>
                                </a:lnTo>
                                <a:lnTo>
                                  <a:pt x="536" y="598"/>
                                </a:lnTo>
                                <a:lnTo>
                                  <a:pt x="520" y="580"/>
                                </a:lnTo>
                                <a:lnTo>
                                  <a:pt x="504" y="560"/>
                                </a:lnTo>
                                <a:lnTo>
                                  <a:pt x="492" y="540"/>
                                </a:lnTo>
                                <a:lnTo>
                                  <a:pt x="480" y="523"/>
                                </a:lnTo>
                                <a:lnTo>
                                  <a:pt x="470" y="505"/>
                                </a:lnTo>
                                <a:lnTo>
                                  <a:pt x="462" y="487"/>
                                </a:lnTo>
                                <a:lnTo>
                                  <a:pt x="456" y="471"/>
                                </a:lnTo>
                                <a:lnTo>
                                  <a:pt x="454" y="455"/>
                                </a:lnTo>
                                <a:lnTo>
                                  <a:pt x="454" y="441"/>
                                </a:lnTo>
                                <a:lnTo>
                                  <a:pt x="462" y="422"/>
                                </a:lnTo>
                                <a:lnTo>
                                  <a:pt x="476" y="416"/>
                                </a:lnTo>
                                <a:lnTo>
                                  <a:pt x="490" y="416"/>
                                </a:lnTo>
                                <a:lnTo>
                                  <a:pt x="506" y="422"/>
                                </a:lnTo>
                                <a:lnTo>
                                  <a:pt x="520" y="429"/>
                                </a:lnTo>
                                <a:lnTo>
                                  <a:pt x="532" y="435"/>
                                </a:lnTo>
                                <a:lnTo>
                                  <a:pt x="538" y="433"/>
                                </a:lnTo>
                                <a:lnTo>
                                  <a:pt x="538" y="422"/>
                                </a:lnTo>
                                <a:lnTo>
                                  <a:pt x="532" y="404"/>
                                </a:lnTo>
                                <a:lnTo>
                                  <a:pt x="522" y="390"/>
                                </a:lnTo>
                                <a:lnTo>
                                  <a:pt x="510" y="376"/>
                                </a:lnTo>
                                <a:lnTo>
                                  <a:pt x="498" y="362"/>
                                </a:lnTo>
                                <a:lnTo>
                                  <a:pt x="490" y="348"/>
                                </a:lnTo>
                                <a:lnTo>
                                  <a:pt x="486" y="336"/>
                                </a:lnTo>
                                <a:lnTo>
                                  <a:pt x="492" y="320"/>
                                </a:lnTo>
                                <a:lnTo>
                                  <a:pt x="504" y="305"/>
                                </a:lnTo>
                                <a:lnTo>
                                  <a:pt x="524" y="287"/>
                                </a:lnTo>
                                <a:lnTo>
                                  <a:pt x="543" y="265"/>
                                </a:lnTo>
                                <a:lnTo>
                                  <a:pt x="563" y="243"/>
                                </a:lnTo>
                                <a:lnTo>
                                  <a:pt x="579" y="223"/>
                                </a:lnTo>
                                <a:lnTo>
                                  <a:pt x="587" y="207"/>
                                </a:lnTo>
                                <a:lnTo>
                                  <a:pt x="587" y="196"/>
                                </a:lnTo>
                                <a:lnTo>
                                  <a:pt x="577" y="193"/>
                                </a:lnTo>
                                <a:lnTo>
                                  <a:pt x="551" y="199"/>
                                </a:lnTo>
                                <a:lnTo>
                                  <a:pt x="524" y="209"/>
                                </a:lnTo>
                                <a:lnTo>
                                  <a:pt x="500" y="221"/>
                                </a:lnTo>
                                <a:lnTo>
                                  <a:pt x="482" y="227"/>
                                </a:lnTo>
                                <a:lnTo>
                                  <a:pt x="470" y="231"/>
                                </a:lnTo>
                                <a:lnTo>
                                  <a:pt x="458" y="233"/>
                                </a:lnTo>
                                <a:lnTo>
                                  <a:pt x="450" y="229"/>
                                </a:lnTo>
                                <a:lnTo>
                                  <a:pt x="444" y="217"/>
                                </a:lnTo>
                                <a:lnTo>
                                  <a:pt x="438" y="199"/>
                                </a:lnTo>
                                <a:lnTo>
                                  <a:pt x="430" y="175"/>
                                </a:lnTo>
                                <a:lnTo>
                                  <a:pt x="420" y="148"/>
                                </a:lnTo>
                                <a:lnTo>
                                  <a:pt x="408" y="115"/>
                                </a:lnTo>
                                <a:lnTo>
                                  <a:pt x="394" y="84"/>
                                </a:lnTo>
                                <a:lnTo>
                                  <a:pt x="378" y="54"/>
                                </a:lnTo>
                                <a:lnTo>
                                  <a:pt x="363" y="28"/>
                                </a:lnTo>
                                <a:lnTo>
                                  <a:pt x="347" y="10"/>
                                </a:lnTo>
                                <a:lnTo>
                                  <a:pt x="334" y="0"/>
                                </a:lnTo>
                                <a:lnTo>
                                  <a:pt x="330" y="0"/>
                                </a:lnTo>
                                <a:lnTo>
                                  <a:pt x="326" y="0"/>
                                </a:lnTo>
                                <a:lnTo>
                                  <a:pt x="322" y="2"/>
                                </a:lnTo>
                                <a:lnTo>
                                  <a:pt x="320" y="4"/>
                                </a:lnTo>
                                <a:lnTo>
                                  <a:pt x="310" y="48"/>
                                </a:lnTo>
                                <a:lnTo>
                                  <a:pt x="310" y="121"/>
                                </a:lnTo>
                                <a:lnTo>
                                  <a:pt x="312" y="196"/>
                                </a:lnTo>
                                <a:lnTo>
                                  <a:pt x="308" y="237"/>
                                </a:lnTo>
                                <a:lnTo>
                                  <a:pt x="302" y="245"/>
                                </a:lnTo>
                                <a:lnTo>
                                  <a:pt x="292" y="257"/>
                                </a:lnTo>
                                <a:lnTo>
                                  <a:pt x="282" y="267"/>
                                </a:lnTo>
                                <a:lnTo>
                                  <a:pt x="270" y="277"/>
                                </a:lnTo>
                                <a:lnTo>
                                  <a:pt x="256" y="289"/>
                                </a:lnTo>
                                <a:lnTo>
                                  <a:pt x="242" y="301"/>
                                </a:lnTo>
                                <a:lnTo>
                                  <a:pt x="228" y="312"/>
                                </a:lnTo>
                                <a:lnTo>
                                  <a:pt x="214" y="324"/>
                                </a:lnTo>
                                <a:lnTo>
                                  <a:pt x="202" y="334"/>
                                </a:lnTo>
                                <a:lnTo>
                                  <a:pt x="190" y="344"/>
                                </a:lnTo>
                                <a:lnTo>
                                  <a:pt x="180" y="354"/>
                                </a:lnTo>
                                <a:lnTo>
                                  <a:pt x="172" y="364"/>
                                </a:lnTo>
                                <a:lnTo>
                                  <a:pt x="168" y="370"/>
                                </a:lnTo>
                                <a:lnTo>
                                  <a:pt x="166" y="376"/>
                                </a:lnTo>
                                <a:lnTo>
                                  <a:pt x="168" y="382"/>
                                </a:lnTo>
                                <a:lnTo>
                                  <a:pt x="174" y="384"/>
                                </a:lnTo>
                                <a:lnTo>
                                  <a:pt x="184" y="386"/>
                                </a:lnTo>
                                <a:lnTo>
                                  <a:pt x="196" y="388"/>
                                </a:lnTo>
                                <a:lnTo>
                                  <a:pt x="208" y="388"/>
                                </a:lnTo>
                                <a:lnTo>
                                  <a:pt x="220" y="388"/>
                                </a:lnTo>
                                <a:lnTo>
                                  <a:pt x="234" y="388"/>
                                </a:lnTo>
                                <a:lnTo>
                                  <a:pt x="248" y="388"/>
                                </a:lnTo>
                                <a:lnTo>
                                  <a:pt x="262" y="388"/>
                                </a:lnTo>
                                <a:lnTo>
                                  <a:pt x="274" y="388"/>
                                </a:lnTo>
                                <a:lnTo>
                                  <a:pt x="286" y="388"/>
                                </a:lnTo>
                                <a:lnTo>
                                  <a:pt x="298" y="390"/>
                                </a:lnTo>
                                <a:lnTo>
                                  <a:pt x="306" y="390"/>
                                </a:lnTo>
                                <a:lnTo>
                                  <a:pt x="312" y="392"/>
                                </a:lnTo>
                                <a:lnTo>
                                  <a:pt x="318" y="396"/>
                                </a:lnTo>
                                <a:lnTo>
                                  <a:pt x="320" y="400"/>
                                </a:lnTo>
                                <a:lnTo>
                                  <a:pt x="318" y="406"/>
                                </a:lnTo>
                                <a:lnTo>
                                  <a:pt x="314" y="412"/>
                                </a:lnTo>
                                <a:lnTo>
                                  <a:pt x="304" y="425"/>
                                </a:lnTo>
                                <a:lnTo>
                                  <a:pt x="300" y="439"/>
                                </a:lnTo>
                                <a:lnTo>
                                  <a:pt x="300" y="451"/>
                                </a:lnTo>
                                <a:lnTo>
                                  <a:pt x="304" y="461"/>
                                </a:lnTo>
                                <a:lnTo>
                                  <a:pt x="312" y="467"/>
                                </a:lnTo>
                                <a:lnTo>
                                  <a:pt x="322" y="469"/>
                                </a:lnTo>
                                <a:lnTo>
                                  <a:pt x="334" y="467"/>
                                </a:lnTo>
                                <a:lnTo>
                                  <a:pt x="347" y="461"/>
                                </a:lnTo>
                                <a:lnTo>
                                  <a:pt x="360" y="455"/>
                                </a:lnTo>
                                <a:lnTo>
                                  <a:pt x="367" y="457"/>
                                </a:lnTo>
                                <a:lnTo>
                                  <a:pt x="376" y="465"/>
                                </a:lnTo>
                                <a:lnTo>
                                  <a:pt x="379" y="479"/>
                                </a:lnTo>
                                <a:lnTo>
                                  <a:pt x="379" y="497"/>
                                </a:lnTo>
                                <a:lnTo>
                                  <a:pt x="376" y="519"/>
                                </a:lnTo>
                                <a:lnTo>
                                  <a:pt x="367" y="542"/>
                                </a:lnTo>
                                <a:lnTo>
                                  <a:pt x="355" y="568"/>
                                </a:lnTo>
                                <a:lnTo>
                                  <a:pt x="341" y="594"/>
                                </a:lnTo>
                                <a:lnTo>
                                  <a:pt x="322" y="624"/>
                                </a:lnTo>
                                <a:lnTo>
                                  <a:pt x="304" y="655"/>
                                </a:lnTo>
                                <a:lnTo>
                                  <a:pt x="284" y="687"/>
                                </a:lnTo>
                                <a:lnTo>
                                  <a:pt x="266" y="717"/>
                                </a:lnTo>
                                <a:lnTo>
                                  <a:pt x="250" y="743"/>
                                </a:lnTo>
                                <a:lnTo>
                                  <a:pt x="238" y="762"/>
                                </a:lnTo>
                                <a:lnTo>
                                  <a:pt x="230" y="778"/>
                                </a:lnTo>
                                <a:lnTo>
                                  <a:pt x="228" y="788"/>
                                </a:lnTo>
                                <a:lnTo>
                                  <a:pt x="232" y="796"/>
                                </a:lnTo>
                                <a:lnTo>
                                  <a:pt x="242" y="804"/>
                                </a:lnTo>
                                <a:lnTo>
                                  <a:pt x="254" y="810"/>
                                </a:lnTo>
                                <a:lnTo>
                                  <a:pt x="268" y="816"/>
                                </a:lnTo>
                                <a:lnTo>
                                  <a:pt x="280" y="820"/>
                                </a:lnTo>
                                <a:lnTo>
                                  <a:pt x="292" y="824"/>
                                </a:lnTo>
                                <a:lnTo>
                                  <a:pt x="300" y="828"/>
                                </a:lnTo>
                                <a:lnTo>
                                  <a:pt x="302" y="834"/>
                                </a:lnTo>
                                <a:lnTo>
                                  <a:pt x="306" y="848"/>
                                </a:lnTo>
                                <a:lnTo>
                                  <a:pt x="306" y="868"/>
                                </a:lnTo>
                                <a:lnTo>
                                  <a:pt x="304" y="889"/>
                                </a:lnTo>
                                <a:lnTo>
                                  <a:pt x="300" y="913"/>
                                </a:lnTo>
                                <a:lnTo>
                                  <a:pt x="288" y="937"/>
                                </a:lnTo>
                                <a:lnTo>
                                  <a:pt x="272" y="959"/>
                                </a:lnTo>
                                <a:lnTo>
                                  <a:pt x="248" y="977"/>
                                </a:lnTo>
                                <a:lnTo>
                                  <a:pt x="236" y="984"/>
                                </a:lnTo>
                                <a:lnTo>
                                  <a:pt x="222" y="992"/>
                                </a:lnTo>
                                <a:lnTo>
                                  <a:pt x="208" y="998"/>
                                </a:lnTo>
                                <a:lnTo>
                                  <a:pt x="194" y="1002"/>
                                </a:lnTo>
                                <a:lnTo>
                                  <a:pt x="180" y="1008"/>
                                </a:lnTo>
                                <a:lnTo>
                                  <a:pt x="166" y="1012"/>
                                </a:lnTo>
                                <a:lnTo>
                                  <a:pt x="154" y="1016"/>
                                </a:lnTo>
                                <a:lnTo>
                                  <a:pt x="145" y="1020"/>
                                </a:lnTo>
                                <a:lnTo>
                                  <a:pt x="135" y="1024"/>
                                </a:lnTo>
                                <a:lnTo>
                                  <a:pt x="124" y="1028"/>
                                </a:lnTo>
                                <a:lnTo>
                                  <a:pt x="118" y="1034"/>
                                </a:lnTo>
                                <a:lnTo>
                                  <a:pt x="112" y="1038"/>
                                </a:lnTo>
                                <a:lnTo>
                                  <a:pt x="111" y="1044"/>
                                </a:lnTo>
                                <a:lnTo>
                                  <a:pt x="108" y="1052"/>
                                </a:lnTo>
                                <a:lnTo>
                                  <a:pt x="111" y="1060"/>
                                </a:lnTo>
                                <a:lnTo>
                                  <a:pt x="117" y="1070"/>
                                </a:lnTo>
                                <a:lnTo>
                                  <a:pt x="129" y="1090"/>
                                </a:lnTo>
                                <a:lnTo>
                                  <a:pt x="148" y="1109"/>
                                </a:lnTo>
                                <a:lnTo>
                                  <a:pt x="168" y="1127"/>
                                </a:lnTo>
                                <a:lnTo>
                                  <a:pt x="190" y="1143"/>
                                </a:lnTo>
                                <a:lnTo>
                                  <a:pt x="212" y="1157"/>
                                </a:lnTo>
                                <a:lnTo>
                                  <a:pt x="230" y="1171"/>
                                </a:lnTo>
                                <a:lnTo>
                                  <a:pt x="246" y="1179"/>
                                </a:lnTo>
                                <a:lnTo>
                                  <a:pt x="258" y="1185"/>
                                </a:lnTo>
                                <a:lnTo>
                                  <a:pt x="264" y="1191"/>
                                </a:lnTo>
                                <a:lnTo>
                                  <a:pt x="264" y="1199"/>
                                </a:lnTo>
                                <a:lnTo>
                                  <a:pt x="260" y="1210"/>
                                </a:lnTo>
                                <a:lnTo>
                                  <a:pt x="252" y="1223"/>
                                </a:lnTo>
                                <a:lnTo>
                                  <a:pt x="242" y="1236"/>
                                </a:lnTo>
                                <a:lnTo>
                                  <a:pt x="230" y="1250"/>
                                </a:lnTo>
                                <a:lnTo>
                                  <a:pt x="216" y="1265"/>
                                </a:lnTo>
                                <a:lnTo>
                                  <a:pt x="204" y="1278"/>
                                </a:lnTo>
                                <a:lnTo>
                                  <a:pt x="196" y="1286"/>
                                </a:lnTo>
                                <a:lnTo>
                                  <a:pt x="186" y="1295"/>
                                </a:lnTo>
                                <a:lnTo>
                                  <a:pt x="174" y="1301"/>
                                </a:lnTo>
                                <a:lnTo>
                                  <a:pt x="162" y="1309"/>
                                </a:lnTo>
                                <a:lnTo>
                                  <a:pt x="150" y="1315"/>
                                </a:lnTo>
                                <a:lnTo>
                                  <a:pt x="139" y="1322"/>
                                </a:lnTo>
                                <a:lnTo>
                                  <a:pt x="124" y="1330"/>
                                </a:lnTo>
                                <a:lnTo>
                                  <a:pt x="111" y="1334"/>
                                </a:lnTo>
                                <a:lnTo>
                                  <a:pt x="96" y="1340"/>
                                </a:lnTo>
                                <a:lnTo>
                                  <a:pt x="84" y="1346"/>
                                </a:lnTo>
                                <a:lnTo>
                                  <a:pt x="72" y="1350"/>
                                </a:lnTo>
                                <a:lnTo>
                                  <a:pt x="60" y="1354"/>
                                </a:lnTo>
                                <a:lnTo>
                                  <a:pt x="50" y="1358"/>
                                </a:lnTo>
                                <a:lnTo>
                                  <a:pt x="40" y="1360"/>
                                </a:lnTo>
                                <a:lnTo>
                                  <a:pt x="32" y="1362"/>
                                </a:lnTo>
                                <a:lnTo>
                                  <a:pt x="26" y="1362"/>
                                </a:lnTo>
                                <a:lnTo>
                                  <a:pt x="16" y="1364"/>
                                </a:lnTo>
                                <a:lnTo>
                                  <a:pt x="8" y="1366"/>
                                </a:lnTo>
                                <a:lnTo>
                                  <a:pt x="0" y="1370"/>
                                </a:lnTo>
                                <a:lnTo>
                                  <a:pt x="0" y="1378"/>
                                </a:lnTo>
                                <a:lnTo>
                                  <a:pt x="0" y="1388"/>
                                </a:lnTo>
                                <a:lnTo>
                                  <a:pt x="8" y="1402"/>
                                </a:lnTo>
                                <a:lnTo>
                                  <a:pt x="22" y="1418"/>
                                </a:lnTo>
                                <a:lnTo>
                                  <a:pt x="42" y="1437"/>
                                </a:lnTo>
                                <a:lnTo>
                                  <a:pt x="54" y="1449"/>
                                </a:lnTo>
                                <a:lnTo>
                                  <a:pt x="66" y="1459"/>
                                </a:lnTo>
                                <a:lnTo>
                                  <a:pt x="78" y="1467"/>
                                </a:lnTo>
                                <a:lnTo>
                                  <a:pt x="90" y="1475"/>
                                </a:lnTo>
                                <a:lnTo>
                                  <a:pt x="100" y="1481"/>
                                </a:lnTo>
                                <a:lnTo>
                                  <a:pt x="111" y="1487"/>
                                </a:lnTo>
                                <a:lnTo>
                                  <a:pt x="123" y="1491"/>
                                </a:lnTo>
                                <a:lnTo>
                                  <a:pt x="133" y="1497"/>
                                </a:lnTo>
                                <a:lnTo>
                                  <a:pt x="141" y="1499"/>
                                </a:lnTo>
                                <a:lnTo>
                                  <a:pt x="150" y="1501"/>
                                </a:lnTo>
                                <a:lnTo>
                                  <a:pt x="160" y="1503"/>
                                </a:lnTo>
                                <a:lnTo>
                                  <a:pt x="170" y="1505"/>
                                </a:lnTo>
                                <a:lnTo>
                                  <a:pt x="180" y="1505"/>
                                </a:lnTo>
                                <a:lnTo>
                                  <a:pt x="188" y="1503"/>
                                </a:lnTo>
                                <a:lnTo>
                                  <a:pt x="198" y="1503"/>
                                </a:lnTo>
                                <a:lnTo>
                                  <a:pt x="206" y="1501"/>
                                </a:lnTo>
                                <a:lnTo>
                                  <a:pt x="216" y="1499"/>
                                </a:lnTo>
                                <a:lnTo>
                                  <a:pt x="228" y="1495"/>
                                </a:lnTo>
                                <a:lnTo>
                                  <a:pt x="240" y="1493"/>
                                </a:lnTo>
                                <a:lnTo>
                                  <a:pt x="252" y="1491"/>
                                </a:lnTo>
                                <a:lnTo>
                                  <a:pt x="266" y="1489"/>
                                </a:lnTo>
                                <a:lnTo>
                                  <a:pt x="278" y="1485"/>
                                </a:lnTo>
                                <a:lnTo>
                                  <a:pt x="292" y="1485"/>
                                </a:lnTo>
                                <a:lnTo>
                                  <a:pt x="304" y="1483"/>
                                </a:lnTo>
                                <a:lnTo>
                                  <a:pt x="318" y="1483"/>
                                </a:lnTo>
                                <a:lnTo>
                                  <a:pt x="330" y="1483"/>
                                </a:lnTo>
                                <a:lnTo>
                                  <a:pt x="340" y="1485"/>
                                </a:lnTo>
                                <a:lnTo>
                                  <a:pt x="349" y="1489"/>
                                </a:lnTo>
                                <a:lnTo>
                                  <a:pt x="357" y="1493"/>
                                </a:lnTo>
                                <a:lnTo>
                                  <a:pt x="363" y="1499"/>
                                </a:lnTo>
                                <a:lnTo>
                                  <a:pt x="367" y="1505"/>
                                </a:lnTo>
                                <a:lnTo>
                                  <a:pt x="372" y="1515"/>
                                </a:lnTo>
                                <a:lnTo>
                                  <a:pt x="372" y="1535"/>
                                </a:lnTo>
                                <a:lnTo>
                                  <a:pt x="367" y="1554"/>
                                </a:lnTo>
                                <a:lnTo>
                                  <a:pt x="361" y="1572"/>
                                </a:lnTo>
                                <a:lnTo>
                                  <a:pt x="351" y="1588"/>
                                </a:lnTo>
                                <a:lnTo>
                                  <a:pt x="340" y="1604"/>
                                </a:lnTo>
                                <a:lnTo>
                                  <a:pt x="326" y="1614"/>
                                </a:lnTo>
                                <a:lnTo>
                                  <a:pt x="312" y="1622"/>
                                </a:lnTo>
                                <a:lnTo>
                                  <a:pt x="294" y="1624"/>
                                </a:lnTo>
                                <a:lnTo>
                                  <a:pt x="292" y="1624"/>
                                </a:lnTo>
                                <a:lnTo>
                                  <a:pt x="288" y="1626"/>
                                </a:lnTo>
                                <a:lnTo>
                                  <a:pt x="284" y="1632"/>
                                </a:lnTo>
                                <a:lnTo>
                                  <a:pt x="280" y="1636"/>
                                </a:lnTo>
                                <a:lnTo>
                                  <a:pt x="280" y="1642"/>
                                </a:lnTo>
                                <a:lnTo>
                                  <a:pt x="284" y="1650"/>
                                </a:lnTo>
                                <a:lnTo>
                                  <a:pt x="292" y="1659"/>
                                </a:lnTo>
                                <a:lnTo>
                                  <a:pt x="308" y="1669"/>
                                </a:lnTo>
                                <a:lnTo>
                                  <a:pt x="322" y="1677"/>
                                </a:lnTo>
                                <a:lnTo>
                                  <a:pt x="338" y="1683"/>
                                </a:lnTo>
                                <a:lnTo>
                                  <a:pt x="353" y="1689"/>
                                </a:lnTo>
                                <a:lnTo>
                                  <a:pt x="355" y="1689"/>
                                </a:lnTo>
                                <a:lnTo>
                                  <a:pt x="553" y="1689"/>
                                </a:lnTo>
                                <a:lnTo>
                                  <a:pt x="563" y="1677"/>
                                </a:lnTo>
                                <a:lnTo>
                                  <a:pt x="571" y="1663"/>
                                </a:lnTo>
                                <a:lnTo>
                                  <a:pt x="573" y="1654"/>
                                </a:lnTo>
                                <a:lnTo>
                                  <a:pt x="575" y="1650"/>
                                </a:lnTo>
                                <a:lnTo>
                                  <a:pt x="577" y="1650"/>
                                </a:lnTo>
                                <a:lnTo>
                                  <a:pt x="585" y="1650"/>
                                </a:lnTo>
                                <a:lnTo>
                                  <a:pt x="599" y="1652"/>
                                </a:lnTo>
                                <a:lnTo>
                                  <a:pt x="613" y="1652"/>
                                </a:lnTo>
                                <a:lnTo>
                                  <a:pt x="617" y="1652"/>
                                </a:lnTo>
                                <a:lnTo>
                                  <a:pt x="617" y="887"/>
                                </a:lnTo>
                                <a:lnTo>
                                  <a:pt x="611" y="8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33" name="Freeform 418"/>
                        <wps:cNvSpPr>
                          <a:spLocks/>
                        </wps:cNvSpPr>
                        <wps:spPr bwMode="auto">
                          <a:xfrm>
                            <a:off x="1409700" y="2838450"/>
                            <a:ext cx="301667" cy="325317"/>
                          </a:xfrm>
                          <a:custGeom>
                            <a:avLst/>
                            <a:gdLst>
                              <a:gd name="T0" fmla="*/ 64 w 190"/>
                              <a:gd name="T1" fmla="*/ 0 h 205"/>
                              <a:gd name="T2" fmla="*/ 64 w 190"/>
                              <a:gd name="T3" fmla="*/ 6 h 205"/>
                              <a:gd name="T4" fmla="*/ 62 w 190"/>
                              <a:gd name="T5" fmla="*/ 22 h 205"/>
                              <a:gd name="T6" fmla="*/ 60 w 190"/>
                              <a:gd name="T7" fmla="*/ 46 h 205"/>
                              <a:gd name="T8" fmla="*/ 56 w 190"/>
                              <a:gd name="T9" fmla="*/ 75 h 205"/>
                              <a:gd name="T10" fmla="*/ 48 w 190"/>
                              <a:gd name="T11" fmla="*/ 104 h 205"/>
                              <a:gd name="T12" fmla="*/ 38 w 190"/>
                              <a:gd name="T13" fmla="*/ 136 h 205"/>
                              <a:gd name="T14" fmla="*/ 22 w 190"/>
                              <a:gd name="T15" fmla="*/ 162 h 205"/>
                              <a:gd name="T16" fmla="*/ 0 w 190"/>
                              <a:gd name="T17" fmla="*/ 186 h 205"/>
                              <a:gd name="T18" fmla="*/ 106 w 190"/>
                              <a:gd name="T19" fmla="*/ 205 h 205"/>
                              <a:gd name="T20" fmla="*/ 126 w 190"/>
                              <a:gd name="T21" fmla="*/ 164 h 205"/>
                              <a:gd name="T22" fmla="*/ 190 w 190"/>
                              <a:gd name="T23" fmla="*/ 196 h 205"/>
                              <a:gd name="T24" fmla="*/ 148 w 190"/>
                              <a:gd name="T25" fmla="*/ 42 h 205"/>
                              <a:gd name="T26" fmla="*/ 64 w 190"/>
                              <a:gd name="T27" fmla="*/ 0 h 2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90" h="205">
                                <a:moveTo>
                                  <a:pt x="64" y="0"/>
                                </a:moveTo>
                                <a:lnTo>
                                  <a:pt x="64" y="6"/>
                                </a:lnTo>
                                <a:lnTo>
                                  <a:pt x="62" y="22"/>
                                </a:lnTo>
                                <a:lnTo>
                                  <a:pt x="60" y="46"/>
                                </a:lnTo>
                                <a:lnTo>
                                  <a:pt x="56" y="75"/>
                                </a:lnTo>
                                <a:lnTo>
                                  <a:pt x="48" y="104"/>
                                </a:lnTo>
                                <a:lnTo>
                                  <a:pt x="38" y="136"/>
                                </a:lnTo>
                                <a:lnTo>
                                  <a:pt x="22" y="162"/>
                                </a:lnTo>
                                <a:lnTo>
                                  <a:pt x="0" y="186"/>
                                </a:lnTo>
                                <a:lnTo>
                                  <a:pt x="106" y="205"/>
                                </a:lnTo>
                                <a:lnTo>
                                  <a:pt x="126" y="164"/>
                                </a:lnTo>
                                <a:lnTo>
                                  <a:pt x="190" y="196"/>
                                </a:lnTo>
                                <a:lnTo>
                                  <a:pt x="148" y="42"/>
                                </a:lnTo>
                                <a:lnTo>
                                  <a:pt x="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34" name="Freeform 419"/>
                        <wps:cNvSpPr>
                          <a:spLocks/>
                        </wps:cNvSpPr>
                        <wps:spPr bwMode="auto">
                          <a:xfrm>
                            <a:off x="914401" y="1143000"/>
                            <a:ext cx="917704" cy="1936034"/>
                          </a:xfrm>
                          <a:custGeom>
                            <a:avLst/>
                            <a:gdLst>
                              <a:gd name="T0" fmla="*/ 536 w 578"/>
                              <a:gd name="T1" fmla="*/ 481 h 1220"/>
                              <a:gd name="T2" fmla="*/ 508 w 578"/>
                              <a:gd name="T3" fmla="*/ 408 h 1220"/>
                              <a:gd name="T4" fmla="*/ 516 w 578"/>
                              <a:gd name="T5" fmla="*/ 376 h 1220"/>
                              <a:gd name="T6" fmla="*/ 546 w 578"/>
                              <a:gd name="T7" fmla="*/ 370 h 1220"/>
                              <a:gd name="T8" fmla="*/ 578 w 578"/>
                              <a:gd name="T9" fmla="*/ 351 h 1220"/>
                              <a:gd name="T10" fmla="*/ 566 w 578"/>
                              <a:gd name="T11" fmla="*/ 333 h 1220"/>
                              <a:gd name="T12" fmla="*/ 522 w 578"/>
                              <a:gd name="T13" fmla="*/ 295 h 1220"/>
                              <a:gd name="T14" fmla="*/ 467 w 578"/>
                              <a:gd name="T15" fmla="*/ 234 h 1220"/>
                              <a:gd name="T16" fmla="*/ 415 w 578"/>
                              <a:gd name="T17" fmla="*/ 148 h 1220"/>
                              <a:gd name="T18" fmla="*/ 379 w 578"/>
                              <a:gd name="T19" fmla="*/ 39 h 1220"/>
                              <a:gd name="T20" fmla="*/ 373 w 578"/>
                              <a:gd name="T21" fmla="*/ 12 h 1220"/>
                              <a:gd name="T22" fmla="*/ 363 w 578"/>
                              <a:gd name="T23" fmla="*/ 71 h 1220"/>
                              <a:gd name="T24" fmla="*/ 345 w 578"/>
                              <a:gd name="T25" fmla="*/ 156 h 1220"/>
                              <a:gd name="T26" fmla="*/ 313 w 578"/>
                              <a:gd name="T27" fmla="*/ 251 h 1220"/>
                              <a:gd name="T28" fmla="*/ 263 w 578"/>
                              <a:gd name="T29" fmla="*/ 337 h 1220"/>
                              <a:gd name="T30" fmla="*/ 291 w 578"/>
                              <a:gd name="T31" fmla="*/ 390 h 1220"/>
                              <a:gd name="T32" fmla="*/ 293 w 578"/>
                              <a:gd name="T33" fmla="*/ 410 h 1220"/>
                              <a:gd name="T34" fmla="*/ 291 w 578"/>
                              <a:gd name="T35" fmla="*/ 462 h 1220"/>
                              <a:gd name="T36" fmla="*/ 273 w 578"/>
                              <a:gd name="T37" fmla="*/ 527 h 1220"/>
                              <a:gd name="T38" fmla="*/ 225 w 578"/>
                              <a:gd name="T39" fmla="*/ 592 h 1220"/>
                              <a:gd name="T40" fmla="*/ 135 w 578"/>
                              <a:gd name="T41" fmla="*/ 642 h 1220"/>
                              <a:gd name="T42" fmla="*/ 98 w 578"/>
                              <a:gd name="T43" fmla="*/ 658 h 1220"/>
                              <a:gd name="T44" fmla="*/ 113 w 578"/>
                              <a:gd name="T45" fmla="*/ 676 h 1220"/>
                              <a:gd name="T46" fmla="*/ 143 w 578"/>
                              <a:gd name="T47" fmla="*/ 704 h 1220"/>
                              <a:gd name="T48" fmla="*/ 183 w 578"/>
                              <a:gd name="T49" fmla="*/ 732 h 1220"/>
                              <a:gd name="T50" fmla="*/ 235 w 578"/>
                              <a:gd name="T51" fmla="*/ 758 h 1220"/>
                              <a:gd name="T52" fmla="*/ 275 w 578"/>
                              <a:gd name="T53" fmla="*/ 770 h 1220"/>
                              <a:gd name="T54" fmla="*/ 267 w 578"/>
                              <a:gd name="T55" fmla="*/ 796 h 1220"/>
                              <a:gd name="T56" fmla="*/ 241 w 578"/>
                              <a:gd name="T57" fmla="*/ 845 h 1220"/>
                              <a:gd name="T58" fmla="*/ 193 w 578"/>
                              <a:gd name="T59" fmla="*/ 901 h 1220"/>
                              <a:gd name="T60" fmla="*/ 115 w 578"/>
                              <a:gd name="T61" fmla="*/ 952 h 1220"/>
                              <a:gd name="T62" fmla="*/ 0 w 578"/>
                              <a:gd name="T63" fmla="*/ 984 h 1220"/>
                              <a:gd name="T64" fmla="*/ 8 w 578"/>
                              <a:gd name="T65" fmla="*/ 994 h 1220"/>
                              <a:gd name="T66" fmla="*/ 34 w 578"/>
                              <a:gd name="T67" fmla="*/ 1018 h 1220"/>
                              <a:gd name="T68" fmla="*/ 72 w 578"/>
                              <a:gd name="T69" fmla="*/ 1043 h 1220"/>
                              <a:gd name="T70" fmla="*/ 119 w 578"/>
                              <a:gd name="T71" fmla="*/ 1061 h 1220"/>
                              <a:gd name="T72" fmla="*/ 179 w 578"/>
                              <a:gd name="T73" fmla="*/ 1063 h 1220"/>
                              <a:gd name="T74" fmla="*/ 243 w 578"/>
                              <a:gd name="T75" fmla="*/ 1049 h 1220"/>
                              <a:gd name="T76" fmla="*/ 305 w 578"/>
                              <a:gd name="T77" fmla="*/ 1053 h 1220"/>
                              <a:gd name="T78" fmla="*/ 363 w 578"/>
                              <a:gd name="T79" fmla="*/ 1075 h 1220"/>
                              <a:gd name="T80" fmla="*/ 415 w 578"/>
                              <a:gd name="T81" fmla="*/ 1109 h 1220"/>
                              <a:gd name="T82" fmla="*/ 461 w 578"/>
                              <a:gd name="T83" fmla="*/ 1145 h 1220"/>
                              <a:gd name="T84" fmla="*/ 499 w 578"/>
                              <a:gd name="T85" fmla="*/ 1176 h 1220"/>
                              <a:gd name="T86" fmla="*/ 530 w 578"/>
                              <a:gd name="T87" fmla="*/ 1198 h 1220"/>
                              <a:gd name="T88" fmla="*/ 558 w 578"/>
                              <a:gd name="T89" fmla="*/ 1212 h 1220"/>
                              <a:gd name="T90" fmla="*/ 578 w 578"/>
                              <a:gd name="T91" fmla="*/ 1220 h 1220"/>
                              <a:gd name="T92" fmla="*/ 574 w 578"/>
                              <a:gd name="T93" fmla="*/ 1065 h 1220"/>
                              <a:gd name="T94" fmla="*/ 578 w 578"/>
                              <a:gd name="T95" fmla="*/ 1032 h 122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8861 h 10000"/>
                              <a:gd name="connsiteX139" fmla="*/ 9965 w 10000"/>
                              <a:gd name="connsiteY139" fmla="*/ 8844 h 10000"/>
                              <a:gd name="connsiteX140" fmla="*/ 9931 w 10000"/>
                              <a:gd name="connsiteY140" fmla="*/ 8730 h 10000"/>
                              <a:gd name="connsiteX141" fmla="*/ 9965 w 10000"/>
                              <a:gd name="connsiteY141" fmla="*/ 8492 h 10000"/>
                              <a:gd name="connsiteX142" fmla="*/ 10000 w 10000"/>
                              <a:gd name="connsiteY142" fmla="*/ 8459 h 10000"/>
                              <a:gd name="connsiteX143" fmla="*/ 10000 w 10000"/>
                              <a:gd name="connsiteY143" fmla="*/ 4320 h 10000"/>
                              <a:gd name="connsiteX144" fmla="*/ 9827 w 10000"/>
                              <a:gd name="connsiteY144" fmla="*/ 4270 h 1000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8861 h 10000"/>
                              <a:gd name="connsiteX139" fmla="*/ 9965 w 10000"/>
                              <a:gd name="connsiteY139" fmla="*/ 8844 h 10000"/>
                              <a:gd name="connsiteX140" fmla="*/ 9965 w 10000"/>
                              <a:gd name="connsiteY140" fmla="*/ 8492 h 10000"/>
                              <a:gd name="connsiteX141" fmla="*/ 10000 w 10000"/>
                              <a:gd name="connsiteY141" fmla="*/ 8459 h 10000"/>
                              <a:gd name="connsiteX142" fmla="*/ 10000 w 10000"/>
                              <a:gd name="connsiteY142" fmla="*/ 4320 h 10000"/>
                              <a:gd name="connsiteX143" fmla="*/ 9827 w 10000"/>
                              <a:gd name="connsiteY143" fmla="*/ 4270 h 1000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8861 h 10000"/>
                              <a:gd name="connsiteX139" fmla="*/ 9965 w 10000"/>
                              <a:gd name="connsiteY139" fmla="*/ 8492 h 10000"/>
                              <a:gd name="connsiteX140" fmla="*/ 10000 w 10000"/>
                              <a:gd name="connsiteY140" fmla="*/ 8459 h 10000"/>
                              <a:gd name="connsiteX141" fmla="*/ 10000 w 10000"/>
                              <a:gd name="connsiteY141" fmla="*/ 4320 h 10000"/>
                              <a:gd name="connsiteX142" fmla="*/ 9827 w 10000"/>
                              <a:gd name="connsiteY142" fmla="*/ 4270 h 10000"/>
                              <a:gd name="connsiteX0" fmla="*/ 9827 w 10005"/>
                              <a:gd name="connsiteY0" fmla="*/ 4270 h 10000"/>
                              <a:gd name="connsiteX1" fmla="*/ 9550 w 10005"/>
                              <a:gd name="connsiteY1" fmla="*/ 4123 h 10000"/>
                              <a:gd name="connsiteX2" fmla="*/ 9273 w 10005"/>
                              <a:gd name="connsiteY2" fmla="*/ 3943 h 10000"/>
                              <a:gd name="connsiteX3" fmla="*/ 9031 w 10005"/>
                              <a:gd name="connsiteY3" fmla="*/ 3770 h 10000"/>
                              <a:gd name="connsiteX4" fmla="*/ 8893 w 10005"/>
                              <a:gd name="connsiteY4" fmla="*/ 3574 h 10000"/>
                              <a:gd name="connsiteX5" fmla="*/ 8789 w 10005"/>
                              <a:gd name="connsiteY5" fmla="*/ 3344 h 10000"/>
                              <a:gd name="connsiteX6" fmla="*/ 8824 w 10005"/>
                              <a:gd name="connsiteY6" fmla="*/ 3082 h 10000"/>
                              <a:gd name="connsiteX7" fmla="*/ 8858 w 10005"/>
                              <a:gd name="connsiteY7" fmla="*/ 3082 h 10000"/>
                              <a:gd name="connsiteX8" fmla="*/ 8927 w 10005"/>
                              <a:gd name="connsiteY8" fmla="*/ 3082 h 10000"/>
                              <a:gd name="connsiteX9" fmla="*/ 9066 w 10005"/>
                              <a:gd name="connsiteY9" fmla="*/ 3082 h 10000"/>
                              <a:gd name="connsiteX10" fmla="*/ 9239 w 10005"/>
                              <a:gd name="connsiteY10" fmla="*/ 3066 h 10000"/>
                              <a:gd name="connsiteX11" fmla="*/ 9446 w 10005"/>
                              <a:gd name="connsiteY11" fmla="*/ 3033 h 10000"/>
                              <a:gd name="connsiteX12" fmla="*/ 9654 w 10005"/>
                              <a:gd name="connsiteY12" fmla="*/ 2984 h 10000"/>
                              <a:gd name="connsiteX13" fmla="*/ 9862 w 10005"/>
                              <a:gd name="connsiteY13" fmla="*/ 2926 h 10000"/>
                              <a:gd name="connsiteX14" fmla="*/ 10000 w 10005"/>
                              <a:gd name="connsiteY14" fmla="*/ 2877 h 10000"/>
                              <a:gd name="connsiteX15" fmla="*/ 10000 w 10005"/>
                              <a:gd name="connsiteY15" fmla="*/ 2811 h 10000"/>
                              <a:gd name="connsiteX16" fmla="*/ 9931 w 10005"/>
                              <a:gd name="connsiteY16" fmla="*/ 2795 h 10000"/>
                              <a:gd name="connsiteX17" fmla="*/ 9792 w 10005"/>
                              <a:gd name="connsiteY17" fmla="*/ 2730 h 10000"/>
                              <a:gd name="connsiteX18" fmla="*/ 9550 w 10005"/>
                              <a:gd name="connsiteY18" fmla="*/ 2648 h 10000"/>
                              <a:gd name="connsiteX19" fmla="*/ 9308 w 10005"/>
                              <a:gd name="connsiteY19" fmla="*/ 2549 h 10000"/>
                              <a:gd name="connsiteX20" fmla="*/ 9031 w 10005"/>
                              <a:gd name="connsiteY20" fmla="*/ 2418 h 10000"/>
                              <a:gd name="connsiteX21" fmla="*/ 8720 w 10005"/>
                              <a:gd name="connsiteY21" fmla="*/ 2270 h 10000"/>
                              <a:gd name="connsiteX22" fmla="*/ 8426 w 10005"/>
                              <a:gd name="connsiteY22" fmla="*/ 2107 h 10000"/>
                              <a:gd name="connsiteX23" fmla="*/ 8080 w 10005"/>
                              <a:gd name="connsiteY23" fmla="*/ 1918 h 10000"/>
                              <a:gd name="connsiteX24" fmla="*/ 7768 w 10005"/>
                              <a:gd name="connsiteY24" fmla="*/ 1705 h 10000"/>
                              <a:gd name="connsiteX25" fmla="*/ 7457 w 10005"/>
                              <a:gd name="connsiteY25" fmla="*/ 1475 h 10000"/>
                              <a:gd name="connsiteX26" fmla="*/ 7180 w 10005"/>
                              <a:gd name="connsiteY26" fmla="*/ 1213 h 10000"/>
                              <a:gd name="connsiteX27" fmla="*/ 6938 w 10005"/>
                              <a:gd name="connsiteY27" fmla="*/ 943 h 10000"/>
                              <a:gd name="connsiteX28" fmla="*/ 6730 w 10005"/>
                              <a:gd name="connsiteY28" fmla="*/ 648 h 10000"/>
                              <a:gd name="connsiteX29" fmla="*/ 6557 w 10005"/>
                              <a:gd name="connsiteY29" fmla="*/ 320 h 10000"/>
                              <a:gd name="connsiteX30" fmla="*/ 6453 w 10005"/>
                              <a:gd name="connsiteY30" fmla="*/ 0 h 10000"/>
                              <a:gd name="connsiteX31" fmla="*/ 6453 w 10005"/>
                              <a:gd name="connsiteY31" fmla="*/ 16 h 10000"/>
                              <a:gd name="connsiteX32" fmla="*/ 6453 w 10005"/>
                              <a:gd name="connsiteY32" fmla="*/ 98 h 10000"/>
                              <a:gd name="connsiteX33" fmla="*/ 6419 w 10005"/>
                              <a:gd name="connsiteY33" fmla="*/ 221 h 10000"/>
                              <a:gd name="connsiteX34" fmla="*/ 6349 w 10005"/>
                              <a:gd name="connsiteY34" fmla="*/ 385 h 10000"/>
                              <a:gd name="connsiteX35" fmla="*/ 6280 w 10005"/>
                              <a:gd name="connsiteY35" fmla="*/ 582 h 10000"/>
                              <a:gd name="connsiteX36" fmla="*/ 6211 w 10005"/>
                              <a:gd name="connsiteY36" fmla="*/ 795 h 10000"/>
                              <a:gd name="connsiteX37" fmla="*/ 6107 w 10005"/>
                              <a:gd name="connsiteY37" fmla="*/ 1041 h 10000"/>
                              <a:gd name="connsiteX38" fmla="*/ 5969 w 10005"/>
                              <a:gd name="connsiteY38" fmla="*/ 1279 h 10000"/>
                              <a:gd name="connsiteX39" fmla="*/ 5830 w 10005"/>
                              <a:gd name="connsiteY39" fmla="*/ 1541 h 10000"/>
                              <a:gd name="connsiteX40" fmla="*/ 5623 w 10005"/>
                              <a:gd name="connsiteY40" fmla="*/ 1803 h 10000"/>
                              <a:gd name="connsiteX41" fmla="*/ 5415 w 10005"/>
                              <a:gd name="connsiteY41" fmla="*/ 2057 h 10000"/>
                              <a:gd name="connsiteX42" fmla="*/ 5173 w 10005"/>
                              <a:gd name="connsiteY42" fmla="*/ 2320 h 10000"/>
                              <a:gd name="connsiteX43" fmla="*/ 4896 w 10005"/>
                              <a:gd name="connsiteY43" fmla="*/ 2549 h 10000"/>
                              <a:gd name="connsiteX44" fmla="*/ 4550 w 10005"/>
                              <a:gd name="connsiteY44" fmla="*/ 2762 h 10000"/>
                              <a:gd name="connsiteX45" fmla="*/ 4204 w 10005"/>
                              <a:gd name="connsiteY45" fmla="*/ 2926 h 10000"/>
                              <a:gd name="connsiteX46" fmla="*/ 3824 w 10005"/>
                              <a:gd name="connsiteY46" fmla="*/ 3066 h 10000"/>
                              <a:gd name="connsiteX47" fmla="*/ 5035 w 10005"/>
                              <a:gd name="connsiteY47" fmla="*/ 3197 h 10000"/>
                              <a:gd name="connsiteX48" fmla="*/ 5035 w 10005"/>
                              <a:gd name="connsiteY48" fmla="*/ 3213 h 10000"/>
                              <a:gd name="connsiteX49" fmla="*/ 5069 w 10005"/>
                              <a:gd name="connsiteY49" fmla="*/ 3279 h 10000"/>
                              <a:gd name="connsiteX50" fmla="*/ 5069 w 10005"/>
                              <a:gd name="connsiteY50" fmla="*/ 3361 h 10000"/>
                              <a:gd name="connsiteX51" fmla="*/ 5069 w 10005"/>
                              <a:gd name="connsiteY51" fmla="*/ 3475 h 10000"/>
                              <a:gd name="connsiteX52" fmla="*/ 5069 w 10005"/>
                              <a:gd name="connsiteY52" fmla="*/ 3623 h 10000"/>
                              <a:gd name="connsiteX53" fmla="*/ 5035 w 10005"/>
                              <a:gd name="connsiteY53" fmla="*/ 3787 h 10000"/>
                              <a:gd name="connsiteX54" fmla="*/ 4965 w 10005"/>
                              <a:gd name="connsiteY54" fmla="*/ 3943 h 10000"/>
                              <a:gd name="connsiteX55" fmla="*/ 4862 w 10005"/>
                              <a:gd name="connsiteY55" fmla="*/ 4123 h 10000"/>
                              <a:gd name="connsiteX56" fmla="*/ 4723 w 10005"/>
                              <a:gd name="connsiteY56" fmla="*/ 4320 h 10000"/>
                              <a:gd name="connsiteX57" fmla="*/ 4516 w 10005"/>
                              <a:gd name="connsiteY57" fmla="*/ 4500 h 10000"/>
                              <a:gd name="connsiteX58" fmla="*/ 4204 w 10005"/>
                              <a:gd name="connsiteY58" fmla="*/ 4680 h 10000"/>
                              <a:gd name="connsiteX59" fmla="*/ 3893 w 10005"/>
                              <a:gd name="connsiteY59" fmla="*/ 4852 h 10000"/>
                              <a:gd name="connsiteX60" fmla="*/ 3443 w 10005"/>
                              <a:gd name="connsiteY60" fmla="*/ 5016 h 10000"/>
                              <a:gd name="connsiteX61" fmla="*/ 2958 w 10005"/>
                              <a:gd name="connsiteY61" fmla="*/ 5148 h 10000"/>
                              <a:gd name="connsiteX62" fmla="*/ 2336 w 10005"/>
                              <a:gd name="connsiteY62" fmla="*/ 5262 h 10000"/>
                              <a:gd name="connsiteX63" fmla="*/ 1661 w 10005"/>
                              <a:gd name="connsiteY63" fmla="*/ 5344 h 10000"/>
                              <a:gd name="connsiteX64" fmla="*/ 1661 w 10005"/>
                              <a:gd name="connsiteY64" fmla="*/ 5361 h 10000"/>
                              <a:gd name="connsiteX65" fmla="*/ 1696 w 10005"/>
                              <a:gd name="connsiteY65" fmla="*/ 5393 h 10000"/>
                              <a:gd name="connsiteX66" fmla="*/ 1799 w 10005"/>
                              <a:gd name="connsiteY66" fmla="*/ 5434 h 10000"/>
                              <a:gd name="connsiteX67" fmla="*/ 1851 w 10005"/>
                              <a:gd name="connsiteY67" fmla="*/ 5484 h 10000"/>
                              <a:gd name="connsiteX68" fmla="*/ 1955 w 10005"/>
                              <a:gd name="connsiteY68" fmla="*/ 5541 h 10000"/>
                              <a:gd name="connsiteX69" fmla="*/ 2128 w 10005"/>
                              <a:gd name="connsiteY69" fmla="*/ 5607 h 10000"/>
                              <a:gd name="connsiteX70" fmla="*/ 2266 w 10005"/>
                              <a:gd name="connsiteY70" fmla="*/ 5689 h 10000"/>
                              <a:gd name="connsiteX71" fmla="*/ 2474 w 10005"/>
                              <a:gd name="connsiteY71" fmla="*/ 5770 h 10000"/>
                              <a:gd name="connsiteX72" fmla="*/ 2682 w 10005"/>
                              <a:gd name="connsiteY72" fmla="*/ 5852 h 10000"/>
                              <a:gd name="connsiteX73" fmla="*/ 2889 w 10005"/>
                              <a:gd name="connsiteY73" fmla="*/ 5926 h 10000"/>
                              <a:gd name="connsiteX74" fmla="*/ 3166 w 10005"/>
                              <a:gd name="connsiteY74" fmla="*/ 6000 h 10000"/>
                              <a:gd name="connsiteX75" fmla="*/ 3443 w 10005"/>
                              <a:gd name="connsiteY75" fmla="*/ 6082 h 10000"/>
                              <a:gd name="connsiteX76" fmla="*/ 3754 w 10005"/>
                              <a:gd name="connsiteY76" fmla="*/ 6148 h 10000"/>
                              <a:gd name="connsiteX77" fmla="*/ 4066 w 10005"/>
                              <a:gd name="connsiteY77" fmla="*/ 6213 h 10000"/>
                              <a:gd name="connsiteX78" fmla="*/ 4412 w 10005"/>
                              <a:gd name="connsiteY78" fmla="*/ 6262 h 10000"/>
                              <a:gd name="connsiteX79" fmla="*/ 4758 w 10005"/>
                              <a:gd name="connsiteY79" fmla="*/ 6295 h 10000"/>
                              <a:gd name="connsiteX80" fmla="*/ 4758 w 10005"/>
                              <a:gd name="connsiteY80" fmla="*/ 6311 h 10000"/>
                              <a:gd name="connsiteX81" fmla="*/ 4758 w 10005"/>
                              <a:gd name="connsiteY81" fmla="*/ 6361 h 10000"/>
                              <a:gd name="connsiteX82" fmla="*/ 4689 w 10005"/>
                              <a:gd name="connsiteY82" fmla="*/ 6426 h 10000"/>
                              <a:gd name="connsiteX83" fmla="*/ 4619 w 10005"/>
                              <a:gd name="connsiteY83" fmla="*/ 6525 h 10000"/>
                              <a:gd name="connsiteX84" fmla="*/ 4516 w 10005"/>
                              <a:gd name="connsiteY84" fmla="*/ 6656 h 10000"/>
                              <a:gd name="connsiteX85" fmla="*/ 4377 w 10005"/>
                              <a:gd name="connsiteY85" fmla="*/ 6779 h 10000"/>
                              <a:gd name="connsiteX86" fmla="*/ 4170 w 10005"/>
                              <a:gd name="connsiteY86" fmla="*/ 6926 h 10000"/>
                              <a:gd name="connsiteX87" fmla="*/ 3962 w 10005"/>
                              <a:gd name="connsiteY87" fmla="*/ 7074 h 10000"/>
                              <a:gd name="connsiteX88" fmla="*/ 3685 w 10005"/>
                              <a:gd name="connsiteY88" fmla="*/ 7221 h 10000"/>
                              <a:gd name="connsiteX89" fmla="*/ 3339 w 10005"/>
                              <a:gd name="connsiteY89" fmla="*/ 7385 h 10000"/>
                              <a:gd name="connsiteX90" fmla="*/ 2958 w 10005"/>
                              <a:gd name="connsiteY90" fmla="*/ 7533 h 10000"/>
                              <a:gd name="connsiteX91" fmla="*/ 2509 w 10005"/>
                              <a:gd name="connsiteY91" fmla="*/ 7672 h 10000"/>
                              <a:gd name="connsiteX92" fmla="*/ 1990 w 10005"/>
                              <a:gd name="connsiteY92" fmla="*/ 7803 h 10000"/>
                              <a:gd name="connsiteX93" fmla="*/ 1419 w 10005"/>
                              <a:gd name="connsiteY93" fmla="*/ 7902 h 10000"/>
                              <a:gd name="connsiteX94" fmla="*/ 761 w 10005"/>
                              <a:gd name="connsiteY94" fmla="*/ 8000 h 10000"/>
                              <a:gd name="connsiteX95" fmla="*/ 0 w 10005"/>
                              <a:gd name="connsiteY95" fmla="*/ 8066 h 10000"/>
                              <a:gd name="connsiteX96" fmla="*/ 35 w 10005"/>
                              <a:gd name="connsiteY96" fmla="*/ 8082 h 10000"/>
                              <a:gd name="connsiteX97" fmla="*/ 69 w 10005"/>
                              <a:gd name="connsiteY97" fmla="*/ 8098 h 10000"/>
                              <a:gd name="connsiteX98" fmla="*/ 138 w 10005"/>
                              <a:gd name="connsiteY98" fmla="*/ 8148 h 10000"/>
                              <a:gd name="connsiteX99" fmla="*/ 277 w 10005"/>
                              <a:gd name="connsiteY99" fmla="*/ 8213 h 10000"/>
                              <a:gd name="connsiteX100" fmla="*/ 415 w 10005"/>
                              <a:gd name="connsiteY100" fmla="*/ 8279 h 10000"/>
                              <a:gd name="connsiteX101" fmla="*/ 588 w 10005"/>
                              <a:gd name="connsiteY101" fmla="*/ 8344 h 10000"/>
                              <a:gd name="connsiteX102" fmla="*/ 761 w 10005"/>
                              <a:gd name="connsiteY102" fmla="*/ 8410 h 10000"/>
                              <a:gd name="connsiteX103" fmla="*/ 1003 w 10005"/>
                              <a:gd name="connsiteY103" fmla="*/ 8492 h 10000"/>
                              <a:gd name="connsiteX104" fmla="*/ 1246 w 10005"/>
                              <a:gd name="connsiteY104" fmla="*/ 8549 h 10000"/>
                              <a:gd name="connsiteX105" fmla="*/ 1488 w 10005"/>
                              <a:gd name="connsiteY105" fmla="*/ 8615 h 10000"/>
                              <a:gd name="connsiteX106" fmla="*/ 1799 w 10005"/>
                              <a:gd name="connsiteY106" fmla="*/ 8664 h 10000"/>
                              <a:gd name="connsiteX107" fmla="*/ 2059 w 10005"/>
                              <a:gd name="connsiteY107" fmla="*/ 8697 h 10000"/>
                              <a:gd name="connsiteX108" fmla="*/ 2405 w 10005"/>
                              <a:gd name="connsiteY108" fmla="*/ 8730 h 10000"/>
                              <a:gd name="connsiteX109" fmla="*/ 2716 w 10005"/>
                              <a:gd name="connsiteY109" fmla="*/ 8730 h 10000"/>
                              <a:gd name="connsiteX110" fmla="*/ 3097 w 10005"/>
                              <a:gd name="connsiteY110" fmla="*/ 8713 h 10000"/>
                              <a:gd name="connsiteX111" fmla="*/ 3443 w 10005"/>
                              <a:gd name="connsiteY111" fmla="*/ 8664 h 10000"/>
                              <a:gd name="connsiteX112" fmla="*/ 3824 w 10005"/>
                              <a:gd name="connsiteY112" fmla="*/ 8615 h 10000"/>
                              <a:gd name="connsiteX113" fmla="*/ 4204 w 10005"/>
                              <a:gd name="connsiteY113" fmla="*/ 8598 h 10000"/>
                              <a:gd name="connsiteX114" fmla="*/ 4585 w 10005"/>
                              <a:gd name="connsiteY114" fmla="*/ 8598 h 10000"/>
                              <a:gd name="connsiteX115" fmla="*/ 4931 w 10005"/>
                              <a:gd name="connsiteY115" fmla="*/ 8598 h 10000"/>
                              <a:gd name="connsiteX116" fmla="*/ 5277 w 10005"/>
                              <a:gd name="connsiteY116" fmla="*/ 8631 h 10000"/>
                              <a:gd name="connsiteX117" fmla="*/ 5623 w 10005"/>
                              <a:gd name="connsiteY117" fmla="*/ 8680 h 10000"/>
                              <a:gd name="connsiteX118" fmla="*/ 5969 w 10005"/>
                              <a:gd name="connsiteY118" fmla="*/ 8746 h 10000"/>
                              <a:gd name="connsiteX119" fmla="*/ 6280 w 10005"/>
                              <a:gd name="connsiteY119" fmla="*/ 8811 h 10000"/>
                              <a:gd name="connsiteX120" fmla="*/ 6592 w 10005"/>
                              <a:gd name="connsiteY120" fmla="*/ 8893 h 10000"/>
                              <a:gd name="connsiteX121" fmla="*/ 6903 w 10005"/>
                              <a:gd name="connsiteY121" fmla="*/ 8992 h 10000"/>
                              <a:gd name="connsiteX122" fmla="*/ 7180 w 10005"/>
                              <a:gd name="connsiteY122" fmla="*/ 9090 h 10000"/>
                              <a:gd name="connsiteX123" fmla="*/ 7457 w 10005"/>
                              <a:gd name="connsiteY123" fmla="*/ 9189 h 10000"/>
                              <a:gd name="connsiteX124" fmla="*/ 7734 w 10005"/>
                              <a:gd name="connsiteY124" fmla="*/ 9287 h 10000"/>
                              <a:gd name="connsiteX125" fmla="*/ 7976 w 10005"/>
                              <a:gd name="connsiteY125" fmla="*/ 9385 h 10000"/>
                              <a:gd name="connsiteX126" fmla="*/ 8253 w 10005"/>
                              <a:gd name="connsiteY126" fmla="*/ 9475 h 10000"/>
                              <a:gd name="connsiteX127" fmla="*/ 8460 w 10005"/>
                              <a:gd name="connsiteY127" fmla="*/ 9574 h 10000"/>
                              <a:gd name="connsiteX128" fmla="*/ 8633 w 10005"/>
                              <a:gd name="connsiteY128" fmla="*/ 9639 h 10000"/>
                              <a:gd name="connsiteX129" fmla="*/ 8789 w 10005"/>
                              <a:gd name="connsiteY129" fmla="*/ 9705 h 10000"/>
                              <a:gd name="connsiteX130" fmla="*/ 8997 w 10005"/>
                              <a:gd name="connsiteY130" fmla="*/ 9770 h 10000"/>
                              <a:gd name="connsiteX131" fmla="*/ 9170 w 10005"/>
                              <a:gd name="connsiteY131" fmla="*/ 9820 h 10000"/>
                              <a:gd name="connsiteX132" fmla="*/ 9343 w 10005"/>
                              <a:gd name="connsiteY132" fmla="*/ 9869 h 10000"/>
                              <a:gd name="connsiteX133" fmla="*/ 9481 w 10005"/>
                              <a:gd name="connsiteY133" fmla="*/ 9902 h 10000"/>
                              <a:gd name="connsiteX134" fmla="*/ 9654 w 10005"/>
                              <a:gd name="connsiteY134" fmla="*/ 9934 h 10000"/>
                              <a:gd name="connsiteX135" fmla="*/ 9827 w 10005"/>
                              <a:gd name="connsiteY135" fmla="*/ 9967 h 10000"/>
                              <a:gd name="connsiteX136" fmla="*/ 10000 w 10005"/>
                              <a:gd name="connsiteY136" fmla="*/ 9984 h 10000"/>
                              <a:gd name="connsiteX137" fmla="*/ 10000 w 10005"/>
                              <a:gd name="connsiteY137" fmla="*/ 10000 h 10000"/>
                              <a:gd name="connsiteX138" fmla="*/ 10000 w 10005"/>
                              <a:gd name="connsiteY138" fmla="*/ 8861 h 10000"/>
                              <a:gd name="connsiteX139" fmla="*/ 9965 w 10005"/>
                              <a:gd name="connsiteY139" fmla="*/ 8492 h 10000"/>
                              <a:gd name="connsiteX140" fmla="*/ 10000 w 10005"/>
                              <a:gd name="connsiteY140" fmla="*/ 4320 h 10000"/>
                              <a:gd name="connsiteX141" fmla="*/ 9827 w 10005"/>
                              <a:gd name="connsiteY141" fmla="*/ 4270 h 10000"/>
                              <a:gd name="connsiteX0" fmla="*/ 9827 w 10012"/>
                              <a:gd name="connsiteY0" fmla="*/ 4270 h 10000"/>
                              <a:gd name="connsiteX1" fmla="*/ 9550 w 10012"/>
                              <a:gd name="connsiteY1" fmla="*/ 4123 h 10000"/>
                              <a:gd name="connsiteX2" fmla="*/ 9273 w 10012"/>
                              <a:gd name="connsiteY2" fmla="*/ 3943 h 10000"/>
                              <a:gd name="connsiteX3" fmla="*/ 9031 w 10012"/>
                              <a:gd name="connsiteY3" fmla="*/ 3770 h 10000"/>
                              <a:gd name="connsiteX4" fmla="*/ 8893 w 10012"/>
                              <a:gd name="connsiteY4" fmla="*/ 3574 h 10000"/>
                              <a:gd name="connsiteX5" fmla="*/ 8789 w 10012"/>
                              <a:gd name="connsiteY5" fmla="*/ 3344 h 10000"/>
                              <a:gd name="connsiteX6" fmla="*/ 8824 w 10012"/>
                              <a:gd name="connsiteY6" fmla="*/ 3082 h 10000"/>
                              <a:gd name="connsiteX7" fmla="*/ 8858 w 10012"/>
                              <a:gd name="connsiteY7" fmla="*/ 3082 h 10000"/>
                              <a:gd name="connsiteX8" fmla="*/ 8927 w 10012"/>
                              <a:gd name="connsiteY8" fmla="*/ 3082 h 10000"/>
                              <a:gd name="connsiteX9" fmla="*/ 9066 w 10012"/>
                              <a:gd name="connsiteY9" fmla="*/ 3082 h 10000"/>
                              <a:gd name="connsiteX10" fmla="*/ 9239 w 10012"/>
                              <a:gd name="connsiteY10" fmla="*/ 3066 h 10000"/>
                              <a:gd name="connsiteX11" fmla="*/ 9446 w 10012"/>
                              <a:gd name="connsiteY11" fmla="*/ 3033 h 10000"/>
                              <a:gd name="connsiteX12" fmla="*/ 9654 w 10012"/>
                              <a:gd name="connsiteY12" fmla="*/ 2984 h 10000"/>
                              <a:gd name="connsiteX13" fmla="*/ 9862 w 10012"/>
                              <a:gd name="connsiteY13" fmla="*/ 2926 h 10000"/>
                              <a:gd name="connsiteX14" fmla="*/ 10000 w 10012"/>
                              <a:gd name="connsiteY14" fmla="*/ 2877 h 10000"/>
                              <a:gd name="connsiteX15" fmla="*/ 10000 w 10012"/>
                              <a:gd name="connsiteY15" fmla="*/ 2811 h 10000"/>
                              <a:gd name="connsiteX16" fmla="*/ 9931 w 10012"/>
                              <a:gd name="connsiteY16" fmla="*/ 2795 h 10000"/>
                              <a:gd name="connsiteX17" fmla="*/ 9792 w 10012"/>
                              <a:gd name="connsiteY17" fmla="*/ 2730 h 10000"/>
                              <a:gd name="connsiteX18" fmla="*/ 9550 w 10012"/>
                              <a:gd name="connsiteY18" fmla="*/ 2648 h 10000"/>
                              <a:gd name="connsiteX19" fmla="*/ 9308 w 10012"/>
                              <a:gd name="connsiteY19" fmla="*/ 2549 h 10000"/>
                              <a:gd name="connsiteX20" fmla="*/ 9031 w 10012"/>
                              <a:gd name="connsiteY20" fmla="*/ 2418 h 10000"/>
                              <a:gd name="connsiteX21" fmla="*/ 8720 w 10012"/>
                              <a:gd name="connsiteY21" fmla="*/ 2270 h 10000"/>
                              <a:gd name="connsiteX22" fmla="*/ 8426 w 10012"/>
                              <a:gd name="connsiteY22" fmla="*/ 2107 h 10000"/>
                              <a:gd name="connsiteX23" fmla="*/ 8080 w 10012"/>
                              <a:gd name="connsiteY23" fmla="*/ 1918 h 10000"/>
                              <a:gd name="connsiteX24" fmla="*/ 7768 w 10012"/>
                              <a:gd name="connsiteY24" fmla="*/ 1705 h 10000"/>
                              <a:gd name="connsiteX25" fmla="*/ 7457 w 10012"/>
                              <a:gd name="connsiteY25" fmla="*/ 1475 h 10000"/>
                              <a:gd name="connsiteX26" fmla="*/ 7180 w 10012"/>
                              <a:gd name="connsiteY26" fmla="*/ 1213 h 10000"/>
                              <a:gd name="connsiteX27" fmla="*/ 6938 w 10012"/>
                              <a:gd name="connsiteY27" fmla="*/ 943 h 10000"/>
                              <a:gd name="connsiteX28" fmla="*/ 6730 w 10012"/>
                              <a:gd name="connsiteY28" fmla="*/ 648 h 10000"/>
                              <a:gd name="connsiteX29" fmla="*/ 6557 w 10012"/>
                              <a:gd name="connsiteY29" fmla="*/ 320 h 10000"/>
                              <a:gd name="connsiteX30" fmla="*/ 6453 w 10012"/>
                              <a:gd name="connsiteY30" fmla="*/ 0 h 10000"/>
                              <a:gd name="connsiteX31" fmla="*/ 6453 w 10012"/>
                              <a:gd name="connsiteY31" fmla="*/ 16 h 10000"/>
                              <a:gd name="connsiteX32" fmla="*/ 6453 w 10012"/>
                              <a:gd name="connsiteY32" fmla="*/ 98 h 10000"/>
                              <a:gd name="connsiteX33" fmla="*/ 6419 w 10012"/>
                              <a:gd name="connsiteY33" fmla="*/ 221 h 10000"/>
                              <a:gd name="connsiteX34" fmla="*/ 6349 w 10012"/>
                              <a:gd name="connsiteY34" fmla="*/ 385 h 10000"/>
                              <a:gd name="connsiteX35" fmla="*/ 6280 w 10012"/>
                              <a:gd name="connsiteY35" fmla="*/ 582 h 10000"/>
                              <a:gd name="connsiteX36" fmla="*/ 6211 w 10012"/>
                              <a:gd name="connsiteY36" fmla="*/ 795 h 10000"/>
                              <a:gd name="connsiteX37" fmla="*/ 6107 w 10012"/>
                              <a:gd name="connsiteY37" fmla="*/ 1041 h 10000"/>
                              <a:gd name="connsiteX38" fmla="*/ 5969 w 10012"/>
                              <a:gd name="connsiteY38" fmla="*/ 1279 h 10000"/>
                              <a:gd name="connsiteX39" fmla="*/ 5830 w 10012"/>
                              <a:gd name="connsiteY39" fmla="*/ 1541 h 10000"/>
                              <a:gd name="connsiteX40" fmla="*/ 5623 w 10012"/>
                              <a:gd name="connsiteY40" fmla="*/ 1803 h 10000"/>
                              <a:gd name="connsiteX41" fmla="*/ 5415 w 10012"/>
                              <a:gd name="connsiteY41" fmla="*/ 2057 h 10000"/>
                              <a:gd name="connsiteX42" fmla="*/ 5173 w 10012"/>
                              <a:gd name="connsiteY42" fmla="*/ 2320 h 10000"/>
                              <a:gd name="connsiteX43" fmla="*/ 4896 w 10012"/>
                              <a:gd name="connsiteY43" fmla="*/ 2549 h 10000"/>
                              <a:gd name="connsiteX44" fmla="*/ 4550 w 10012"/>
                              <a:gd name="connsiteY44" fmla="*/ 2762 h 10000"/>
                              <a:gd name="connsiteX45" fmla="*/ 4204 w 10012"/>
                              <a:gd name="connsiteY45" fmla="*/ 2926 h 10000"/>
                              <a:gd name="connsiteX46" fmla="*/ 3824 w 10012"/>
                              <a:gd name="connsiteY46" fmla="*/ 3066 h 10000"/>
                              <a:gd name="connsiteX47" fmla="*/ 5035 w 10012"/>
                              <a:gd name="connsiteY47" fmla="*/ 3197 h 10000"/>
                              <a:gd name="connsiteX48" fmla="*/ 5035 w 10012"/>
                              <a:gd name="connsiteY48" fmla="*/ 3213 h 10000"/>
                              <a:gd name="connsiteX49" fmla="*/ 5069 w 10012"/>
                              <a:gd name="connsiteY49" fmla="*/ 3279 h 10000"/>
                              <a:gd name="connsiteX50" fmla="*/ 5069 w 10012"/>
                              <a:gd name="connsiteY50" fmla="*/ 3361 h 10000"/>
                              <a:gd name="connsiteX51" fmla="*/ 5069 w 10012"/>
                              <a:gd name="connsiteY51" fmla="*/ 3475 h 10000"/>
                              <a:gd name="connsiteX52" fmla="*/ 5069 w 10012"/>
                              <a:gd name="connsiteY52" fmla="*/ 3623 h 10000"/>
                              <a:gd name="connsiteX53" fmla="*/ 5035 w 10012"/>
                              <a:gd name="connsiteY53" fmla="*/ 3787 h 10000"/>
                              <a:gd name="connsiteX54" fmla="*/ 4965 w 10012"/>
                              <a:gd name="connsiteY54" fmla="*/ 3943 h 10000"/>
                              <a:gd name="connsiteX55" fmla="*/ 4862 w 10012"/>
                              <a:gd name="connsiteY55" fmla="*/ 4123 h 10000"/>
                              <a:gd name="connsiteX56" fmla="*/ 4723 w 10012"/>
                              <a:gd name="connsiteY56" fmla="*/ 4320 h 10000"/>
                              <a:gd name="connsiteX57" fmla="*/ 4516 w 10012"/>
                              <a:gd name="connsiteY57" fmla="*/ 4500 h 10000"/>
                              <a:gd name="connsiteX58" fmla="*/ 4204 w 10012"/>
                              <a:gd name="connsiteY58" fmla="*/ 4680 h 10000"/>
                              <a:gd name="connsiteX59" fmla="*/ 3893 w 10012"/>
                              <a:gd name="connsiteY59" fmla="*/ 4852 h 10000"/>
                              <a:gd name="connsiteX60" fmla="*/ 3443 w 10012"/>
                              <a:gd name="connsiteY60" fmla="*/ 5016 h 10000"/>
                              <a:gd name="connsiteX61" fmla="*/ 2958 w 10012"/>
                              <a:gd name="connsiteY61" fmla="*/ 5148 h 10000"/>
                              <a:gd name="connsiteX62" fmla="*/ 2336 w 10012"/>
                              <a:gd name="connsiteY62" fmla="*/ 5262 h 10000"/>
                              <a:gd name="connsiteX63" fmla="*/ 1661 w 10012"/>
                              <a:gd name="connsiteY63" fmla="*/ 5344 h 10000"/>
                              <a:gd name="connsiteX64" fmla="*/ 1661 w 10012"/>
                              <a:gd name="connsiteY64" fmla="*/ 5361 h 10000"/>
                              <a:gd name="connsiteX65" fmla="*/ 1696 w 10012"/>
                              <a:gd name="connsiteY65" fmla="*/ 5393 h 10000"/>
                              <a:gd name="connsiteX66" fmla="*/ 1799 w 10012"/>
                              <a:gd name="connsiteY66" fmla="*/ 5434 h 10000"/>
                              <a:gd name="connsiteX67" fmla="*/ 1851 w 10012"/>
                              <a:gd name="connsiteY67" fmla="*/ 5484 h 10000"/>
                              <a:gd name="connsiteX68" fmla="*/ 1955 w 10012"/>
                              <a:gd name="connsiteY68" fmla="*/ 5541 h 10000"/>
                              <a:gd name="connsiteX69" fmla="*/ 2128 w 10012"/>
                              <a:gd name="connsiteY69" fmla="*/ 5607 h 10000"/>
                              <a:gd name="connsiteX70" fmla="*/ 2266 w 10012"/>
                              <a:gd name="connsiteY70" fmla="*/ 5689 h 10000"/>
                              <a:gd name="connsiteX71" fmla="*/ 2474 w 10012"/>
                              <a:gd name="connsiteY71" fmla="*/ 5770 h 10000"/>
                              <a:gd name="connsiteX72" fmla="*/ 2682 w 10012"/>
                              <a:gd name="connsiteY72" fmla="*/ 5852 h 10000"/>
                              <a:gd name="connsiteX73" fmla="*/ 2889 w 10012"/>
                              <a:gd name="connsiteY73" fmla="*/ 5926 h 10000"/>
                              <a:gd name="connsiteX74" fmla="*/ 3166 w 10012"/>
                              <a:gd name="connsiteY74" fmla="*/ 6000 h 10000"/>
                              <a:gd name="connsiteX75" fmla="*/ 3443 w 10012"/>
                              <a:gd name="connsiteY75" fmla="*/ 6082 h 10000"/>
                              <a:gd name="connsiteX76" fmla="*/ 3754 w 10012"/>
                              <a:gd name="connsiteY76" fmla="*/ 6148 h 10000"/>
                              <a:gd name="connsiteX77" fmla="*/ 4066 w 10012"/>
                              <a:gd name="connsiteY77" fmla="*/ 6213 h 10000"/>
                              <a:gd name="connsiteX78" fmla="*/ 4412 w 10012"/>
                              <a:gd name="connsiteY78" fmla="*/ 6262 h 10000"/>
                              <a:gd name="connsiteX79" fmla="*/ 4758 w 10012"/>
                              <a:gd name="connsiteY79" fmla="*/ 6295 h 10000"/>
                              <a:gd name="connsiteX80" fmla="*/ 4758 w 10012"/>
                              <a:gd name="connsiteY80" fmla="*/ 6311 h 10000"/>
                              <a:gd name="connsiteX81" fmla="*/ 4758 w 10012"/>
                              <a:gd name="connsiteY81" fmla="*/ 6361 h 10000"/>
                              <a:gd name="connsiteX82" fmla="*/ 4689 w 10012"/>
                              <a:gd name="connsiteY82" fmla="*/ 6426 h 10000"/>
                              <a:gd name="connsiteX83" fmla="*/ 4619 w 10012"/>
                              <a:gd name="connsiteY83" fmla="*/ 6525 h 10000"/>
                              <a:gd name="connsiteX84" fmla="*/ 4516 w 10012"/>
                              <a:gd name="connsiteY84" fmla="*/ 6656 h 10000"/>
                              <a:gd name="connsiteX85" fmla="*/ 4377 w 10012"/>
                              <a:gd name="connsiteY85" fmla="*/ 6779 h 10000"/>
                              <a:gd name="connsiteX86" fmla="*/ 4170 w 10012"/>
                              <a:gd name="connsiteY86" fmla="*/ 6926 h 10000"/>
                              <a:gd name="connsiteX87" fmla="*/ 3962 w 10012"/>
                              <a:gd name="connsiteY87" fmla="*/ 7074 h 10000"/>
                              <a:gd name="connsiteX88" fmla="*/ 3685 w 10012"/>
                              <a:gd name="connsiteY88" fmla="*/ 7221 h 10000"/>
                              <a:gd name="connsiteX89" fmla="*/ 3339 w 10012"/>
                              <a:gd name="connsiteY89" fmla="*/ 7385 h 10000"/>
                              <a:gd name="connsiteX90" fmla="*/ 2958 w 10012"/>
                              <a:gd name="connsiteY90" fmla="*/ 7533 h 10000"/>
                              <a:gd name="connsiteX91" fmla="*/ 2509 w 10012"/>
                              <a:gd name="connsiteY91" fmla="*/ 7672 h 10000"/>
                              <a:gd name="connsiteX92" fmla="*/ 1990 w 10012"/>
                              <a:gd name="connsiteY92" fmla="*/ 7803 h 10000"/>
                              <a:gd name="connsiteX93" fmla="*/ 1419 w 10012"/>
                              <a:gd name="connsiteY93" fmla="*/ 7902 h 10000"/>
                              <a:gd name="connsiteX94" fmla="*/ 761 w 10012"/>
                              <a:gd name="connsiteY94" fmla="*/ 8000 h 10000"/>
                              <a:gd name="connsiteX95" fmla="*/ 0 w 10012"/>
                              <a:gd name="connsiteY95" fmla="*/ 8066 h 10000"/>
                              <a:gd name="connsiteX96" fmla="*/ 35 w 10012"/>
                              <a:gd name="connsiteY96" fmla="*/ 8082 h 10000"/>
                              <a:gd name="connsiteX97" fmla="*/ 69 w 10012"/>
                              <a:gd name="connsiteY97" fmla="*/ 8098 h 10000"/>
                              <a:gd name="connsiteX98" fmla="*/ 138 w 10012"/>
                              <a:gd name="connsiteY98" fmla="*/ 8148 h 10000"/>
                              <a:gd name="connsiteX99" fmla="*/ 277 w 10012"/>
                              <a:gd name="connsiteY99" fmla="*/ 8213 h 10000"/>
                              <a:gd name="connsiteX100" fmla="*/ 415 w 10012"/>
                              <a:gd name="connsiteY100" fmla="*/ 8279 h 10000"/>
                              <a:gd name="connsiteX101" fmla="*/ 588 w 10012"/>
                              <a:gd name="connsiteY101" fmla="*/ 8344 h 10000"/>
                              <a:gd name="connsiteX102" fmla="*/ 761 w 10012"/>
                              <a:gd name="connsiteY102" fmla="*/ 8410 h 10000"/>
                              <a:gd name="connsiteX103" fmla="*/ 1003 w 10012"/>
                              <a:gd name="connsiteY103" fmla="*/ 8492 h 10000"/>
                              <a:gd name="connsiteX104" fmla="*/ 1246 w 10012"/>
                              <a:gd name="connsiteY104" fmla="*/ 8549 h 10000"/>
                              <a:gd name="connsiteX105" fmla="*/ 1488 w 10012"/>
                              <a:gd name="connsiteY105" fmla="*/ 8615 h 10000"/>
                              <a:gd name="connsiteX106" fmla="*/ 1799 w 10012"/>
                              <a:gd name="connsiteY106" fmla="*/ 8664 h 10000"/>
                              <a:gd name="connsiteX107" fmla="*/ 2059 w 10012"/>
                              <a:gd name="connsiteY107" fmla="*/ 8697 h 10000"/>
                              <a:gd name="connsiteX108" fmla="*/ 2405 w 10012"/>
                              <a:gd name="connsiteY108" fmla="*/ 8730 h 10000"/>
                              <a:gd name="connsiteX109" fmla="*/ 2716 w 10012"/>
                              <a:gd name="connsiteY109" fmla="*/ 8730 h 10000"/>
                              <a:gd name="connsiteX110" fmla="*/ 3097 w 10012"/>
                              <a:gd name="connsiteY110" fmla="*/ 8713 h 10000"/>
                              <a:gd name="connsiteX111" fmla="*/ 3443 w 10012"/>
                              <a:gd name="connsiteY111" fmla="*/ 8664 h 10000"/>
                              <a:gd name="connsiteX112" fmla="*/ 3824 w 10012"/>
                              <a:gd name="connsiteY112" fmla="*/ 8615 h 10000"/>
                              <a:gd name="connsiteX113" fmla="*/ 4204 w 10012"/>
                              <a:gd name="connsiteY113" fmla="*/ 8598 h 10000"/>
                              <a:gd name="connsiteX114" fmla="*/ 4585 w 10012"/>
                              <a:gd name="connsiteY114" fmla="*/ 8598 h 10000"/>
                              <a:gd name="connsiteX115" fmla="*/ 4931 w 10012"/>
                              <a:gd name="connsiteY115" fmla="*/ 8598 h 10000"/>
                              <a:gd name="connsiteX116" fmla="*/ 5277 w 10012"/>
                              <a:gd name="connsiteY116" fmla="*/ 8631 h 10000"/>
                              <a:gd name="connsiteX117" fmla="*/ 5623 w 10012"/>
                              <a:gd name="connsiteY117" fmla="*/ 8680 h 10000"/>
                              <a:gd name="connsiteX118" fmla="*/ 5969 w 10012"/>
                              <a:gd name="connsiteY118" fmla="*/ 8746 h 10000"/>
                              <a:gd name="connsiteX119" fmla="*/ 6280 w 10012"/>
                              <a:gd name="connsiteY119" fmla="*/ 8811 h 10000"/>
                              <a:gd name="connsiteX120" fmla="*/ 6592 w 10012"/>
                              <a:gd name="connsiteY120" fmla="*/ 8893 h 10000"/>
                              <a:gd name="connsiteX121" fmla="*/ 6903 w 10012"/>
                              <a:gd name="connsiteY121" fmla="*/ 8992 h 10000"/>
                              <a:gd name="connsiteX122" fmla="*/ 7180 w 10012"/>
                              <a:gd name="connsiteY122" fmla="*/ 9090 h 10000"/>
                              <a:gd name="connsiteX123" fmla="*/ 7457 w 10012"/>
                              <a:gd name="connsiteY123" fmla="*/ 9189 h 10000"/>
                              <a:gd name="connsiteX124" fmla="*/ 7734 w 10012"/>
                              <a:gd name="connsiteY124" fmla="*/ 9287 h 10000"/>
                              <a:gd name="connsiteX125" fmla="*/ 7976 w 10012"/>
                              <a:gd name="connsiteY125" fmla="*/ 9385 h 10000"/>
                              <a:gd name="connsiteX126" fmla="*/ 8253 w 10012"/>
                              <a:gd name="connsiteY126" fmla="*/ 9475 h 10000"/>
                              <a:gd name="connsiteX127" fmla="*/ 8460 w 10012"/>
                              <a:gd name="connsiteY127" fmla="*/ 9574 h 10000"/>
                              <a:gd name="connsiteX128" fmla="*/ 8633 w 10012"/>
                              <a:gd name="connsiteY128" fmla="*/ 9639 h 10000"/>
                              <a:gd name="connsiteX129" fmla="*/ 8789 w 10012"/>
                              <a:gd name="connsiteY129" fmla="*/ 9705 h 10000"/>
                              <a:gd name="connsiteX130" fmla="*/ 8997 w 10012"/>
                              <a:gd name="connsiteY130" fmla="*/ 9770 h 10000"/>
                              <a:gd name="connsiteX131" fmla="*/ 9170 w 10012"/>
                              <a:gd name="connsiteY131" fmla="*/ 9820 h 10000"/>
                              <a:gd name="connsiteX132" fmla="*/ 9343 w 10012"/>
                              <a:gd name="connsiteY132" fmla="*/ 9869 h 10000"/>
                              <a:gd name="connsiteX133" fmla="*/ 9481 w 10012"/>
                              <a:gd name="connsiteY133" fmla="*/ 9902 h 10000"/>
                              <a:gd name="connsiteX134" fmla="*/ 9654 w 10012"/>
                              <a:gd name="connsiteY134" fmla="*/ 9934 h 10000"/>
                              <a:gd name="connsiteX135" fmla="*/ 9827 w 10012"/>
                              <a:gd name="connsiteY135" fmla="*/ 9967 h 10000"/>
                              <a:gd name="connsiteX136" fmla="*/ 10000 w 10012"/>
                              <a:gd name="connsiteY136" fmla="*/ 9984 h 10000"/>
                              <a:gd name="connsiteX137" fmla="*/ 10000 w 10012"/>
                              <a:gd name="connsiteY137" fmla="*/ 10000 h 10000"/>
                              <a:gd name="connsiteX138" fmla="*/ 10000 w 10012"/>
                              <a:gd name="connsiteY138" fmla="*/ 8861 h 10000"/>
                              <a:gd name="connsiteX139" fmla="*/ 10000 w 10012"/>
                              <a:gd name="connsiteY139" fmla="*/ 4320 h 10000"/>
                              <a:gd name="connsiteX140" fmla="*/ 9827 w 10012"/>
                              <a:gd name="connsiteY140" fmla="*/ 4270 h 1000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4320 h 10000"/>
                              <a:gd name="connsiteX139" fmla="*/ 9827 w 10000"/>
                              <a:gd name="connsiteY139" fmla="*/ 4270 h 100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</a:cxnLst>
                            <a:rect l="l" t="t" r="r" b="b"/>
                            <a:pathLst>
                              <a:path w="10000" h="10000">
                                <a:moveTo>
                                  <a:pt x="9827" y="4270"/>
                                </a:moveTo>
                                <a:lnTo>
                                  <a:pt x="9550" y="4123"/>
                                </a:lnTo>
                                <a:lnTo>
                                  <a:pt x="9273" y="3943"/>
                                </a:lnTo>
                                <a:lnTo>
                                  <a:pt x="9031" y="3770"/>
                                </a:lnTo>
                                <a:lnTo>
                                  <a:pt x="8893" y="3574"/>
                                </a:lnTo>
                                <a:cubicBezTo>
                                  <a:pt x="8858" y="3497"/>
                                  <a:pt x="8824" y="3421"/>
                                  <a:pt x="8789" y="3344"/>
                                </a:cubicBezTo>
                                <a:cubicBezTo>
                                  <a:pt x="8801" y="3257"/>
                                  <a:pt x="8812" y="3169"/>
                                  <a:pt x="8824" y="3082"/>
                                </a:cubicBezTo>
                                <a:lnTo>
                                  <a:pt x="8858" y="3082"/>
                                </a:lnTo>
                                <a:lnTo>
                                  <a:pt x="8927" y="3082"/>
                                </a:lnTo>
                                <a:lnTo>
                                  <a:pt x="9066" y="3082"/>
                                </a:lnTo>
                                <a:lnTo>
                                  <a:pt x="9239" y="3066"/>
                                </a:lnTo>
                                <a:lnTo>
                                  <a:pt x="9446" y="3033"/>
                                </a:lnTo>
                                <a:lnTo>
                                  <a:pt x="9654" y="2984"/>
                                </a:lnTo>
                                <a:lnTo>
                                  <a:pt x="9862" y="2926"/>
                                </a:lnTo>
                                <a:lnTo>
                                  <a:pt x="10000" y="2877"/>
                                </a:lnTo>
                                <a:lnTo>
                                  <a:pt x="10000" y="2811"/>
                                </a:lnTo>
                                <a:cubicBezTo>
                                  <a:pt x="9977" y="2806"/>
                                  <a:pt x="9954" y="2800"/>
                                  <a:pt x="9931" y="2795"/>
                                </a:cubicBezTo>
                                <a:cubicBezTo>
                                  <a:pt x="9885" y="2773"/>
                                  <a:pt x="9838" y="2752"/>
                                  <a:pt x="9792" y="2730"/>
                                </a:cubicBezTo>
                                <a:lnTo>
                                  <a:pt x="9550" y="2648"/>
                                </a:lnTo>
                                <a:lnTo>
                                  <a:pt x="9308" y="2549"/>
                                </a:lnTo>
                                <a:lnTo>
                                  <a:pt x="9031" y="2418"/>
                                </a:lnTo>
                                <a:lnTo>
                                  <a:pt x="8720" y="2270"/>
                                </a:lnTo>
                                <a:lnTo>
                                  <a:pt x="8426" y="2107"/>
                                </a:lnTo>
                                <a:lnTo>
                                  <a:pt x="8080" y="1918"/>
                                </a:lnTo>
                                <a:lnTo>
                                  <a:pt x="7768" y="1705"/>
                                </a:lnTo>
                                <a:lnTo>
                                  <a:pt x="7457" y="1475"/>
                                </a:lnTo>
                                <a:lnTo>
                                  <a:pt x="7180" y="1213"/>
                                </a:lnTo>
                                <a:lnTo>
                                  <a:pt x="6938" y="943"/>
                                </a:lnTo>
                                <a:lnTo>
                                  <a:pt x="6730" y="648"/>
                                </a:lnTo>
                                <a:cubicBezTo>
                                  <a:pt x="6672" y="539"/>
                                  <a:pt x="6615" y="429"/>
                                  <a:pt x="6557" y="320"/>
                                </a:cubicBezTo>
                                <a:cubicBezTo>
                                  <a:pt x="6522" y="213"/>
                                  <a:pt x="6488" y="107"/>
                                  <a:pt x="6453" y="0"/>
                                </a:cubicBezTo>
                                <a:lnTo>
                                  <a:pt x="6453" y="16"/>
                                </a:lnTo>
                                <a:lnTo>
                                  <a:pt x="6453" y="98"/>
                                </a:lnTo>
                                <a:cubicBezTo>
                                  <a:pt x="6442" y="139"/>
                                  <a:pt x="6430" y="180"/>
                                  <a:pt x="6419" y="221"/>
                                </a:cubicBezTo>
                                <a:cubicBezTo>
                                  <a:pt x="6396" y="276"/>
                                  <a:pt x="6372" y="330"/>
                                  <a:pt x="6349" y="385"/>
                                </a:cubicBezTo>
                                <a:cubicBezTo>
                                  <a:pt x="6326" y="451"/>
                                  <a:pt x="6303" y="516"/>
                                  <a:pt x="6280" y="582"/>
                                </a:cubicBezTo>
                                <a:lnTo>
                                  <a:pt x="6211" y="795"/>
                                </a:lnTo>
                                <a:cubicBezTo>
                                  <a:pt x="6176" y="877"/>
                                  <a:pt x="6142" y="959"/>
                                  <a:pt x="6107" y="1041"/>
                                </a:cubicBezTo>
                                <a:lnTo>
                                  <a:pt x="5969" y="1279"/>
                                </a:lnTo>
                                <a:lnTo>
                                  <a:pt x="5830" y="1541"/>
                                </a:lnTo>
                                <a:lnTo>
                                  <a:pt x="5623" y="1803"/>
                                </a:lnTo>
                                <a:cubicBezTo>
                                  <a:pt x="5554" y="1888"/>
                                  <a:pt x="5484" y="1972"/>
                                  <a:pt x="5415" y="2057"/>
                                </a:cubicBezTo>
                                <a:lnTo>
                                  <a:pt x="5173" y="2320"/>
                                </a:lnTo>
                                <a:lnTo>
                                  <a:pt x="4896" y="2549"/>
                                </a:lnTo>
                                <a:lnTo>
                                  <a:pt x="4550" y="2762"/>
                                </a:lnTo>
                                <a:lnTo>
                                  <a:pt x="4204" y="2926"/>
                                </a:lnTo>
                                <a:lnTo>
                                  <a:pt x="3824" y="3066"/>
                                </a:lnTo>
                                <a:lnTo>
                                  <a:pt x="5035" y="3197"/>
                                </a:lnTo>
                                <a:lnTo>
                                  <a:pt x="5035" y="3213"/>
                                </a:lnTo>
                                <a:cubicBezTo>
                                  <a:pt x="5046" y="3235"/>
                                  <a:pt x="5058" y="3257"/>
                                  <a:pt x="5069" y="3279"/>
                                </a:cubicBezTo>
                                <a:lnTo>
                                  <a:pt x="5069" y="3361"/>
                                </a:lnTo>
                                <a:lnTo>
                                  <a:pt x="5069" y="3475"/>
                                </a:lnTo>
                                <a:lnTo>
                                  <a:pt x="5069" y="3623"/>
                                </a:lnTo>
                                <a:cubicBezTo>
                                  <a:pt x="5058" y="3678"/>
                                  <a:pt x="5046" y="3732"/>
                                  <a:pt x="5035" y="3787"/>
                                </a:cubicBezTo>
                                <a:cubicBezTo>
                                  <a:pt x="5012" y="3839"/>
                                  <a:pt x="4988" y="3891"/>
                                  <a:pt x="4965" y="3943"/>
                                </a:cubicBezTo>
                                <a:cubicBezTo>
                                  <a:pt x="4931" y="4003"/>
                                  <a:pt x="4896" y="4063"/>
                                  <a:pt x="4862" y="4123"/>
                                </a:cubicBezTo>
                                <a:cubicBezTo>
                                  <a:pt x="4816" y="4189"/>
                                  <a:pt x="4769" y="4254"/>
                                  <a:pt x="4723" y="4320"/>
                                </a:cubicBezTo>
                                <a:lnTo>
                                  <a:pt x="4516" y="4500"/>
                                </a:lnTo>
                                <a:lnTo>
                                  <a:pt x="4204" y="4680"/>
                                </a:lnTo>
                                <a:lnTo>
                                  <a:pt x="3893" y="4852"/>
                                </a:lnTo>
                                <a:lnTo>
                                  <a:pt x="3443" y="5016"/>
                                </a:lnTo>
                                <a:lnTo>
                                  <a:pt x="2958" y="5148"/>
                                </a:lnTo>
                                <a:lnTo>
                                  <a:pt x="2336" y="5262"/>
                                </a:lnTo>
                                <a:lnTo>
                                  <a:pt x="1661" y="5344"/>
                                </a:lnTo>
                                <a:lnTo>
                                  <a:pt x="1661" y="5361"/>
                                </a:lnTo>
                                <a:lnTo>
                                  <a:pt x="1696" y="5393"/>
                                </a:lnTo>
                                <a:cubicBezTo>
                                  <a:pt x="1730" y="5407"/>
                                  <a:pt x="1765" y="5420"/>
                                  <a:pt x="1799" y="5434"/>
                                </a:cubicBezTo>
                                <a:cubicBezTo>
                                  <a:pt x="1816" y="5451"/>
                                  <a:pt x="1834" y="5467"/>
                                  <a:pt x="1851" y="5484"/>
                                </a:cubicBezTo>
                                <a:lnTo>
                                  <a:pt x="1955" y="5541"/>
                                </a:lnTo>
                                <a:lnTo>
                                  <a:pt x="2128" y="5607"/>
                                </a:lnTo>
                                <a:lnTo>
                                  <a:pt x="2266" y="5689"/>
                                </a:lnTo>
                                <a:lnTo>
                                  <a:pt x="2474" y="5770"/>
                                </a:lnTo>
                                <a:lnTo>
                                  <a:pt x="2682" y="5852"/>
                                </a:lnTo>
                                <a:lnTo>
                                  <a:pt x="2889" y="5926"/>
                                </a:lnTo>
                                <a:lnTo>
                                  <a:pt x="3166" y="6000"/>
                                </a:lnTo>
                                <a:lnTo>
                                  <a:pt x="3443" y="6082"/>
                                </a:lnTo>
                                <a:lnTo>
                                  <a:pt x="3754" y="6148"/>
                                </a:lnTo>
                                <a:lnTo>
                                  <a:pt x="4066" y="6213"/>
                                </a:lnTo>
                                <a:lnTo>
                                  <a:pt x="4412" y="6262"/>
                                </a:lnTo>
                                <a:lnTo>
                                  <a:pt x="4758" y="6295"/>
                                </a:lnTo>
                                <a:lnTo>
                                  <a:pt x="4758" y="6311"/>
                                </a:lnTo>
                                <a:lnTo>
                                  <a:pt x="4758" y="6361"/>
                                </a:lnTo>
                                <a:cubicBezTo>
                                  <a:pt x="4735" y="6383"/>
                                  <a:pt x="4712" y="6404"/>
                                  <a:pt x="4689" y="6426"/>
                                </a:cubicBezTo>
                                <a:cubicBezTo>
                                  <a:pt x="4666" y="6459"/>
                                  <a:pt x="4642" y="6492"/>
                                  <a:pt x="4619" y="6525"/>
                                </a:cubicBezTo>
                                <a:cubicBezTo>
                                  <a:pt x="4585" y="6569"/>
                                  <a:pt x="4550" y="6612"/>
                                  <a:pt x="4516" y="6656"/>
                                </a:cubicBezTo>
                                <a:lnTo>
                                  <a:pt x="4377" y="6779"/>
                                </a:lnTo>
                                <a:lnTo>
                                  <a:pt x="4170" y="6926"/>
                                </a:lnTo>
                                <a:lnTo>
                                  <a:pt x="3962" y="7074"/>
                                </a:lnTo>
                                <a:lnTo>
                                  <a:pt x="3685" y="7221"/>
                                </a:lnTo>
                                <a:lnTo>
                                  <a:pt x="3339" y="7385"/>
                                </a:lnTo>
                                <a:lnTo>
                                  <a:pt x="2958" y="7533"/>
                                </a:lnTo>
                                <a:lnTo>
                                  <a:pt x="2509" y="7672"/>
                                </a:lnTo>
                                <a:lnTo>
                                  <a:pt x="1990" y="7803"/>
                                </a:lnTo>
                                <a:lnTo>
                                  <a:pt x="1419" y="7902"/>
                                </a:lnTo>
                                <a:lnTo>
                                  <a:pt x="761" y="8000"/>
                                </a:lnTo>
                                <a:lnTo>
                                  <a:pt x="0" y="8066"/>
                                </a:lnTo>
                                <a:cubicBezTo>
                                  <a:pt x="12" y="8071"/>
                                  <a:pt x="23" y="8077"/>
                                  <a:pt x="35" y="8082"/>
                                </a:cubicBezTo>
                                <a:cubicBezTo>
                                  <a:pt x="46" y="8087"/>
                                  <a:pt x="58" y="8093"/>
                                  <a:pt x="69" y="8098"/>
                                </a:cubicBezTo>
                                <a:cubicBezTo>
                                  <a:pt x="92" y="8115"/>
                                  <a:pt x="115" y="8131"/>
                                  <a:pt x="138" y="8148"/>
                                </a:cubicBezTo>
                                <a:cubicBezTo>
                                  <a:pt x="184" y="8170"/>
                                  <a:pt x="231" y="8191"/>
                                  <a:pt x="277" y="8213"/>
                                </a:cubicBezTo>
                                <a:lnTo>
                                  <a:pt x="415" y="8279"/>
                                </a:lnTo>
                                <a:lnTo>
                                  <a:pt x="588" y="8344"/>
                                </a:lnTo>
                                <a:lnTo>
                                  <a:pt x="761" y="8410"/>
                                </a:lnTo>
                                <a:lnTo>
                                  <a:pt x="1003" y="8492"/>
                                </a:lnTo>
                                <a:lnTo>
                                  <a:pt x="1246" y="8549"/>
                                </a:lnTo>
                                <a:lnTo>
                                  <a:pt x="1488" y="8615"/>
                                </a:lnTo>
                                <a:lnTo>
                                  <a:pt x="1799" y="8664"/>
                                </a:lnTo>
                                <a:lnTo>
                                  <a:pt x="2059" y="8697"/>
                                </a:lnTo>
                                <a:lnTo>
                                  <a:pt x="2405" y="8730"/>
                                </a:lnTo>
                                <a:lnTo>
                                  <a:pt x="2716" y="8730"/>
                                </a:lnTo>
                                <a:lnTo>
                                  <a:pt x="3097" y="8713"/>
                                </a:lnTo>
                                <a:lnTo>
                                  <a:pt x="3443" y="8664"/>
                                </a:lnTo>
                                <a:lnTo>
                                  <a:pt x="3824" y="8615"/>
                                </a:lnTo>
                                <a:lnTo>
                                  <a:pt x="4204" y="8598"/>
                                </a:lnTo>
                                <a:lnTo>
                                  <a:pt x="4585" y="8598"/>
                                </a:lnTo>
                                <a:lnTo>
                                  <a:pt x="4931" y="8598"/>
                                </a:lnTo>
                                <a:lnTo>
                                  <a:pt x="5277" y="8631"/>
                                </a:lnTo>
                                <a:lnTo>
                                  <a:pt x="5623" y="8680"/>
                                </a:lnTo>
                                <a:lnTo>
                                  <a:pt x="5969" y="8746"/>
                                </a:lnTo>
                                <a:lnTo>
                                  <a:pt x="6280" y="8811"/>
                                </a:lnTo>
                                <a:lnTo>
                                  <a:pt x="6592" y="8893"/>
                                </a:lnTo>
                                <a:lnTo>
                                  <a:pt x="6903" y="8992"/>
                                </a:lnTo>
                                <a:lnTo>
                                  <a:pt x="7180" y="9090"/>
                                </a:lnTo>
                                <a:lnTo>
                                  <a:pt x="7457" y="9189"/>
                                </a:lnTo>
                                <a:lnTo>
                                  <a:pt x="7734" y="9287"/>
                                </a:lnTo>
                                <a:lnTo>
                                  <a:pt x="7976" y="9385"/>
                                </a:lnTo>
                                <a:lnTo>
                                  <a:pt x="8253" y="9475"/>
                                </a:lnTo>
                                <a:lnTo>
                                  <a:pt x="8460" y="9574"/>
                                </a:lnTo>
                                <a:lnTo>
                                  <a:pt x="8633" y="9639"/>
                                </a:lnTo>
                                <a:lnTo>
                                  <a:pt x="8789" y="9705"/>
                                </a:lnTo>
                                <a:lnTo>
                                  <a:pt x="8997" y="9770"/>
                                </a:lnTo>
                                <a:lnTo>
                                  <a:pt x="9170" y="9820"/>
                                </a:lnTo>
                                <a:lnTo>
                                  <a:pt x="9343" y="9869"/>
                                </a:lnTo>
                                <a:lnTo>
                                  <a:pt x="9481" y="9902"/>
                                </a:lnTo>
                                <a:lnTo>
                                  <a:pt x="9654" y="9934"/>
                                </a:lnTo>
                                <a:lnTo>
                                  <a:pt x="9827" y="9967"/>
                                </a:lnTo>
                                <a:lnTo>
                                  <a:pt x="10000" y="9984"/>
                                </a:lnTo>
                                <a:lnTo>
                                  <a:pt x="10000" y="10000"/>
                                </a:lnTo>
                                <a:lnTo>
                                  <a:pt x="10000" y="4320"/>
                                </a:lnTo>
                                <a:lnTo>
                                  <a:pt x="9827" y="42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35" name="Rectangle 3135"/>
                        <wps:cNvSpPr>
                          <a:spLocks noChangeArrowheads="1"/>
                        </wps:cNvSpPr>
                        <wps:spPr bwMode="auto">
                          <a:xfrm>
                            <a:off x="1828800" y="2066925"/>
                            <a:ext cx="3175" cy="1587"/>
                          </a:xfrm>
                          <a:prstGeom prst="rect">
                            <a:avLst/>
                          </a:pr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36" name="Freeform 421"/>
                        <wps:cNvSpPr>
                          <a:spLocks/>
                        </wps:cNvSpPr>
                        <wps:spPr bwMode="auto">
                          <a:xfrm>
                            <a:off x="1483520" y="1485900"/>
                            <a:ext cx="347711" cy="579223"/>
                          </a:xfrm>
                          <a:custGeom>
                            <a:avLst/>
                            <a:gdLst>
                              <a:gd name="T0" fmla="*/ 191 w 219"/>
                              <a:gd name="T1" fmla="*/ 349 h 365"/>
                              <a:gd name="T2" fmla="*/ 177 w 219"/>
                              <a:gd name="T3" fmla="*/ 339 h 365"/>
                              <a:gd name="T4" fmla="*/ 161 w 219"/>
                              <a:gd name="T5" fmla="*/ 325 h 365"/>
                              <a:gd name="T6" fmla="*/ 149 w 219"/>
                              <a:gd name="T7" fmla="*/ 309 h 365"/>
                              <a:gd name="T8" fmla="*/ 136 w 219"/>
                              <a:gd name="T9" fmla="*/ 291 h 365"/>
                              <a:gd name="T10" fmla="*/ 122 w 219"/>
                              <a:gd name="T11" fmla="*/ 275 h 365"/>
                              <a:gd name="T12" fmla="*/ 110 w 219"/>
                              <a:gd name="T13" fmla="*/ 258 h 365"/>
                              <a:gd name="T14" fmla="*/ 100 w 219"/>
                              <a:gd name="T15" fmla="*/ 240 h 365"/>
                              <a:gd name="T16" fmla="*/ 90 w 219"/>
                              <a:gd name="T17" fmla="*/ 222 h 365"/>
                              <a:gd name="T18" fmla="*/ 82 w 219"/>
                              <a:gd name="T19" fmla="*/ 208 h 365"/>
                              <a:gd name="T20" fmla="*/ 76 w 219"/>
                              <a:gd name="T21" fmla="*/ 194 h 365"/>
                              <a:gd name="T22" fmla="*/ 70 w 219"/>
                              <a:gd name="T23" fmla="*/ 182 h 365"/>
                              <a:gd name="T24" fmla="*/ 66 w 219"/>
                              <a:gd name="T25" fmla="*/ 174 h 365"/>
                              <a:gd name="T26" fmla="*/ 66 w 219"/>
                              <a:gd name="T27" fmla="*/ 168 h 365"/>
                              <a:gd name="T28" fmla="*/ 66 w 219"/>
                              <a:gd name="T29" fmla="*/ 166 h 365"/>
                              <a:gd name="T30" fmla="*/ 72 w 219"/>
                              <a:gd name="T31" fmla="*/ 164 h 365"/>
                              <a:gd name="T32" fmla="*/ 82 w 219"/>
                              <a:gd name="T33" fmla="*/ 162 h 365"/>
                              <a:gd name="T34" fmla="*/ 94 w 219"/>
                              <a:gd name="T35" fmla="*/ 160 h 365"/>
                              <a:gd name="T36" fmla="*/ 106 w 219"/>
                              <a:gd name="T37" fmla="*/ 158 h 365"/>
                              <a:gd name="T38" fmla="*/ 118 w 219"/>
                              <a:gd name="T39" fmla="*/ 154 h 365"/>
                              <a:gd name="T40" fmla="*/ 126 w 219"/>
                              <a:gd name="T41" fmla="*/ 150 h 365"/>
                              <a:gd name="T42" fmla="*/ 128 w 219"/>
                              <a:gd name="T43" fmla="*/ 147 h 365"/>
                              <a:gd name="T44" fmla="*/ 124 w 219"/>
                              <a:gd name="T45" fmla="*/ 143 h 365"/>
                              <a:gd name="T46" fmla="*/ 114 w 219"/>
                              <a:gd name="T47" fmla="*/ 135 h 365"/>
                              <a:gd name="T48" fmla="*/ 102 w 219"/>
                              <a:gd name="T49" fmla="*/ 117 h 365"/>
                              <a:gd name="T50" fmla="*/ 88 w 219"/>
                              <a:gd name="T51" fmla="*/ 95 h 365"/>
                              <a:gd name="T52" fmla="*/ 76 w 219"/>
                              <a:gd name="T53" fmla="*/ 69 h 365"/>
                              <a:gd name="T54" fmla="*/ 64 w 219"/>
                              <a:gd name="T55" fmla="*/ 43 h 365"/>
                              <a:gd name="T56" fmla="*/ 54 w 219"/>
                              <a:gd name="T57" fmla="*/ 22 h 365"/>
                              <a:gd name="T58" fmla="*/ 48 w 219"/>
                              <a:gd name="T59" fmla="*/ 6 h 365"/>
                              <a:gd name="T60" fmla="*/ 46 w 219"/>
                              <a:gd name="T61" fmla="*/ 0 h 365"/>
                              <a:gd name="T62" fmla="*/ 44 w 219"/>
                              <a:gd name="T63" fmla="*/ 24 h 365"/>
                              <a:gd name="T64" fmla="*/ 48 w 219"/>
                              <a:gd name="T65" fmla="*/ 49 h 365"/>
                              <a:gd name="T66" fmla="*/ 52 w 219"/>
                              <a:gd name="T67" fmla="*/ 71 h 365"/>
                              <a:gd name="T68" fmla="*/ 60 w 219"/>
                              <a:gd name="T69" fmla="*/ 91 h 365"/>
                              <a:gd name="T70" fmla="*/ 66 w 219"/>
                              <a:gd name="T71" fmla="*/ 109 h 365"/>
                              <a:gd name="T72" fmla="*/ 74 w 219"/>
                              <a:gd name="T73" fmla="*/ 125 h 365"/>
                              <a:gd name="T74" fmla="*/ 78 w 219"/>
                              <a:gd name="T75" fmla="*/ 133 h 365"/>
                              <a:gd name="T76" fmla="*/ 80 w 219"/>
                              <a:gd name="T77" fmla="*/ 135 h 365"/>
                              <a:gd name="T78" fmla="*/ 0 w 219"/>
                              <a:gd name="T79" fmla="*/ 168 h 365"/>
                              <a:gd name="T80" fmla="*/ 2 w 219"/>
                              <a:gd name="T81" fmla="*/ 194 h 365"/>
                              <a:gd name="T82" fmla="*/ 10 w 219"/>
                              <a:gd name="T83" fmla="*/ 216 h 365"/>
                              <a:gd name="T84" fmla="*/ 22 w 219"/>
                              <a:gd name="T85" fmla="*/ 238 h 365"/>
                              <a:gd name="T86" fmla="*/ 34 w 219"/>
                              <a:gd name="T87" fmla="*/ 256 h 365"/>
                              <a:gd name="T88" fmla="*/ 52 w 219"/>
                              <a:gd name="T89" fmla="*/ 273 h 365"/>
                              <a:gd name="T90" fmla="*/ 70 w 219"/>
                              <a:gd name="T91" fmla="*/ 289 h 365"/>
                              <a:gd name="T92" fmla="*/ 90 w 219"/>
                              <a:gd name="T93" fmla="*/ 303 h 365"/>
                              <a:gd name="T94" fmla="*/ 112 w 219"/>
                              <a:gd name="T95" fmla="*/ 317 h 365"/>
                              <a:gd name="T96" fmla="*/ 132 w 219"/>
                              <a:gd name="T97" fmla="*/ 329 h 365"/>
                              <a:gd name="T98" fmla="*/ 151 w 219"/>
                              <a:gd name="T99" fmla="*/ 339 h 365"/>
                              <a:gd name="T100" fmla="*/ 169 w 219"/>
                              <a:gd name="T101" fmla="*/ 347 h 365"/>
                              <a:gd name="T102" fmla="*/ 185 w 219"/>
                              <a:gd name="T103" fmla="*/ 353 h 365"/>
                              <a:gd name="T104" fmla="*/ 201 w 219"/>
                              <a:gd name="T105" fmla="*/ 359 h 365"/>
                              <a:gd name="T106" fmla="*/ 211 w 219"/>
                              <a:gd name="T107" fmla="*/ 363 h 365"/>
                              <a:gd name="T108" fmla="*/ 217 w 219"/>
                              <a:gd name="T109" fmla="*/ 365 h 365"/>
                              <a:gd name="T110" fmla="*/ 219 w 219"/>
                              <a:gd name="T111" fmla="*/ 365 h 365"/>
                              <a:gd name="T112" fmla="*/ 219 w 219"/>
                              <a:gd name="T113" fmla="*/ 365 h 365"/>
                              <a:gd name="T114" fmla="*/ 205 w 219"/>
                              <a:gd name="T115" fmla="*/ 359 h 365"/>
                              <a:gd name="T116" fmla="*/ 191 w 219"/>
                              <a:gd name="T117" fmla="*/ 349 h 36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219" h="365">
                                <a:moveTo>
                                  <a:pt x="191" y="349"/>
                                </a:moveTo>
                                <a:lnTo>
                                  <a:pt x="177" y="339"/>
                                </a:lnTo>
                                <a:lnTo>
                                  <a:pt x="161" y="325"/>
                                </a:lnTo>
                                <a:lnTo>
                                  <a:pt x="149" y="309"/>
                                </a:lnTo>
                                <a:lnTo>
                                  <a:pt x="136" y="291"/>
                                </a:lnTo>
                                <a:lnTo>
                                  <a:pt x="122" y="275"/>
                                </a:lnTo>
                                <a:lnTo>
                                  <a:pt x="110" y="258"/>
                                </a:lnTo>
                                <a:lnTo>
                                  <a:pt x="100" y="240"/>
                                </a:lnTo>
                                <a:lnTo>
                                  <a:pt x="90" y="222"/>
                                </a:lnTo>
                                <a:lnTo>
                                  <a:pt x="82" y="208"/>
                                </a:lnTo>
                                <a:lnTo>
                                  <a:pt x="76" y="194"/>
                                </a:lnTo>
                                <a:lnTo>
                                  <a:pt x="70" y="182"/>
                                </a:lnTo>
                                <a:lnTo>
                                  <a:pt x="66" y="174"/>
                                </a:lnTo>
                                <a:lnTo>
                                  <a:pt x="66" y="168"/>
                                </a:lnTo>
                                <a:lnTo>
                                  <a:pt x="66" y="166"/>
                                </a:lnTo>
                                <a:lnTo>
                                  <a:pt x="72" y="164"/>
                                </a:lnTo>
                                <a:lnTo>
                                  <a:pt x="82" y="162"/>
                                </a:lnTo>
                                <a:lnTo>
                                  <a:pt x="94" y="160"/>
                                </a:lnTo>
                                <a:lnTo>
                                  <a:pt x="106" y="158"/>
                                </a:lnTo>
                                <a:lnTo>
                                  <a:pt x="118" y="154"/>
                                </a:lnTo>
                                <a:lnTo>
                                  <a:pt x="126" y="150"/>
                                </a:lnTo>
                                <a:lnTo>
                                  <a:pt x="128" y="147"/>
                                </a:lnTo>
                                <a:lnTo>
                                  <a:pt x="124" y="143"/>
                                </a:lnTo>
                                <a:lnTo>
                                  <a:pt x="114" y="135"/>
                                </a:lnTo>
                                <a:lnTo>
                                  <a:pt x="102" y="117"/>
                                </a:lnTo>
                                <a:lnTo>
                                  <a:pt x="88" y="95"/>
                                </a:lnTo>
                                <a:lnTo>
                                  <a:pt x="76" y="69"/>
                                </a:lnTo>
                                <a:lnTo>
                                  <a:pt x="64" y="43"/>
                                </a:lnTo>
                                <a:lnTo>
                                  <a:pt x="54" y="22"/>
                                </a:lnTo>
                                <a:lnTo>
                                  <a:pt x="48" y="6"/>
                                </a:lnTo>
                                <a:lnTo>
                                  <a:pt x="46" y="0"/>
                                </a:lnTo>
                                <a:lnTo>
                                  <a:pt x="44" y="24"/>
                                </a:lnTo>
                                <a:lnTo>
                                  <a:pt x="48" y="49"/>
                                </a:lnTo>
                                <a:lnTo>
                                  <a:pt x="52" y="71"/>
                                </a:lnTo>
                                <a:lnTo>
                                  <a:pt x="60" y="91"/>
                                </a:lnTo>
                                <a:lnTo>
                                  <a:pt x="66" y="109"/>
                                </a:lnTo>
                                <a:lnTo>
                                  <a:pt x="74" y="125"/>
                                </a:lnTo>
                                <a:lnTo>
                                  <a:pt x="78" y="133"/>
                                </a:lnTo>
                                <a:lnTo>
                                  <a:pt x="80" y="135"/>
                                </a:lnTo>
                                <a:lnTo>
                                  <a:pt x="0" y="168"/>
                                </a:lnTo>
                                <a:lnTo>
                                  <a:pt x="2" y="194"/>
                                </a:lnTo>
                                <a:lnTo>
                                  <a:pt x="10" y="216"/>
                                </a:lnTo>
                                <a:lnTo>
                                  <a:pt x="22" y="238"/>
                                </a:lnTo>
                                <a:lnTo>
                                  <a:pt x="34" y="256"/>
                                </a:lnTo>
                                <a:lnTo>
                                  <a:pt x="52" y="273"/>
                                </a:lnTo>
                                <a:lnTo>
                                  <a:pt x="70" y="289"/>
                                </a:lnTo>
                                <a:lnTo>
                                  <a:pt x="90" y="303"/>
                                </a:lnTo>
                                <a:lnTo>
                                  <a:pt x="112" y="317"/>
                                </a:lnTo>
                                <a:lnTo>
                                  <a:pt x="132" y="329"/>
                                </a:lnTo>
                                <a:lnTo>
                                  <a:pt x="151" y="339"/>
                                </a:lnTo>
                                <a:lnTo>
                                  <a:pt x="169" y="347"/>
                                </a:lnTo>
                                <a:lnTo>
                                  <a:pt x="185" y="353"/>
                                </a:lnTo>
                                <a:lnTo>
                                  <a:pt x="201" y="359"/>
                                </a:lnTo>
                                <a:lnTo>
                                  <a:pt x="211" y="363"/>
                                </a:lnTo>
                                <a:lnTo>
                                  <a:pt x="217" y="365"/>
                                </a:lnTo>
                                <a:lnTo>
                                  <a:pt x="219" y="365"/>
                                </a:lnTo>
                                <a:lnTo>
                                  <a:pt x="219" y="365"/>
                                </a:lnTo>
                                <a:lnTo>
                                  <a:pt x="205" y="359"/>
                                </a:lnTo>
                                <a:lnTo>
                                  <a:pt x="191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37" name="Freeform 422"/>
                        <wps:cNvSpPr>
                          <a:spLocks/>
                        </wps:cNvSpPr>
                        <wps:spPr bwMode="auto">
                          <a:xfrm>
                            <a:off x="1635919" y="2200275"/>
                            <a:ext cx="198465" cy="476074"/>
                          </a:xfrm>
                          <a:custGeom>
                            <a:avLst/>
                            <a:gdLst>
                              <a:gd name="T0" fmla="*/ 115 w 125"/>
                              <a:gd name="T1" fmla="*/ 209 h 300"/>
                              <a:gd name="T2" fmla="*/ 105 w 125"/>
                              <a:gd name="T3" fmla="*/ 189 h 300"/>
                              <a:gd name="T4" fmla="*/ 93 w 125"/>
                              <a:gd name="T5" fmla="*/ 169 h 300"/>
                              <a:gd name="T6" fmla="*/ 83 w 125"/>
                              <a:gd name="T7" fmla="*/ 149 h 300"/>
                              <a:gd name="T8" fmla="*/ 75 w 125"/>
                              <a:gd name="T9" fmla="*/ 133 h 300"/>
                              <a:gd name="T10" fmla="*/ 67 w 125"/>
                              <a:gd name="T11" fmla="*/ 115 h 300"/>
                              <a:gd name="T12" fmla="*/ 61 w 125"/>
                              <a:gd name="T13" fmla="*/ 99 h 300"/>
                              <a:gd name="T14" fmla="*/ 57 w 125"/>
                              <a:gd name="T15" fmla="*/ 85 h 300"/>
                              <a:gd name="T16" fmla="*/ 55 w 125"/>
                              <a:gd name="T17" fmla="*/ 75 h 300"/>
                              <a:gd name="T18" fmla="*/ 55 w 125"/>
                              <a:gd name="T19" fmla="*/ 67 h 300"/>
                              <a:gd name="T20" fmla="*/ 57 w 125"/>
                              <a:gd name="T21" fmla="*/ 63 h 300"/>
                              <a:gd name="T22" fmla="*/ 65 w 125"/>
                              <a:gd name="T23" fmla="*/ 57 h 300"/>
                              <a:gd name="T24" fmla="*/ 77 w 125"/>
                              <a:gd name="T25" fmla="*/ 49 h 300"/>
                              <a:gd name="T26" fmla="*/ 87 w 125"/>
                              <a:gd name="T27" fmla="*/ 39 h 300"/>
                              <a:gd name="T28" fmla="*/ 99 w 125"/>
                              <a:gd name="T29" fmla="*/ 30 h 300"/>
                              <a:gd name="T30" fmla="*/ 109 w 125"/>
                              <a:gd name="T31" fmla="*/ 18 h 300"/>
                              <a:gd name="T32" fmla="*/ 117 w 125"/>
                              <a:gd name="T33" fmla="*/ 8 h 300"/>
                              <a:gd name="T34" fmla="*/ 121 w 125"/>
                              <a:gd name="T35" fmla="*/ 2 h 300"/>
                              <a:gd name="T36" fmla="*/ 123 w 125"/>
                              <a:gd name="T37" fmla="*/ 0 h 300"/>
                              <a:gd name="T38" fmla="*/ 119 w 125"/>
                              <a:gd name="T39" fmla="*/ 2 h 300"/>
                              <a:gd name="T40" fmla="*/ 105 w 125"/>
                              <a:gd name="T41" fmla="*/ 8 h 300"/>
                              <a:gd name="T42" fmla="*/ 85 w 125"/>
                              <a:gd name="T43" fmla="*/ 18 h 300"/>
                              <a:gd name="T44" fmla="*/ 61 w 125"/>
                              <a:gd name="T45" fmla="*/ 30 h 300"/>
                              <a:gd name="T46" fmla="*/ 40 w 125"/>
                              <a:gd name="T47" fmla="*/ 39 h 300"/>
                              <a:gd name="T48" fmla="*/ 20 w 125"/>
                              <a:gd name="T49" fmla="*/ 49 h 300"/>
                              <a:gd name="T50" fmla="*/ 6 w 125"/>
                              <a:gd name="T51" fmla="*/ 57 h 300"/>
                              <a:gd name="T52" fmla="*/ 0 w 125"/>
                              <a:gd name="T53" fmla="*/ 63 h 300"/>
                              <a:gd name="T54" fmla="*/ 2 w 125"/>
                              <a:gd name="T55" fmla="*/ 75 h 300"/>
                              <a:gd name="T56" fmla="*/ 8 w 125"/>
                              <a:gd name="T57" fmla="*/ 99 h 300"/>
                              <a:gd name="T58" fmla="*/ 20 w 125"/>
                              <a:gd name="T59" fmla="*/ 133 h 300"/>
                              <a:gd name="T60" fmla="*/ 34 w 125"/>
                              <a:gd name="T61" fmla="*/ 171 h 300"/>
                              <a:gd name="T62" fmla="*/ 51 w 125"/>
                              <a:gd name="T63" fmla="*/ 211 h 300"/>
                              <a:gd name="T64" fmla="*/ 73 w 125"/>
                              <a:gd name="T65" fmla="*/ 249 h 300"/>
                              <a:gd name="T66" fmla="*/ 99 w 125"/>
                              <a:gd name="T67" fmla="*/ 280 h 300"/>
                              <a:gd name="T68" fmla="*/ 125 w 125"/>
                              <a:gd name="T69" fmla="*/ 300 h 300"/>
                              <a:gd name="T70" fmla="*/ 125 w 125"/>
                              <a:gd name="T71" fmla="*/ 223 h 300"/>
                              <a:gd name="T72" fmla="*/ 115 w 125"/>
                              <a:gd name="T73" fmla="*/ 209 h 3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125" h="300">
                                <a:moveTo>
                                  <a:pt x="115" y="209"/>
                                </a:moveTo>
                                <a:lnTo>
                                  <a:pt x="105" y="189"/>
                                </a:lnTo>
                                <a:lnTo>
                                  <a:pt x="93" y="169"/>
                                </a:lnTo>
                                <a:lnTo>
                                  <a:pt x="83" y="149"/>
                                </a:lnTo>
                                <a:lnTo>
                                  <a:pt x="75" y="133"/>
                                </a:lnTo>
                                <a:lnTo>
                                  <a:pt x="67" y="115"/>
                                </a:lnTo>
                                <a:lnTo>
                                  <a:pt x="61" y="99"/>
                                </a:lnTo>
                                <a:lnTo>
                                  <a:pt x="57" y="85"/>
                                </a:lnTo>
                                <a:lnTo>
                                  <a:pt x="55" y="75"/>
                                </a:lnTo>
                                <a:lnTo>
                                  <a:pt x="55" y="67"/>
                                </a:lnTo>
                                <a:lnTo>
                                  <a:pt x="57" y="63"/>
                                </a:lnTo>
                                <a:lnTo>
                                  <a:pt x="65" y="57"/>
                                </a:lnTo>
                                <a:lnTo>
                                  <a:pt x="77" y="49"/>
                                </a:lnTo>
                                <a:lnTo>
                                  <a:pt x="87" y="39"/>
                                </a:lnTo>
                                <a:lnTo>
                                  <a:pt x="99" y="30"/>
                                </a:lnTo>
                                <a:lnTo>
                                  <a:pt x="109" y="18"/>
                                </a:lnTo>
                                <a:lnTo>
                                  <a:pt x="117" y="8"/>
                                </a:lnTo>
                                <a:lnTo>
                                  <a:pt x="121" y="2"/>
                                </a:lnTo>
                                <a:lnTo>
                                  <a:pt x="123" y="0"/>
                                </a:lnTo>
                                <a:lnTo>
                                  <a:pt x="119" y="2"/>
                                </a:lnTo>
                                <a:lnTo>
                                  <a:pt x="105" y="8"/>
                                </a:lnTo>
                                <a:lnTo>
                                  <a:pt x="85" y="18"/>
                                </a:lnTo>
                                <a:lnTo>
                                  <a:pt x="61" y="30"/>
                                </a:lnTo>
                                <a:lnTo>
                                  <a:pt x="40" y="39"/>
                                </a:lnTo>
                                <a:lnTo>
                                  <a:pt x="20" y="49"/>
                                </a:lnTo>
                                <a:lnTo>
                                  <a:pt x="6" y="57"/>
                                </a:lnTo>
                                <a:lnTo>
                                  <a:pt x="0" y="63"/>
                                </a:lnTo>
                                <a:lnTo>
                                  <a:pt x="2" y="75"/>
                                </a:lnTo>
                                <a:lnTo>
                                  <a:pt x="8" y="99"/>
                                </a:lnTo>
                                <a:lnTo>
                                  <a:pt x="20" y="133"/>
                                </a:lnTo>
                                <a:lnTo>
                                  <a:pt x="34" y="171"/>
                                </a:lnTo>
                                <a:lnTo>
                                  <a:pt x="51" y="211"/>
                                </a:lnTo>
                                <a:lnTo>
                                  <a:pt x="73" y="249"/>
                                </a:lnTo>
                                <a:lnTo>
                                  <a:pt x="99" y="280"/>
                                </a:lnTo>
                                <a:lnTo>
                                  <a:pt x="125" y="300"/>
                                </a:lnTo>
                                <a:lnTo>
                                  <a:pt x="125" y="223"/>
                                </a:lnTo>
                                <a:lnTo>
                                  <a:pt x="115" y="2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38" name="Freeform 423"/>
                        <wps:cNvSpPr>
                          <a:spLocks/>
                        </wps:cNvSpPr>
                        <wps:spPr bwMode="auto">
                          <a:xfrm>
                            <a:off x="1409700" y="2705100"/>
                            <a:ext cx="388992" cy="307861"/>
                          </a:xfrm>
                          <a:custGeom>
                            <a:avLst/>
                            <a:gdLst>
                              <a:gd name="T0" fmla="*/ 237 w 245"/>
                              <a:gd name="T1" fmla="*/ 172 h 194"/>
                              <a:gd name="T2" fmla="*/ 231 w 245"/>
                              <a:gd name="T3" fmla="*/ 159 h 194"/>
                              <a:gd name="T4" fmla="*/ 221 w 245"/>
                              <a:gd name="T5" fmla="*/ 147 h 194"/>
                              <a:gd name="T6" fmla="*/ 211 w 245"/>
                              <a:gd name="T7" fmla="*/ 131 h 194"/>
                              <a:gd name="T8" fmla="*/ 199 w 245"/>
                              <a:gd name="T9" fmla="*/ 115 h 194"/>
                              <a:gd name="T10" fmla="*/ 188 w 245"/>
                              <a:gd name="T11" fmla="*/ 101 h 194"/>
                              <a:gd name="T12" fmla="*/ 174 w 245"/>
                              <a:gd name="T13" fmla="*/ 85 h 194"/>
                              <a:gd name="T14" fmla="*/ 160 w 245"/>
                              <a:gd name="T15" fmla="*/ 69 h 194"/>
                              <a:gd name="T16" fmla="*/ 148 w 245"/>
                              <a:gd name="T17" fmla="*/ 56 h 194"/>
                              <a:gd name="T18" fmla="*/ 134 w 245"/>
                              <a:gd name="T19" fmla="*/ 42 h 194"/>
                              <a:gd name="T20" fmla="*/ 120 w 245"/>
                              <a:gd name="T21" fmla="*/ 30 h 194"/>
                              <a:gd name="T22" fmla="*/ 108 w 245"/>
                              <a:gd name="T23" fmla="*/ 20 h 194"/>
                              <a:gd name="T24" fmla="*/ 98 w 245"/>
                              <a:gd name="T25" fmla="*/ 12 h 194"/>
                              <a:gd name="T26" fmla="*/ 88 w 245"/>
                              <a:gd name="T27" fmla="*/ 6 h 194"/>
                              <a:gd name="T28" fmla="*/ 82 w 245"/>
                              <a:gd name="T29" fmla="*/ 2 h 194"/>
                              <a:gd name="T30" fmla="*/ 68 w 245"/>
                              <a:gd name="T31" fmla="*/ 0 h 194"/>
                              <a:gd name="T32" fmla="*/ 54 w 245"/>
                              <a:gd name="T33" fmla="*/ 2 h 194"/>
                              <a:gd name="T34" fmla="*/ 40 w 245"/>
                              <a:gd name="T35" fmla="*/ 8 h 194"/>
                              <a:gd name="T36" fmla="*/ 28 w 245"/>
                              <a:gd name="T37" fmla="*/ 14 h 194"/>
                              <a:gd name="T38" fmla="*/ 18 w 245"/>
                              <a:gd name="T39" fmla="*/ 22 h 194"/>
                              <a:gd name="T40" fmla="*/ 8 w 245"/>
                              <a:gd name="T41" fmla="*/ 28 h 194"/>
                              <a:gd name="T42" fmla="*/ 2 w 245"/>
                              <a:gd name="T43" fmla="*/ 34 h 194"/>
                              <a:gd name="T44" fmla="*/ 0 w 245"/>
                              <a:gd name="T45" fmla="*/ 34 h 194"/>
                              <a:gd name="T46" fmla="*/ 18 w 245"/>
                              <a:gd name="T47" fmla="*/ 38 h 194"/>
                              <a:gd name="T48" fmla="*/ 34 w 245"/>
                              <a:gd name="T49" fmla="*/ 46 h 194"/>
                              <a:gd name="T50" fmla="*/ 54 w 245"/>
                              <a:gd name="T51" fmla="*/ 54 h 194"/>
                              <a:gd name="T52" fmla="*/ 74 w 245"/>
                              <a:gd name="T53" fmla="*/ 65 h 194"/>
                              <a:gd name="T54" fmla="*/ 94 w 245"/>
                              <a:gd name="T55" fmla="*/ 77 h 194"/>
                              <a:gd name="T56" fmla="*/ 114 w 245"/>
                              <a:gd name="T57" fmla="*/ 91 h 194"/>
                              <a:gd name="T58" fmla="*/ 134 w 245"/>
                              <a:gd name="T59" fmla="*/ 105 h 194"/>
                              <a:gd name="T60" fmla="*/ 154 w 245"/>
                              <a:gd name="T61" fmla="*/ 119 h 194"/>
                              <a:gd name="T62" fmla="*/ 172 w 245"/>
                              <a:gd name="T63" fmla="*/ 133 h 194"/>
                              <a:gd name="T64" fmla="*/ 190 w 245"/>
                              <a:gd name="T65" fmla="*/ 147 h 194"/>
                              <a:gd name="T66" fmla="*/ 205 w 245"/>
                              <a:gd name="T67" fmla="*/ 159 h 194"/>
                              <a:gd name="T68" fmla="*/ 219 w 245"/>
                              <a:gd name="T69" fmla="*/ 170 h 194"/>
                              <a:gd name="T70" fmla="*/ 229 w 245"/>
                              <a:gd name="T71" fmla="*/ 180 h 194"/>
                              <a:gd name="T72" fmla="*/ 237 w 245"/>
                              <a:gd name="T73" fmla="*/ 186 h 194"/>
                              <a:gd name="T74" fmla="*/ 243 w 245"/>
                              <a:gd name="T75" fmla="*/ 192 h 194"/>
                              <a:gd name="T76" fmla="*/ 245 w 245"/>
                              <a:gd name="T77" fmla="*/ 194 h 194"/>
                              <a:gd name="T78" fmla="*/ 243 w 245"/>
                              <a:gd name="T79" fmla="*/ 184 h 194"/>
                              <a:gd name="T80" fmla="*/ 237 w 245"/>
                              <a:gd name="T81" fmla="*/ 172 h 19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245" h="194">
                                <a:moveTo>
                                  <a:pt x="237" y="172"/>
                                </a:moveTo>
                                <a:lnTo>
                                  <a:pt x="231" y="159"/>
                                </a:lnTo>
                                <a:lnTo>
                                  <a:pt x="221" y="147"/>
                                </a:lnTo>
                                <a:lnTo>
                                  <a:pt x="211" y="131"/>
                                </a:lnTo>
                                <a:lnTo>
                                  <a:pt x="199" y="115"/>
                                </a:lnTo>
                                <a:lnTo>
                                  <a:pt x="188" y="101"/>
                                </a:lnTo>
                                <a:lnTo>
                                  <a:pt x="174" y="85"/>
                                </a:lnTo>
                                <a:lnTo>
                                  <a:pt x="160" y="69"/>
                                </a:lnTo>
                                <a:lnTo>
                                  <a:pt x="148" y="56"/>
                                </a:lnTo>
                                <a:lnTo>
                                  <a:pt x="134" y="42"/>
                                </a:lnTo>
                                <a:lnTo>
                                  <a:pt x="120" y="30"/>
                                </a:lnTo>
                                <a:lnTo>
                                  <a:pt x="108" y="20"/>
                                </a:lnTo>
                                <a:lnTo>
                                  <a:pt x="98" y="12"/>
                                </a:lnTo>
                                <a:lnTo>
                                  <a:pt x="88" y="6"/>
                                </a:lnTo>
                                <a:lnTo>
                                  <a:pt x="82" y="2"/>
                                </a:lnTo>
                                <a:lnTo>
                                  <a:pt x="68" y="0"/>
                                </a:lnTo>
                                <a:lnTo>
                                  <a:pt x="54" y="2"/>
                                </a:lnTo>
                                <a:lnTo>
                                  <a:pt x="40" y="8"/>
                                </a:lnTo>
                                <a:lnTo>
                                  <a:pt x="28" y="14"/>
                                </a:lnTo>
                                <a:lnTo>
                                  <a:pt x="18" y="22"/>
                                </a:lnTo>
                                <a:lnTo>
                                  <a:pt x="8" y="28"/>
                                </a:lnTo>
                                <a:lnTo>
                                  <a:pt x="2" y="34"/>
                                </a:lnTo>
                                <a:lnTo>
                                  <a:pt x="0" y="34"/>
                                </a:lnTo>
                                <a:lnTo>
                                  <a:pt x="18" y="38"/>
                                </a:lnTo>
                                <a:lnTo>
                                  <a:pt x="34" y="46"/>
                                </a:lnTo>
                                <a:lnTo>
                                  <a:pt x="54" y="54"/>
                                </a:lnTo>
                                <a:lnTo>
                                  <a:pt x="74" y="65"/>
                                </a:lnTo>
                                <a:lnTo>
                                  <a:pt x="94" y="77"/>
                                </a:lnTo>
                                <a:lnTo>
                                  <a:pt x="114" y="91"/>
                                </a:lnTo>
                                <a:lnTo>
                                  <a:pt x="134" y="105"/>
                                </a:lnTo>
                                <a:lnTo>
                                  <a:pt x="154" y="119"/>
                                </a:lnTo>
                                <a:lnTo>
                                  <a:pt x="172" y="133"/>
                                </a:lnTo>
                                <a:lnTo>
                                  <a:pt x="190" y="147"/>
                                </a:lnTo>
                                <a:lnTo>
                                  <a:pt x="205" y="159"/>
                                </a:lnTo>
                                <a:lnTo>
                                  <a:pt x="219" y="170"/>
                                </a:lnTo>
                                <a:lnTo>
                                  <a:pt x="229" y="180"/>
                                </a:lnTo>
                                <a:lnTo>
                                  <a:pt x="237" y="186"/>
                                </a:lnTo>
                                <a:lnTo>
                                  <a:pt x="243" y="192"/>
                                </a:lnTo>
                                <a:lnTo>
                                  <a:pt x="245" y="194"/>
                                </a:lnTo>
                                <a:lnTo>
                                  <a:pt x="243" y="184"/>
                                </a:lnTo>
                                <a:lnTo>
                                  <a:pt x="237" y="1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39" name="Freeform 424"/>
                        <wps:cNvSpPr>
                          <a:spLocks/>
                        </wps:cNvSpPr>
                        <wps:spPr bwMode="auto">
                          <a:xfrm>
                            <a:off x="1162050" y="552450"/>
                            <a:ext cx="598572" cy="677612"/>
                          </a:xfrm>
                          <a:custGeom>
                            <a:avLst/>
                            <a:gdLst>
                              <a:gd name="T0" fmla="*/ 228 w 377"/>
                              <a:gd name="T1" fmla="*/ 239 h 427"/>
                              <a:gd name="T2" fmla="*/ 149 w 377"/>
                              <a:gd name="T3" fmla="*/ 0 h 427"/>
                              <a:gd name="T4" fmla="*/ 153 w 377"/>
                              <a:gd name="T5" fmla="*/ 235 h 427"/>
                              <a:gd name="T6" fmla="*/ 0 w 377"/>
                              <a:gd name="T7" fmla="*/ 338 h 427"/>
                              <a:gd name="T8" fmla="*/ 167 w 377"/>
                              <a:gd name="T9" fmla="*/ 328 h 427"/>
                              <a:gd name="T10" fmla="*/ 130 w 377"/>
                              <a:gd name="T11" fmla="*/ 427 h 427"/>
                              <a:gd name="T12" fmla="*/ 218 w 377"/>
                              <a:gd name="T13" fmla="*/ 352 h 427"/>
                              <a:gd name="T14" fmla="*/ 312 w 377"/>
                              <a:gd name="T15" fmla="*/ 388 h 427"/>
                              <a:gd name="T16" fmla="*/ 266 w 377"/>
                              <a:gd name="T17" fmla="*/ 285 h 427"/>
                              <a:gd name="T18" fmla="*/ 377 w 377"/>
                              <a:gd name="T19" fmla="*/ 189 h 427"/>
                              <a:gd name="T20" fmla="*/ 228 w 377"/>
                              <a:gd name="T21" fmla="*/ 239 h 4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377" h="427">
                                <a:moveTo>
                                  <a:pt x="228" y="239"/>
                                </a:moveTo>
                                <a:lnTo>
                                  <a:pt x="149" y="0"/>
                                </a:lnTo>
                                <a:lnTo>
                                  <a:pt x="153" y="235"/>
                                </a:lnTo>
                                <a:lnTo>
                                  <a:pt x="0" y="338"/>
                                </a:lnTo>
                                <a:lnTo>
                                  <a:pt x="167" y="328"/>
                                </a:lnTo>
                                <a:lnTo>
                                  <a:pt x="130" y="427"/>
                                </a:lnTo>
                                <a:lnTo>
                                  <a:pt x="218" y="352"/>
                                </a:lnTo>
                                <a:lnTo>
                                  <a:pt x="312" y="388"/>
                                </a:lnTo>
                                <a:lnTo>
                                  <a:pt x="266" y="285"/>
                                </a:lnTo>
                                <a:lnTo>
                                  <a:pt x="377" y="189"/>
                                </a:lnTo>
                                <a:lnTo>
                                  <a:pt x="228" y="2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4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40" name="Freeform 425"/>
                        <wps:cNvSpPr>
                          <a:spLocks/>
                        </wps:cNvSpPr>
                        <wps:spPr bwMode="auto">
                          <a:xfrm>
                            <a:off x="1543050" y="2371725"/>
                            <a:ext cx="115904" cy="130127"/>
                          </a:xfrm>
                          <a:custGeom>
                            <a:avLst/>
                            <a:gdLst>
                              <a:gd name="T0" fmla="*/ 69 w 73"/>
                              <a:gd name="T1" fmla="*/ 20 h 82"/>
                              <a:gd name="T2" fmla="*/ 65 w 73"/>
                              <a:gd name="T3" fmla="*/ 14 h 82"/>
                              <a:gd name="T4" fmla="*/ 59 w 73"/>
                              <a:gd name="T5" fmla="*/ 10 h 82"/>
                              <a:gd name="T6" fmla="*/ 53 w 73"/>
                              <a:gd name="T7" fmla="*/ 4 h 82"/>
                              <a:gd name="T8" fmla="*/ 47 w 73"/>
                              <a:gd name="T9" fmla="*/ 2 h 82"/>
                              <a:gd name="T10" fmla="*/ 38 w 73"/>
                              <a:gd name="T11" fmla="*/ 0 h 82"/>
                              <a:gd name="T12" fmla="*/ 32 w 73"/>
                              <a:gd name="T13" fmla="*/ 0 h 82"/>
                              <a:gd name="T14" fmla="*/ 24 w 73"/>
                              <a:gd name="T15" fmla="*/ 2 h 82"/>
                              <a:gd name="T16" fmla="*/ 18 w 73"/>
                              <a:gd name="T17" fmla="*/ 6 h 82"/>
                              <a:gd name="T18" fmla="*/ 12 w 73"/>
                              <a:gd name="T19" fmla="*/ 10 h 82"/>
                              <a:gd name="T20" fmla="*/ 8 w 73"/>
                              <a:gd name="T21" fmla="*/ 16 h 82"/>
                              <a:gd name="T22" fmla="*/ 4 w 73"/>
                              <a:gd name="T23" fmla="*/ 24 h 82"/>
                              <a:gd name="T24" fmla="*/ 2 w 73"/>
                              <a:gd name="T25" fmla="*/ 32 h 82"/>
                              <a:gd name="T26" fmla="*/ 0 w 73"/>
                              <a:gd name="T27" fmla="*/ 39 h 82"/>
                              <a:gd name="T28" fmla="*/ 0 w 73"/>
                              <a:gd name="T29" fmla="*/ 48 h 82"/>
                              <a:gd name="T30" fmla="*/ 2 w 73"/>
                              <a:gd name="T31" fmla="*/ 56 h 82"/>
                              <a:gd name="T32" fmla="*/ 4 w 73"/>
                              <a:gd name="T33" fmla="*/ 64 h 82"/>
                              <a:gd name="T34" fmla="*/ 10 w 73"/>
                              <a:gd name="T35" fmla="*/ 70 h 82"/>
                              <a:gd name="T36" fmla="*/ 14 w 73"/>
                              <a:gd name="T37" fmla="*/ 74 h 82"/>
                              <a:gd name="T38" fmla="*/ 20 w 73"/>
                              <a:gd name="T39" fmla="*/ 78 h 82"/>
                              <a:gd name="T40" fmla="*/ 26 w 73"/>
                              <a:gd name="T41" fmla="*/ 82 h 82"/>
                              <a:gd name="T42" fmla="*/ 34 w 73"/>
                              <a:gd name="T43" fmla="*/ 82 h 82"/>
                              <a:gd name="T44" fmla="*/ 40 w 73"/>
                              <a:gd name="T45" fmla="*/ 82 h 82"/>
                              <a:gd name="T46" fmla="*/ 48 w 73"/>
                              <a:gd name="T47" fmla="*/ 80 h 82"/>
                              <a:gd name="T48" fmla="*/ 55 w 73"/>
                              <a:gd name="T49" fmla="*/ 76 h 82"/>
                              <a:gd name="T50" fmla="*/ 61 w 73"/>
                              <a:gd name="T51" fmla="*/ 72 h 82"/>
                              <a:gd name="T52" fmla="*/ 65 w 73"/>
                              <a:gd name="T53" fmla="*/ 66 h 82"/>
                              <a:gd name="T54" fmla="*/ 69 w 73"/>
                              <a:gd name="T55" fmla="*/ 60 h 82"/>
                              <a:gd name="T56" fmla="*/ 73 w 73"/>
                              <a:gd name="T57" fmla="*/ 52 h 82"/>
                              <a:gd name="T58" fmla="*/ 73 w 73"/>
                              <a:gd name="T59" fmla="*/ 43 h 82"/>
                              <a:gd name="T60" fmla="*/ 73 w 73"/>
                              <a:gd name="T61" fmla="*/ 36 h 82"/>
                              <a:gd name="T62" fmla="*/ 71 w 73"/>
                              <a:gd name="T63" fmla="*/ 28 h 82"/>
                              <a:gd name="T64" fmla="*/ 69 w 73"/>
                              <a:gd name="T65" fmla="*/ 2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3" h="82">
                                <a:moveTo>
                                  <a:pt x="69" y="20"/>
                                </a:moveTo>
                                <a:lnTo>
                                  <a:pt x="65" y="14"/>
                                </a:lnTo>
                                <a:lnTo>
                                  <a:pt x="59" y="10"/>
                                </a:lnTo>
                                <a:lnTo>
                                  <a:pt x="53" y="4"/>
                                </a:lnTo>
                                <a:lnTo>
                                  <a:pt x="47" y="2"/>
                                </a:lnTo>
                                <a:lnTo>
                                  <a:pt x="38" y="0"/>
                                </a:lnTo>
                                <a:lnTo>
                                  <a:pt x="32" y="0"/>
                                </a:lnTo>
                                <a:lnTo>
                                  <a:pt x="24" y="2"/>
                                </a:lnTo>
                                <a:lnTo>
                                  <a:pt x="18" y="6"/>
                                </a:lnTo>
                                <a:lnTo>
                                  <a:pt x="12" y="10"/>
                                </a:lnTo>
                                <a:lnTo>
                                  <a:pt x="8" y="16"/>
                                </a:lnTo>
                                <a:lnTo>
                                  <a:pt x="4" y="24"/>
                                </a:lnTo>
                                <a:lnTo>
                                  <a:pt x="2" y="32"/>
                                </a:lnTo>
                                <a:lnTo>
                                  <a:pt x="0" y="39"/>
                                </a:lnTo>
                                <a:lnTo>
                                  <a:pt x="0" y="48"/>
                                </a:lnTo>
                                <a:lnTo>
                                  <a:pt x="2" y="56"/>
                                </a:lnTo>
                                <a:lnTo>
                                  <a:pt x="4" y="64"/>
                                </a:lnTo>
                                <a:lnTo>
                                  <a:pt x="10" y="70"/>
                                </a:lnTo>
                                <a:lnTo>
                                  <a:pt x="14" y="74"/>
                                </a:lnTo>
                                <a:lnTo>
                                  <a:pt x="20" y="78"/>
                                </a:lnTo>
                                <a:lnTo>
                                  <a:pt x="26" y="82"/>
                                </a:lnTo>
                                <a:lnTo>
                                  <a:pt x="34" y="82"/>
                                </a:lnTo>
                                <a:lnTo>
                                  <a:pt x="40" y="82"/>
                                </a:lnTo>
                                <a:lnTo>
                                  <a:pt x="48" y="80"/>
                                </a:lnTo>
                                <a:lnTo>
                                  <a:pt x="55" y="76"/>
                                </a:lnTo>
                                <a:lnTo>
                                  <a:pt x="61" y="72"/>
                                </a:lnTo>
                                <a:lnTo>
                                  <a:pt x="65" y="66"/>
                                </a:lnTo>
                                <a:lnTo>
                                  <a:pt x="69" y="60"/>
                                </a:lnTo>
                                <a:lnTo>
                                  <a:pt x="73" y="52"/>
                                </a:lnTo>
                                <a:lnTo>
                                  <a:pt x="73" y="43"/>
                                </a:lnTo>
                                <a:lnTo>
                                  <a:pt x="73" y="36"/>
                                </a:lnTo>
                                <a:lnTo>
                                  <a:pt x="71" y="28"/>
                                </a:lnTo>
                                <a:lnTo>
                                  <a:pt x="69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41" name="Freeform 426"/>
                        <wps:cNvSpPr>
                          <a:spLocks/>
                        </wps:cNvSpPr>
                        <wps:spPr bwMode="auto">
                          <a:xfrm>
                            <a:off x="1123950" y="2647950"/>
                            <a:ext cx="115904" cy="131714"/>
                          </a:xfrm>
                          <a:custGeom>
                            <a:avLst/>
                            <a:gdLst>
                              <a:gd name="T0" fmla="*/ 69 w 73"/>
                              <a:gd name="T1" fmla="*/ 20 h 83"/>
                              <a:gd name="T2" fmla="*/ 65 w 73"/>
                              <a:gd name="T3" fmla="*/ 14 h 83"/>
                              <a:gd name="T4" fmla="*/ 61 w 73"/>
                              <a:gd name="T5" fmla="*/ 8 h 83"/>
                              <a:gd name="T6" fmla="*/ 53 w 73"/>
                              <a:gd name="T7" fmla="*/ 4 h 83"/>
                              <a:gd name="T8" fmla="*/ 47 w 73"/>
                              <a:gd name="T9" fmla="*/ 2 h 83"/>
                              <a:gd name="T10" fmla="*/ 41 w 73"/>
                              <a:gd name="T11" fmla="*/ 0 h 83"/>
                              <a:gd name="T12" fmla="*/ 33 w 73"/>
                              <a:gd name="T13" fmla="*/ 0 h 83"/>
                              <a:gd name="T14" fmla="*/ 27 w 73"/>
                              <a:gd name="T15" fmla="*/ 2 h 83"/>
                              <a:gd name="T16" fmla="*/ 18 w 73"/>
                              <a:gd name="T17" fmla="*/ 6 h 83"/>
                              <a:gd name="T18" fmla="*/ 14 w 73"/>
                              <a:gd name="T19" fmla="*/ 10 h 83"/>
                              <a:gd name="T20" fmla="*/ 8 w 73"/>
                              <a:gd name="T21" fmla="*/ 16 h 83"/>
                              <a:gd name="T22" fmla="*/ 4 w 73"/>
                              <a:gd name="T23" fmla="*/ 24 h 83"/>
                              <a:gd name="T24" fmla="*/ 2 w 73"/>
                              <a:gd name="T25" fmla="*/ 32 h 83"/>
                              <a:gd name="T26" fmla="*/ 0 w 73"/>
                              <a:gd name="T27" fmla="*/ 40 h 83"/>
                              <a:gd name="T28" fmla="*/ 0 w 73"/>
                              <a:gd name="T29" fmla="*/ 48 h 83"/>
                              <a:gd name="T30" fmla="*/ 2 w 73"/>
                              <a:gd name="T31" fmla="*/ 56 h 83"/>
                              <a:gd name="T32" fmla="*/ 6 w 73"/>
                              <a:gd name="T33" fmla="*/ 63 h 83"/>
                              <a:gd name="T34" fmla="*/ 8 w 73"/>
                              <a:gd name="T35" fmla="*/ 71 h 83"/>
                              <a:gd name="T36" fmla="*/ 14 w 73"/>
                              <a:gd name="T37" fmla="*/ 75 h 83"/>
                              <a:gd name="T38" fmla="*/ 21 w 73"/>
                              <a:gd name="T39" fmla="*/ 79 h 83"/>
                              <a:gd name="T40" fmla="*/ 27 w 73"/>
                              <a:gd name="T41" fmla="*/ 81 h 83"/>
                              <a:gd name="T42" fmla="*/ 35 w 73"/>
                              <a:gd name="T43" fmla="*/ 83 h 83"/>
                              <a:gd name="T44" fmla="*/ 41 w 73"/>
                              <a:gd name="T45" fmla="*/ 83 h 83"/>
                              <a:gd name="T46" fmla="*/ 49 w 73"/>
                              <a:gd name="T47" fmla="*/ 81 h 83"/>
                              <a:gd name="T48" fmla="*/ 55 w 73"/>
                              <a:gd name="T49" fmla="*/ 77 h 83"/>
                              <a:gd name="T50" fmla="*/ 61 w 73"/>
                              <a:gd name="T51" fmla="*/ 73 h 83"/>
                              <a:gd name="T52" fmla="*/ 65 w 73"/>
                              <a:gd name="T53" fmla="*/ 67 h 83"/>
                              <a:gd name="T54" fmla="*/ 69 w 73"/>
                              <a:gd name="T55" fmla="*/ 60 h 83"/>
                              <a:gd name="T56" fmla="*/ 71 w 73"/>
                              <a:gd name="T57" fmla="*/ 52 h 83"/>
                              <a:gd name="T58" fmla="*/ 73 w 73"/>
                              <a:gd name="T59" fmla="*/ 44 h 83"/>
                              <a:gd name="T60" fmla="*/ 73 w 73"/>
                              <a:gd name="T61" fmla="*/ 36 h 83"/>
                              <a:gd name="T62" fmla="*/ 71 w 73"/>
                              <a:gd name="T63" fmla="*/ 28 h 83"/>
                              <a:gd name="T64" fmla="*/ 69 w 73"/>
                              <a:gd name="T65" fmla="*/ 20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3" h="83">
                                <a:moveTo>
                                  <a:pt x="69" y="20"/>
                                </a:moveTo>
                                <a:lnTo>
                                  <a:pt x="65" y="14"/>
                                </a:lnTo>
                                <a:lnTo>
                                  <a:pt x="61" y="8"/>
                                </a:lnTo>
                                <a:lnTo>
                                  <a:pt x="53" y="4"/>
                                </a:lnTo>
                                <a:lnTo>
                                  <a:pt x="47" y="2"/>
                                </a:lnTo>
                                <a:lnTo>
                                  <a:pt x="41" y="0"/>
                                </a:lnTo>
                                <a:lnTo>
                                  <a:pt x="33" y="0"/>
                                </a:lnTo>
                                <a:lnTo>
                                  <a:pt x="27" y="2"/>
                                </a:lnTo>
                                <a:lnTo>
                                  <a:pt x="18" y="6"/>
                                </a:lnTo>
                                <a:lnTo>
                                  <a:pt x="14" y="10"/>
                                </a:lnTo>
                                <a:lnTo>
                                  <a:pt x="8" y="16"/>
                                </a:lnTo>
                                <a:lnTo>
                                  <a:pt x="4" y="24"/>
                                </a:lnTo>
                                <a:lnTo>
                                  <a:pt x="2" y="32"/>
                                </a:lnTo>
                                <a:lnTo>
                                  <a:pt x="0" y="40"/>
                                </a:lnTo>
                                <a:lnTo>
                                  <a:pt x="0" y="48"/>
                                </a:lnTo>
                                <a:lnTo>
                                  <a:pt x="2" y="56"/>
                                </a:lnTo>
                                <a:lnTo>
                                  <a:pt x="6" y="63"/>
                                </a:lnTo>
                                <a:lnTo>
                                  <a:pt x="8" y="71"/>
                                </a:lnTo>
                                <a:lnTo>
                                  <a:pt x="14" y="75"/>
                                </a:lnTo>
                                <a:lnTo>
                                  <a:pt x="21" y="79"/>
                                </a:lnTo>
                                <a:lnTo>
                                  <a:pt x="27" y="81"/>
                                </a:lnTo>
                                <a:lnTo>
                                  <a:pt x="35" y="83"/>
                                </a:lnTo>
                                <a:lnTo>
                                  <a:pt x="41" y="83"/>
                                </a:lnTo>
                                <a:lnTo>
                                  <a:pt x="49" y="81"/>
                                </a:lnTo>
                                <a:lnTo>
                                  <a:pt x="55" y="77"/>
                                </a:lnTo>
                                <a:lnTo>
                                  <a:pt x="61" y="73"/>
                                </a:lnTo>
                                <a:lnTo>
                                  <a:pt x="65" y="67"/>
                                </a:lnTo>
                                <a:lnTo>
                                  <a:pt x="69" y="60"/>
                                </a:lnTo>
                                <a:lnTo>
                                  <a:pt x="71" y="52"/>
                                </a:lnTo>
                                <a:lnTo>
                                  <a:pt x="73" y="44"/>
                                </a:lnTo>
                                <a:lnTo>
                                  <a:pt x="73" y="36"/>
                                </a:lnTo>
                                <a:lnTo>
                                  <a:pt x="71" y="28"/>
                                </a:lnTo>
                                <a:lnTo>
                                  <a:pt x="69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42" name="Freeform 427"/>
                        <wps:cNvSpPr>
                          <a:spLocks/>
                        </wps:cNvSpPr>
                        <wps:spPr bwMode="auto">
                          <a:xfrm>
                            <a:off x="1562100" y="2800350"/>
                            <a:ext cx="114316" cy="131714"/>
                          </a:xfrm>
                          <a:custGeom>
                            <a:avLst/>
                            <a:gdLst>
                              <a:gd name="T0" fmla="*/ 68 w 72"/>
                              <a:gd name="T1" fmla="*/ 20 h 83"/>
                              <a:gd name="T2" fmla="*/ 64 w 72"/>
                              <a:gd name="T3" fmla="*/ 14 h 83"/>
                              <a:gd name="T4" fmla="*/ 58 w 72"/>
                              <a:gd name="T5" fmla="*/ 10 h 83"/>
                              <a:gd name="T6" fmla="*/ 52 w 72"/>
                              <a:gd name="T7" fmla="*/ 4 h 83"/>
                              <a:gd name="T8" fmla="*/ 46 w 72"/>
                              <a:gd name="T9" fmla="*/ 2 h 83"/>
                              <a:gd name="T10" fmla="*/ 38 w 72"/>
                              <a:gd name="T11" fmla="*/ 0 h 83"/>
                              <a:gd name="T12" fmla="*/ 32 w 72"/>
                              <a:gd name="T13" fmla="*/ 2 h 83"/>
                              <a:gd name="T14" fmla="*/ 24 w 72"/>
                              <a:gd name="T15" fmla="*/ 4 h 83"/>
                              <a:gd name="T16" fmla="*/ 18 w 72"/>
                              <a:gd name="T17" fmla="*/ 8 h 83"/>
                              <a:gd name="T18" fmla="*/ 12 w 72"/>
                              <a:gd name="T19" fmla="*/ 12 h 83"/>
                              <a:gd name="T20" fmla="*/ 8 w 72"/>
                              <a:gd name="T21" fmla="*/ 18 h 83"/>
                              <a:gd name="T22" fmla="*/ 4 w 72"/>
                              <a:gd name="T23" fmla="*/ 24 h 83"/>
                              <a:gd name="T24" fmla="*/ 2 w 72"/>
                              <a:gd name="T25" fmla="*/ 32 h 83"/>
                              <a:gd name="T26" fmla="*/ 0 w 72"/>
                              <a:gd name="T27" fmla="*/ 41 h 83"/>
                              <a:gd name="T28" fmla="*/ 0 w 72"/>
                              <a:gd name="T29" fmla="*/ 49 h 83"/>
                              <a:gd name="T30" fmla="*/ 2 w 72"/>
                              <a:gd name="T31" fmla="*/ 57 h 83"/>
                              <a:gd name="T32" fmla="*/ 4 w 72"/>
                              <a:gd name="T33" fmla="*/ 65 h 83"/>
                              <a:gd name="T34" fmla="*/ 10 w 72"/>
                              <a:gd name="T35" fmla="*/ 71 h 83"/>
                              <a:gd name="T36" fmla="*/ 14 w 72"/>
                              <a:gd name="T37" fmla="*/ 75 h 83"/>
                              <a:gd name="T38" fmla="*/ 20 w 72"/>
                              <a:gd name="T39" fmla="*/ 81 h 83"/>
                              <a:gd name="T40" fmla="*/ 26 w 72"/>
                              <a:gd name="T41" fmla="*/ 83 h 83"/>
                              <a:gd name="T42" fmla="*/ 34 w 72"/>
                              <a:gd name="T43" fmla="*/ 83 h 83"/>
                              <a:gd name="T44" fmla="*/ 40 w 72"/>
                              <a:gd name="T45" fmla="*/ 83 h 83"/>
                              <a:gd name="T46" fmla="*/ 48 w 72"/>
                              <a:gd name="T47" fmla="*/ 83 h 83"/>
                              <a:gd name="T48" fmla="*/ 54 w 72"/>
                              <a:gd name="T49" fmla="*/ 79 h 83"/>
                              <a:gd name="T50" fmla="*/ 60 w 72"/>
                              <a:gd name="T51" fmla="*/ 73 h 83"/>
                              <a:gd name="T52" fmla="*/ 64 w 72"/>
                              <a:gd name="T53" fmla="*/ 67 h 83"/>
                              <a:gd name="T54" fmla="*/ 68 w 72"/>
                              <a:gd name="T55" fmla="*/ 61 h 83"/>
                              <a:gd name="T56" fmla="*/ 70 w 72"/>
                              <a:gd name="T57" fmla="*/ 53 h 83"/>
                              <a:gd name="T58" fmla="*/ 72 w 72"/>
                              <a:gd name="T59" fmla="*/ 45 h 83"/>
                              <a:gd name="T60" fmla="*/ 72 w 72"/>
                              <a:gd name="T61" fmla="*/ 37 h 83"/>
                              <a:gd name="T62" fmla="*/ 70 w 72"/>
                              <a:gd name="T63" fmla="*/ 28 h 83"/>
                              <a:gd name="T64" fmla="*/ 68 w 72"/>
                              <a:gd name="T65" fmla="*/ 20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2" h="83">
                                <a:moveTo>
                                  <a:pt x="68" y="20"/>
                                </a:moveTo>
                                <a:lnTo>
                                  <a:pt x="64" y="14"/>
                                </a:lnTo>
                                <a:lnTo>
                                  <a:pt x="58" y="10"/>
                                </a:lnTo>
                                <a:lnTo>
                                  <a:pt x="52" y="4"/>
                                </a:lnTo>
                                <a:lnTo>
                                  <a:pt x="46" y="2"/>
                                </a:lnTo>
                                <a:lnTo>
                                  <a:pt x="38" y="0"/>
                                </a:lnTo>
                                <a:lnTo>
                                  <a:pt x="32" y="2"/>
                                </a:lnTo>
                                <a:lnTo>
                                  <a:pt x="24" y="4"/>
                                </a:lnTo>
                                <a:lnTo>
                                  <a:pt x="18" y="8"/>
                                </a:lnTo>
                                <a:lnTo>
                                  <a:pt x="12" y="12"/>
                                </a:lnTo>
                                <a:lnTo>
                                  <a:pt x="8" y="18"/>
                                </a:lnTo>
                                <a:lnTo>
                                  <a:pt x="4" y="24"/>
                                </a:lnTo>
                                <a:lnTo>
                                  <a:pt x="2" y="32"/>
                                </a:lnTo>
                                <a:lnTo>
                                  <a:pt x="0" y="41"/>
                                </a:lnTo>
                                <a:lnTo>
                                  <a:pt x="0" y="49"/>
                                </a:lnTo>
                                <a:lnTo>
                                  <a:pt x="2" y="57"/>
                                </a:lnTo>
                                <a:lnTo>
                                  <a:pt x="4" y="65"/>
                                </a:lnTo>
                                <a:lnTo>
                                  <a:pt x="10" y="71"/>
                                </a:lnTo>
                                <a:lnTo>
                                  <a:pt x="14" y="75"/>
                                </a:lnTo>
                                <a:lnTo>
                                  <a:pt x="20" y="81"/>
                                </a:lnTo>
                                <a:lnTo>
                                  <a:pt x="26" y="83"/>
                                </a:lnTo>
                                <a:lnTo>
                                  <a:pt x="34" y="83"/>
                                </a:lnTo>
                                <a:lnTo>
                                  <a:pt x="40" y="83"/>
                                </a:lnTo>
                                <a:lnTo>
                                  <a:pt x="48" y="83"/>
                                </a:lnTo>
                                <a:lnTo>
                                  <a:pt x="54" y="79"/>
                                </a:lnTo>
                                <a:lnTo>
                                  <a:pt x="60" y="73"/>
                                </a:lnTo>
                                <a:lnTo>
                                  <a:pt x="64" y="67"/>
                                </a:lnTo>
                                <a:lnTo>
                                  <a:pt x="68" y="61"/>
                                </a:lnTo>
                                <a:lnTo>
                                  <a:pt x="70" y="53"/>
                                </a:lnTo>
                                <a:lnTo>
                                  <a:pt x="72" y="45"/>
                                </a:lnTo>
                                <a:lnTo>
                                  <a:pt x="72" y="37"/>
                                </a:lnTo>
                                <a:lnTo>
                                  <a:pt x="70" y="28"/>
                                </a:lnTo>
                                <a:lnTo>
                                  <a:pt x="68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43" name="Freeform 428"/>
                        <wps:cNvSpPr>
                          <a:spLocks/>
                        </wps:cNvSpPr>
                        <wps:spPr bwMode="auto">
                          <a:xfrm>
                            <a:off x="1314450" y="2219325"/>
                            <a:ext cx="76211" cy="84106"/>
                          </a:xfrm>
                          <a:custGeom>
                            <a:avLst/>
                            <a:gdLst>
                              <a:gd name="T0" fmla="*/ 44 w 48"/>
                              <a:gd name="T1" fmla="*/ 12 h 53"/>
                              <a:gd name="T2" fmla="*/ 42 w 48"/>
                              <a:gd name="T3" fmla="*/ 8 h 53"/>
                              <a:gd name="T4" fmla="*/ 40 w 48"/>
                              <a:gd name="T5" fmla="*/ 4 h 53"/>
                              <a:gd name="T6" fmla="*/ 34 w 48"/>
                              <a:gd name="T7" fmla="*/ 2 h 53"/>
                              <a:gd name="T8" fmla="*/ 30 w 48"/>
                              <a:gd name="T9" fmla="*/ 0 h 53"/>
                              <a:gd name="T10" fmla="*/ 26 w 48"/>
                              <a:gd name="T11" fmla="*/ 0 h 53"/>
                              <a:gd name="T12" fmla="*/ 22 w 48"/>
                              <a:gd name="T13" fmla="*/ 0 h 53"/>
                              <a:gd name="T14" fmla="*/ 16 w 48"/>
                              <a:gd name="T15" fmla="*/ 0 h 53"/>
                              <a:gd name="T16" fmla="*/ 12 w 48"/>
                              <a:gd name="T17" fmla="*/ 4 h 53"/>
                              <a:gd name="T18" fmla="*/ 8 w 48"/>
                              <a:gd name="T19" fmla="*/ 6 h 53"/>
                              <a:gd name="T20" fmla="*/ 6 w 48"/>
                              <a:gd name="T21" fmla="*/ 10 h 53"/>
                              <a:gd name="T22" fmla="*/ 2 w 48"/>
                              <a:gd name="T23" fmla="*/ 14 h 53"/>
                              <a:gd name="T24" fmla="*/ 2 w 48"/>
                              <a:gd name="T25" fmla="*/ 20 h 53"/>
                              <a:gd name="T26" fmla="*/ 0 w 48"/>
                              <a:gd name="T27" fmla="*/ 23 h 53"/>
                              <a:gd name="T28" fmla="*/ 0 w 48"/>
                              <a:gd name="T29" fmla="*/ 29 h 53"/>
                              <a:gd name="T30" fmla="*/ 2 w 48"/>
                              <a:gd name="T31" fmla="*/ 35 h 53"/>
                              <a:gd name="T32" fmla="*/ 4 w 48"/>
                              <a:gd name="T33" fmla="*/ 39 h 53"/>
                              <a:gd name="T34" fmla="*/ 6 w 48"/>
                              <a:gd name="T35" fmla="*/ 43 h 53"/>
                              <a:gd name="T36" fmla="*/ 10 w 48"/>
                              <a:gd name="T37" fmla="*/ 47 h 53"/>
                              <a:gd name="T38" fmla="*/ 14 w 48"/>
                              <a:gd name="T39" fmla="*/ 49 h 53"/>
                              <a:gd name="T40" fmla="*/ 18 w 48"/>
                              <a:gd name="T41" fmla="*/ 51 h 53"/>
                              <a:gd name="T42" fmla="*/ 22 w 48"/>
                              <a:gd name="T43" fmla="*/ 53 h 53"/>
                              <a:gd name="T44" fmla="*/ 28 w 48"/>
                              <a:gd name="T45" fmla="*/ 51 h 53"/>
                              <a:gd name="T46" fmla="*/ 32 w 48"/>
                              <a:gd name="T47" fmla="*/ 51 h 53"/>
                              <a:gd name="T48" fmla="*/ 36 w 48"/>
                              <a:gd name="T49" fmla="*/ 49 h 53"/>
                              <a:gd name="T50" fmla="*/ 40 w 48"/>
                              <a:gd name="T51" fmla="*/ 45 h 53"/>
                              <a:gd name="T52" fmla="*/ 42 w 48"/>
                              <a:gd name="T53" fmla="*/ 41 h 53"/>
                              <a:gd name="T54" fmla="*/ 46 w 48"/>
                              <a:gd name="T55" fmla="*/ 37 h 53"/>
                              <a:gd name="T56" fmla="*/ 46 w 48"/>
                              <a:gd name="T57" fmla="*/ 33 h 53"/>
                              <a:gd name="T58" fmla="*/ 48 w 48"/>
                              <a:gd name="T59" fmla="*/ 27 h 53"/>
                              <a:gd name="T60" fmla="*/ 48 w 48"/>
                              <a:gd name="T61" fmla="*/ 22 h 53"/>
                              <a:gd name="T62" fmla="*/ 46 w 48"/>
                              <a:gd name="T63" fmla="*/ 18 h 53"/>
                              <a:gd name="T64" fmla="*/ 44 w 48"/>
                              <a:gd name="T65" fmla="*/ 12 h 5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48" h="53">
                                <a:moveTo>
                                  <a:pt x="44" y="12"/>
                                </a:moveTo>
                                <a:lnTo>
                                  <a:pt x="42" y="8"/>
                                </a:lnTo>
                                <a:lnTo>
                                  <a:pt x="40" y="4"/>
                                </a:lnTo>
                                <a:lnTo>
                                  <a:pt x="34" y="2"/>
                                </a:lnTo>
                                <a:lnTo>
                                  <a:pt x="30" y="0"/>
                                </a:lnTo>
                                <a:lnTo>
                                  <a:pt x="26" y="0"/>
                                </a:lnTo>
                                <a:lnTo>
                                  <a:pt x="22" y="0"/>
                                </a:lnTo>
                                <a:lnTo>
                                  <a:pt x="16" y="0"/>
                                </a:lnTo>
                                <a:lnTo>
                                  <a:pt x="12" y="4"/>
                                </a:lnTo>
                                <a:lnTo>
                                  <a:pt x="8" y="6"/>
                                </a:lnTo>
                                <a:lnTo>
                                  <a:pt x="6" y="10"/>
                                </a:lnTo>
                                <a:lnTo>
                                  <a:pt x="2" y="14"/>
                                </a:lnTo>
                                <a:lnTo>
                                  <a:pt x="2" y="20"/>
                                </a:lnTo>
                                <a:lnTo>
                                  <a:pt x="0" y="23"/>
                                </a:lnTo>
                                <a:lnTo>
                                  <a:pt x="0" y="29"/>
                                </a:lnTo>
                                <a:lnTo>
                                  <a:pt x="2" y="35"/>
                                </a:lnTo>
                                <a:lnTo>
                                  <a:pt x="4" y="39"/>
                                </a:lnTo>
                                <a:lnTo>
                                  <a:pt x="6" y="43"/>
                                </a:lnTo>
                                <a:lnTo>
                                  <a:pt x="10" y="47"/>
                                </a:lnTo>
                                <a:lnTo>
                                  <a:pt x="14" y="49"/>
                                </a:lnTo>
                                <a:lnTo>
                                  <a:pt x="18" y="51"/>
                                </a:lnTo>
                                <a:lnTo>
                                  <a:pt x="22" y="53"/>
                                </a:lnTo>
                                <a:lnTo>
                                  <a:pt x="28" y="51"/>
                                </a:lnTo>
                                <a:lnTo>
                                  <a:pt x="32" y="51"/>
                                </a:lnTo>
                                <a:lnTo>
                                  <a:pt x="36" y="49"/>
                                </a:lnTo>
                                <a:lnTo>
                                  <a:pt x="40" y="45"/>
                                </a:lnTo>
                                <a:lnTo>
                                  <a:pt x="42" y="41"/>
                                </a:lnTo>
                                <a:lnTo>
                                  <a:pt x="46" y="37"/>
                                </a:lnTo>
                                <a:lnTo>
                                  <a:pt x="46" y="33"/>
                                </a:lnTo>
                                <a:lnTo>
                                  <a:pt x="48" y="27"/>
                                </a:lnTo>
                                <a:lnTo>
                                  <a:pt x="48" y="22"/>
                                </a:lnTo>
                                <a:lnTo>
                                  <a:pt x="46" y="18"/>
                                </a:lnTo>
                                <a:lnTo>
                                  <a:pt x="44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44" name="Freeform 429"/>
                        <wps:cNvSpPr>
                          <a:spLocks/>
                        </wps:cNvSpPr>
                        <wps:spPr bwMode="auto">
                          <a:xfrm>
                            <a:off x="1390650" y="1943100"/>
                            <a:ext cx="112728" cy="130127"/>
                          </a:xfrm>
                          <a:custGeom>
                            <a:avLst/>
                            <a:gdLst>
                              <a:gd name="T0" fmla="*/ 67 w 71"/>
                              <a:gd name="T1" fmla="*/ 20 h 82"/>
                              <a:gd name="T2" fmla="*/ 63 w 71"/>
                              <a:gd name="T3" fmla="*/ 14 h 82"/>
                              <a:gd name="T4" fmla="*/ 57 w 71"/>
                              <a:gd name="T5" fmla="*/ 8 h 82"/>
                              <a:gd name="T6" fmla="*/ 51 w 71"/>
                              <a:gd name="T7" fmla="*/ 4 h 82"/>
                              <a:gd name="T8" fmla="*/ 45 w 71"/>
                              <a:gd name="T9" fmla="*/ 2 h 82"/>
                              <a:gd name="T10" fmla="*/ 37 w 71"/>
                              <a:gd name="T11" fmla="*/ 0 h 82"/>
                              <a:gd name="T12" fmla="*/ 31 w 71"/>
                              <a:gd name="T13" fmla="*/ 0 h 82"/>
                              <a:gd name="T14" fmla="*/ 23 w 71"/>
                              <a:gd name="T15" fmla="*/ 2 h 82"/>
                              <a:gd name="T16" fmla="*/ 17 w 71"/>
                              <a:gd name="T17" fmla="*/ 6 h 82"/>
                              <a:gd name="T18" fmla="*/ 11 w 71"/>
                              <a:gd name="T19" fmla="*/ 10 h 82"/>
                              <a:gd name="T20" fmla="*/ 7 w 71"/>
                              <a:gd name="T21" fmla="*/ 16 h 82"/>
                              <a:gd name="T22" fmla="*/ 4 w 71"/>
                              <a:gd name="T23" fmla="*/ 24 h 82"/>
                              <a:gd name="T24" fmla="*/ 2 w 71"/>
                              <a:gd name="T25" fmla="*/ 30 h 82"/>
                              <a:gd name="T26" fmla="*/ 0 w 71"/>
                              <a:gd name="T27" fmla="*/ 38 h 82"/>
                              <a:gd name="T28" fmla="*/ 0 w 71"/>
                              <a:gd name="T29" fmla="*/ 46 h 82"/>
                              <a:gd name="T30" fmla="*/ 2 w 71"/>
                              <a:gd name="T31" fmla="*/ 54 h 82"/>
                              <a:gd name="T32" fmla="*/ 4 w 71"/>
                              <a:gd name="T33" fmla="*/ 62 h 82"/>
                              <a:gd name="T34" fmla="*/ 9 w 71"/>
                              <a:gd name="T35" fmla="*/ 68 h 82"/>
                              <a:gd name="T36" fmla="*/ 13 w 71"/>
                              <a:gd name="T37" fmla="*/ 74 h 82"/>
                              <a:gd name="T38" fmla="*/ 19 w 71"/>
                              <a:gd name="T39" fmla="*/ 78 h 82"/>
                              <a:gd name="T40" fmla="*/ 25 w 71"/>
                              <a:gd name="T41" fmla="*/ 80 h 82"/>
                              <a:gd name="T42" fmla="*/ 33 w 71"/>
                              <a:gd name="T43" fmla="*/ 82 h 82"/>
                              <a:gd name="T44" fmla="*/ 39 w 71"/>
                              <a:gd name="T45" fmla="*/ 82 h 82"/>
                              <a:gd name="T46" fmla="*/ 47 w 71"/>
                              <a:gd name="T47" fmla="*/ 80 h 82"/>
                              <a:gd name="T48" fmla="*/ 53 w 71"/>
                              <a:gd name="T49" fmla="*/ 76 h 82"/>
                              <a:gd name="T50" fmla="*/ 59 w 71"/>
                              <a:gd name="T51" fmla="*/ 72 h 82"/>
                              <a:gd name="T52" fmla="*/ 63 w 71"/>
                              <a:gd name="T53" fmla="*/ 66 h 82"/>
                              <a:gd name="T54" fmla="*/ 67 w 71"/>
                              <a:gd name="T55" fmla="*/ 60 h 82"/>
                              <a:gd name="T56" fmla="*/ 69 w 71"/>
                              <a:gd name="T57" fmla="*/ 52 h 82"/>
                              <a:gd name="T58" fmla="*/ 71 w 71"/>
                              <a:gd name="T59" fmla="*/ 44 h 82"/>
                              <a:gd name="T60" fmla="*/ 71 w 71"/>
                              <a:gd name="T61" fmla="*/ 36 h 82"/>
                              <a:gd name="T62" fmla="*/ 69 w 71"/>
                              <a:gd name="T63" fmla="*/ 28 h 82"/>
                              <a:gd name="T64" fmla="*/ 67 w 71"/>
                              <a:gd name="T65" fmla="*/ 2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1" h="82">
                                <a:moveTo>
                                  <a:pt x="67" y="20"/>
                                </a:moveTo>
                                <a:lnTo>
                                  <a:pt x="63" y="14"/>
                                </a:lnTo>
                                <a:lnTo>
                                  <a:pt x="57" y="8"/>
                                </a:lnTo>
                                <a:lnTo>
                                  <a:pt x="51" y="4"/>
                                </a:lnTo>
                                <a:lnTo>
                                  <a:pt x="45" y="2"/>
                                </a:lnTo>
                                <a:lnTo>
                                  <a:pt x="37" y="0"/>
                                </a:lnTo>
                                <a:lnTo>
                                  <a:pt x="31" y="0"/>
                                </a:lnTo>
                                <a:lnTo>
                                  <a:pt x="23" y="2"/>
                                </a:lnTo>
                                <a:lnTo>
                                  <a:pt x="17" y="6"/>
                                </a:lnTo>
                                <a:lnTo>
                                  <a:pt x="11" y="10"/>
                                </a:lnTo>
                                <a:lnTo>
                                  <a:pt x="7" y="16"/>
                                </a:lnTo>
                                <a:lnTo>
                                  <a:pt x="4" y="24"/>
                                </a:lnTo>
                                <a:lnTo>
                                  <a:pt x="2" y="30"/>
                                </a:lnTo>
                                <a:lnTo>
                                  <a:pt x="0" y="38"/>
                                </a:lnTo>
                                <a:lnTo>
                                  <a:pt x="0" y="46"/>
                                </a:lnTo>
                                <a:lnTo>
                                  <a:pt x="2" y="54"/>
                                </a:lnTo>
                                <a:lnTo>
                                  <a:pt x="4" y="62"/>
                                </a:lnTo>
                                <a:lnTo>
                                  <a:pt x="9" y="68"/>
                                </a:lnTo>
                                <a:lnTo>
                                  <a:pt x="13" y="74"/>
                                </a:lnTo>
                                <a:lnTo>
                                  <a:pt x="19" y="78"/>
                                </a:lnTo>
                                <a:lnTo>
                                  <a:pt x="25" y="80"/>
                                </a:lnTo>
                                <a:lnTo>
                                  <a:pt x="33" y="82"/>
                                </a:lnTo>
                                <a:lnTo>
                                  <a:pt x="39" y="82"/>
                                </a:lnTo>
                                <a:lnTo>
                                  <a:pt x="47" y="80"/>
                                </a:lnTo>
                                <a:lnTo>
                                  <a:pt x="53" y="76"/>
                                </a:lnTo>
                                <a:lnTo>
                                  <a:pt x="59" y="72"/>
                                </a:lnTo>
                                <a:lnTo>
                                  <a:pt x="63" y="66"/>
                                </a:lnTo>
                                <a:lnTo>
                                  <a:pt x="67" y="60"/>
                                </a:lnTo>
                                <a:lnTo>
                                  <a:pt x="69" y="52"/>
                                </a:lnTo>
                                <a:lnTo>
                                  <a:pt x="71" y="44"/>
                                </a:lnTo>
                                <a:lnTo>
                                  <a:pt x="71" y="36"/>
                                </a:lnTo>
                                <a:lnTo>
                                  <a:pt x="69" y="28"/>
                                </a:lnTo>
                                <a:lnTo>
                                  <a:pt x="6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45" name="Freeform 430"/>
                        <wps:cNvSpPr>
                          <a:spLocks/>
                        </wps:cNvSpPr>
                        <wps:spPr bwMode="auto">
                          <a:xfrm>
                            <a:off x="1440659" y="1562100"/>
                            <a:ext cx="114316" cy="130127"/>
                          </a:xfrm>
                          <a:custGeom>
                            <a:avLst/>
                            <a:gdLst>
                              <a:gd name="T0" fmla="*/ 66 w 72"/>
                              <a:gd name="T1" fmla="*/ 20 h 82"/>
                              <a:gd name="T2" fmla="*/ 64 w 72"/>
                              <a:gd name="T3" fmla="*/ 14 h 82"/>
                              <a:gd name="T4" fmla="*/ 58 w 72"/>
                              <a:gd name="T5" fmla="*/ 8 h 82"/>
                              <a:gd name="T6" fmla="*/ 52 w 72"/>
                              <a:gd name="T7" fmla="*/ 4 h 82"/>
                              <a:gd name="T8" fmla="*/ 46 w 72"/>
                              <a:gd name="T9" fmla="*/ 2 h 82"/>
                              <a:gd name="T10" fmla="*/ 38 w 72"/>
                              <a:gd name="T11" fmla="*/ 0 h 82"/>
                              <a:gd name="T12" fmla="*/ 32 w 72"/>
                              <a:gd name="T13" fmla="*/ 0 h 82"/>
                              <a:gd name="T14" fmla="*/ 24 w 72"/>
                              <a:gd name="T15" fmla="*/ 2 h 82"/>
                              <a:gd name="T16" fmla="*/ 18 w 72"/>
                              <a:gd name="T17" fmla="*/ 6 h 82"/>
                              <a:gd name="T18" fmla="*/ 12 w 72"/>
                              <a:gd name="T19" fmla="*/ 10 h 82"/>
                              <a:gd name="T20" fmla="*/ 8 w 72"/>
                              <a:gd name="T21" fmla="*/ 16 h 82"/>
                              <a:gd name="T22" fmla="*/ 4 w 72"/>
                              <a:gd name="T23" fmla="*/ 24 h 82"/>
                              <a:gd name="T24" fmla="*/ 0 w 72"/>
                              <a:gd name="T25" fmla="*/ 30 h 82"/>
                              <a:gd name="T26" fmla="*/ 0 w 72"/>
                              <a:gd name="T27" fmla="*/ 38 h 82"/>
                              <a:gd name="T28" fmla="*/ 0 w 72"/>
                              <a:gd name="T29" fmla="*/ 46 h 82"/>
                              <a:gd name="T30" fmla="*/ 2 w 72"/>
                              <a:gd name="T31" fmla="*/ 54 h 82"/>
                              <a:gd name="T32" fmla="*/ 4 w 72"/>
                              <a:gd name="T33" fmla="*/ 62 h 82"/>
                              <a:gd name="T34" fmla="*/ 8 w 72"/>
                              <a:gd name="T35" fmla="*/ 68 h 82"/>
                              <a:gd name="T36" fmla="*/ 12 w 72"/>
                              <a:gd name="T37" fmla="*/ 74 h 82"/>
                              <a:gd name="T38" fmla="*/ 18 w 72"/>
                              <a:gd name="T39" fmla="*/ 78 h 82"/>
                              <a:gd name="T40" fmla="*/ 26 w 72"/>
                              <a:gd name="T41" fmla="*/ 80 h 82"/>
                              <a:gd name="T42" fmla="*/ 32 w 72"/>
                              <a:gd name="T43" fmla="*/ 82 h 82"/>
                              <a:gd name="T44" fmla="*/ 40 w 72"/>
                              <a:gd name="T45" fmla="*/ 82 h 82"/>
                              <a:gd name="T46" fmla="*/ 46 w 72"/>
                              <a:gd name="T47" fmla="*/ 80 h 82"/>
                              <a:gd name="T48" fmla="*/ 54 w 72"/>
                              <a:gd name="T49" fmla="*/ 76 h 82"/>
                              <a:gd name="T50" fmla="*/ 58 w 72"/>
                              <a:gd name="T51" fmla="*/ 72 h 82"/>
                              <a:gd name="T52" fmla="*/ 64 w 72"/>
                              <a:gd name="T53" fmla="*/ 66 h 82"/>
                              <a:gd name="T54" fmla="*/ 68 w 72"/>
                              <a:gd name="T55" fmla="*/ 60 h 82"/>
                              <a:gd name="T56" fmla="*/ 70 w 72"/>
                              <a:gd name="T57" fmla="*/ 52 h 82"/>
                              <a:gd name="T58" fmla="*/ 72 w 72"/>
                              <a:gd name="T59" fmla="*/ 44 h 82"/>
                              <a:gd name="T60" fmla="*/ 72 w 72"/>
                              <a:gd name="T61" fmla="*/ 36 h 82"/>
                              <a:gd name="T62" fmla="*/ 70 w 72"/>
                              <a:gd name="T63" fmla="*/ 28 h 82"/>
                              <a:gd name="T64" fmla="*/ 66 w 72"/>
                              <a:gd name="T65" fmla="*/ 2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2" h="82">
                                <a:moveTo>
                                  <a:pt x="66" y="20"/>
                                </a:moveTo>
                                <a:lnTo>
                                  <a:pt x="64" y="14"/>
                                </a:lnTo>
                                <a:lnTo>
                                  <a:pt x="58" y="8"/>
                                </a:lnTo>
                                <a:lnTo>
                                  <a:pt x="52" y="4"/>
                                </a:lnTo>
                                <a:lnTo>
                                  <a:pt x="46" y="2"/>
                                </a:lnTo>
                                <a:lnTo>
                                  <a:pt x="38" y="0"/>
                                </a:lnTo>
                                <a:lnTo>
                                  <a:pt x="32" y="0"/>
                                </a:lnTo>
                                <a:lnTo>
                                  <a:pt x="24" y="2"/>
                                </a:lnTo>
                                <a:lnTo>
                                  <a:pt x="18" y="6"/>
                                </a:lnTo>
                                <a:lnTo>
                                  <a:pt x="12" y="10"/>
                                </a:lnTo>
                                <a:lnTo>
                                  <a:pt x="8" y="16"/>
                                </a:lnTo>
                                <a:lnTo>
                                  <a:pt x="4" y="24"/>
                                </a:lnTo>
                                <a:lnTo>
                                  <a:pt x="0" y="30"/>
                                </a:lnTo>
                                <a:lnTo>
                                  <a:pt x="0" y="38"/>
                                </a:lnTo>
                                <a:lnTo>
                                  <a:pt x="0" y="46"/>
                                </a:lnTo>
                                <a:lnTo>
                                  <a:pt x="2" y="54"/>
                                </a:lnTo>
                                <a:lnTo>
                                  <a:pt x="4" y="62"/>
                                </a:lnTo>
                                <a:lnTo>
                                  <a:pt x="8" y="68"/>
                                </a:lnTo>
                                <a:lnTo>
                                  <a:pt x="12" y="74"/>
                                </a:lnTo>
                                <a:lnTo>
                                  <a:pt x="18" y="78"/>
                                </a:lnTo>
                                <a:lnTo>
                                  <a:pt x="26" y="80"/>
                                </a:lnTo>
                                <a:lnTo>
                                  <a:pt x="32" y="82"/>
                                </a:lnTo>
                                <a:lnTo>
                                  <a:pt x="40" y="82"/>
                                </a:lnTo>
                                <a:lnTo>
                                  <a:pt x="46" y="80"/>
                                </a:lnTo>
                                <a:lnTo>
                                  <a:pt x="54" y="76"/>
                                </a:lnTo>
                                <a:lnTo>
                                  <a:pt x="58" y="72"/>
                                </a:lnTo>
                                <a:lnTo>
                                  <a:pt x="64" y="66"/>
                                </a:lnTo>
                                <a:lnTo>
                                  <a:pt x="68" y="60"/>
                                </a:lnTo>
                                <a:lnTo>
                                  <a:pt x="70" y="52"/>
                                </a:lnTo>
                                <a:lnTo>
                                  <a:pt x="72" y="44"/>
                                </a:lnTo>
                                <a:lnTo>
                                  <a:pt x="72" y="36"/>
                                </a:lnTo>
                                <a:lnTo>
                                  <a:pt x="70" y="28"/>
                                </a:lnTo>
                                <a:lnTo>
                                  <a:pt x="66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46" name="Freeform 431"/>
                        <wps:cNvSpPr>
                          <a:spLocks/>
                        </wps:cNvSpPr>
                        <wps:spPr bwMode="auto">
                          <a:xfrm>
                            <a:off x="1000125" y="1762125"/>
                            <a:ext cx="114316" cy="126953"/>
                          </a:xfrm>
                          <a:custGeom>
                            <a:avLst/>
                            <a:gdLst>
                              <a:gd name="T0" fmla="*/ 66 w 72"/>
                              <a:gd name="T1" fmla="*/ 20 h 80"/>
                              <a:gd name="T2" fmla="*/ 64 w 72"/>
                              <a:gd name="T3" fmla="*/ 14 h 80"/>
                              <a:gd name="T4" fmla="*/ 58 w 72"/>
                              <a:gd name="T5" fmla="*/ 8 h 80"/>
                              <a:gd name="T6" fmla="*/ 52 w 72"/>
                              <a:gd name="T7" fmla="*/ 4 h 80"/>
                              <a:gd name="T8" fmla="*/ 47 w 72"/>
                              <a:gd name="T9" fmla="*/ 0 h 80"/>
                              <a:gd name="T10" fmla="*/ 39 w 72"/>
                              <a:gd name="T11" fmla="*/ 0 h 80"/>
                              <a:gd name="T12" fmla="*/ 31 w 72"/>
                              <a:gd name="T13" fmla="*/ 0 h 80"/>
                              <a:gd name="T14" fmla="*/ 25 w 72"/>
                              <a:gd name="T15" fmla="*/ 2 h 80"/>
                              <a:gd name="T16" fmla="*/ 18 w 72"/>
                              <a:gd name="T17" fmla="*/ 6 h 80"/>
                              <a:gd name="T18" fmla="*/ 12 w 72"/>
                              <a:gd name="T19" fmla="*/ 10 h 80"/>
                              <a:gd name="T20" fmla="*/ 8 w 72"/>
                              <a:gd name="T21" fmla="*/ 14 h 80"/>
                              <a:gd name="T22" fmla="*/ 4 w 72"/>
                              <a:gd name="T23" fmla="*/ 22 h 80"/>
                              <a:gd name="T24" fmla="*/ 2 w 72"/>
                              <a:gd name="T25" fmla="*/ 28 h 80"/>
                              <a:gd name="T26" fmla="*/ 0 w 72"/>
                              <a:gd name="T27" fmla="*/ 36 h 80"/>
                              <a:gd name="T28" fmla="*/ 0 w 72"/>
                              <a:gd name="T29" fmla="*/ 44 h 80"/>
                              <a:gd name="T30" fmla="*/ 2 w 72"/>
                              <a:gd name="T31" fmla="*/ 52 h 80"/>
                              <a:gd name="T32" fmla="*/ 4 w 72"/>
                              <a:gd name="T33" fmla="*/ 60 h 80"/>
                              <a:gd name="T34" fmla="*/ 8 w 72"/>
                              <a:gd name="T35" fmla="*/ 66 h 80"/>
                              <a:gd name="T36" fmla="*/ 12 w 72"/>
                              <a:gd name="T37" fmla="*/ 72 h 80"/>
                              <a:gd name="T38" fmla="*/ 20 w 72"/>
                              <a:gd name="T39" fmla="*/ 76 h 80"/>
                              <a:gd name="T40" fmla="*/ 27 w 72"/>
                              <a:gd name="T41" fmla="*/ 78 h 80"/>
                              <a:gd name="T42" fmla="*/ 33 w 72"/>
                              <a:gd name="T43" fmla="*/ 80 h 80"/>
                              <a:gd name="T44" fmla="*/ 41 w 72"/>
                              <a:gd name="T45" fmla="*/ 80 h 80"/>
                              <a:gd name="T46" fmla="*/ 49 w 72"/>
                              <a:gd name="T47" fmla="*/ 78 h 80"/>
                              <a:gd name="T48" fmla="*/ 54 w 72"/>
                              <a:gd name="T49" fmla="*/ 74 h 80"/>
                              <a:gd name="T50" fmla="*/ 58 w 72"/>
                              <a:gd name="T51" fmla="*/ 70 h 80"/>
                              <a:gd name="T52" fmla="*/ 64 w 72"/>
                              <a:gd name="T53" fmla="*/ 64 h 80"/>
                              <a:gd name="T54" fmla="*/ 68 w 72"/>
                              <a:gd name="T55" fmla="*/ 58 h 80"/>
                              <a:gd name="T56" fmla="*/ 70 w 72"/>
                              <a:gd name="T57" fmla="*/ 50 h 80"/>
                              <a:gd name="T58" fmla="*/ 72 w 72"/>
                              <a:gd name="T59" fmla="*/ 42 h 80"/>
                              <a:gd name="T60" fmla="*/ 72 w 72"/>
                              <a:gd name="T61" fmla="*/ 34 h 80"/>
                              <a:gd name="T62" fmla="*/ 70 w 72"/>
                              <a:gd name="T63" fmla="*/ 26 h 80"/>
                              <a:gd name="T64" fmla="*/ 66 w 72"/>
                              <a:gd name="T65" fmla="*/ 20 h 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2" h="80">
                                <a:moveTo>
                                  <a:pt x="66" y="20"/>
                                </a:moveTo>
                                <a:lnTo>
                                  <a:pt x="64" y="14"/>
                                </a:lnTo>
                                <a:lnTo>
                                  <a:pt x="58" y="8"/>
                                </a:lnTo>
                                <a:lnTo>
                                  <a:pt x="52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0"/>
                                </a:lnTo>
                                <a:lnTo>
                                  <a:pt x="31" y="0"/>
                                </a:lnTo>
                                <a:lnTo>
                                  <a:pt x="25" y="2"/>
                                </a:lnTo>
                                <a:lnTo>
                                  <a:pt x="18" y="6"/>
                                </a:lnTo>
                                <a:lnTo>
                                  <a:pt x="12" y="10"/>
                                </a:lnTo>
                                <a:lnTo>
                                  <a:pt x="8" y="14"/>
                                </a:lnTo>
                                <a:lnTo>
                                  <a:pt x="4" y="22"/>
                                </a:lnTo>
                                <a:lnTo>
                                  <a:pt x="2" y="28"/>
                                </a:lnTo>
                                <a:lnTo>
                                  <a:pt x="0" y="36"/>
                                </a:lnTo>
                                <a:lnTo>
                                  <a:pt x="0" y="44"/>
                                </a:lnTo>
                                <a:lnTo>
                                  <a:pt x="2" y="52"/>
                                </a:lnTo>
                                <a:lnTo>
                                  <a:pt x="4" y="60"/>
                                </a:lnTo>
                                <a:lnTo>
                                  <a:pt x="8" y="66"/>
                                </a:lnTo>
                                <a:lnTo>
                                  <a:pt x="12" y="72"/>
                                </a:lnTo>
                                <a:lnTo>
                                  <a:pt x="20" y="76"/>
                                </a:lnTo>
                                <a:lnTo>
                                  <a:pt x="27" y="78"/>
                                </a:lnTo>
                                <a:lnTo>
                                  <a:pt x="33" y="80"/>
                                </a:lnTo>
                                <a:lnTo>
                                  <a:pt x="41" y="80"/>
                                </a:lnTo>
                                <a:lnTo>
                                  <a:pt x="49" y="78"/>
                                </a:lnTo>
                                <a:lnTo>
                                  <a:pt x="54" y="74"/>
                                </a:lnTo>
                                <a:lnTo>
                                  <a:pt x="58" y="70"/>
                                </a:lnTo>
                                <a:lnTo>
                                  <a:pt x="64" y="64"/>
                                </a:lnTo>
                                <a:lnTo>
                                  <a:pt x="68" y="58"/>
                                </a:lnTo>
                                <a:lnTo>
                                  <a:pt x="70" y="50"/>
                                </a:lnTo>
                                <a:lnTo>
                                  <a:pt x="72" y="42"/>
                                </a:lnTo>
                                <a:lnTo>
                                  <a:pt x="72" y="34"/>
                                </a:lnTo>
                                <a:lnTo>
                                  <a:pt x="70" y="26"/>
                                </a:lnTo>
                                <a:lnTo>
                                  <a:pt x="66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47" name="Freeform 432"/>
                        <wps:cNvSpPr>
                          <a:spLocks/>
                        </wps:cNvSpPr>
                        <wps:spPr bwMode="auto">
                          <a:xfrm>
                            <a:off x="0" y="2171331"/>
                            <a:ext cx="1151082" cy="226929"/>
                          </a:xfrm>
                          <a:custGeom>
                            <a:avLst/>
                            <a:gdLst>
                              <a:gd name="T0" fmla="*/ 52 w 719"/>
                              <a:gd name="T1" fmla="*/ 65 h 143"/>
                              <a:gd name="T2" fmla="*/ 88 w 719"/>
                              <a:gd name="T3" fmla="*/ 57 h 143"/>
                              <a:gd name="T4" fmla="*/ 124 w 719"/>
                              <a:gd name="T5" fmla="*/ 50 h 143"/>
                              <a:gd name="T6" fmla="*/ 160 w 719"/>
                              <a:gd name="T7" fmla="*/ 46 h 143"/>
                              <a:gd name="T8" fmla="*/ 196 w 719"/>
                              <a:gd name="T9" fmla="*/ 44 h 143"/>
                              <a:gd name="T10" fmla="*/ 234 w 719"/>
                              <a:gd name="T11" fmla="*/ 42 h 143"/>
                              <a:gd name="T12" fmla="*/ 270 w 719"/>
                              <a:gd name="T13" fmla="*/ 42 h 143"/>
                              <a:gd name="T14" fmla="*/ 305 w 719"/>
                              <a:gd name="T15" fmla="*/ 44 h 143"/>
                              <a:gd name="T16" fmla="*/ 340 w 719"/>
                              <a:gd name="T17" fmla="*/ 46 h 143"/>
                              <a:gd name="T18" fmla="*/ 374 w 719"/>
                              <a:gd name="T19" fmla="*/ 50 h 143"/>
                              <a:gd name="T20" fmla="*/ 408 w 719"/>
                              <a:gd name="T21" fmla="*/ 53 h 143"/>
                              <a:gd name="T22" fmla="*/ 440 w 719"/>
                              <a:gd name="T23" fmla="*/ 59 h 143"/>
                              <a:gd name="T24" fmla="*/ 472 w 719"/>
                              <a:gd name="T25" fmla="*/ 65 h 143"/>
                              <a:gd name="T26" fmla="*/ 501 w 719"/>
                              <a:gd name="T27" fmla="*/ 73 h 143"/>
                              <a:gd name="T28" fmla="*/ 529 w 719"/>
                              <a:gd name="T29" fmla="*/ 79 h 143"/>
                              <a:gd name="T30" fmla="*/ 557 w 719"/>
                              <a:gd name="T31" fmla="*/ 87 h 143"/>
                              <a:gd name="T32" fmla="*/ 583 w 719"/>
                              <a:gd name="T33" fmla="*/ 95 h 143"/>
                              <a:gd name="T34" fmla="*/ 608 w 719"/>
                              <a:gd name="T35" fmla="*/ 101 h 143"/>
                              <a:gd name="T36" fmla="*/ 630 w 719"/>
                              <a:gd name="T37" fmla="*/ 109 h 143"/>
                              <a:gd name="T38" fmla="*/ 650 w 719"/>
                              <a:gd name="T39" fmla="*/ 115 h 143"/>
                              <a:gd name="T40" fmla="*/ 668 w 719"/>
                              <a:gd name="T41" fmla="*/ 121 h 143"/>
                              <a:gd name="T42" fmla="*/ 681 w 719"/>
                              <a:gd name="T43" fmla="*/ 127 h 143"/>
                              <a:gd name="T44" fmla="*/ 695 w 719"/>
                              <a:gd name="T45" fmla="*/ 133 h 143"/>
                              <a:gd name="T46" fmla="*/ 705 w 719"/>
                              <a:gd name="T47" fmla="*/ 137 h 143"/>
                              <a:gd name="T48" fmla="*/ 713 w 719"/>
                              <a:gd name="T49" fmla="*/ 139 h 143"/>
                              <a:gd name="T50" fmla="*/ 717 w 719"/>
                              <a:gd name="T51" fmla="*/ 141 h 143"/>
                              <a:gd name="T52" fmla="*/ 719 w 719"/>
                              <a:gd name="T53" fmla="*/ 143 h 143"/>
                              <a:gd name="T54" fmla="*/ 691 w 719"/>
                              <a:gd name="T55" fmla="*/ 121 h 143"/>
                              <a:gd name="T56" fmla="*/ 662 w 719"/>
                              <a:gd name="T57" fmla="*/ 101 h 143"/>
                              <a:gd name="T58" fmla="*/ 630 w 719"/>
                              <a:gd name="T59" fmla="*/ 85 h 143"/>
                              <a:gd name="T60" fmla="*/ 599 w 719"/>
                              <a:gd name="T61" fmla="*/ 69 h 143"/>
                              <a:gd name="T62" fmla="*/ 567 w 719"/>
                              <a:gd name="T63" fmla="*/ 55 h 143"/>
                              <a:gd name="T64" fmla="*/ 535 w 719"/>
                              <a:gd name="T65" fmla="*/ 44 h 143"/>
                              <a:gd name="T66" fmla="*/ 503 w 719"/>
                              <a:gd name="T67" fmla="*/ 34 h 143"/>
                              <a:gd name="T68" fmla="*/ 472 w 719"/>
                              <a:gd name="T69" fmla="*/ 26 h 143"/>
                              <a:gd name="T70" fmla="*/ 440 w 719"/>
                              <a:gd name="T71" fmla="*/ 18 h 143"/>
                              <a:gd name="T72" fmla="*/ 406 w 719"/>
                              <a:gd name="T73" fmla="*/ 12 h 143"/>
                              <a:gd name="T74" fmla="*/ 376 w 719"/>
                              <a:gd name="T75" fmla="*/ 6 h 143"/>
                              <a:gd name="T76" fmla="*/ 342 w 719"/>
                              <a:gd name="T77" fmla="*/ 4 h 143"/>
                              <a:gd name="T78" fmla="*/ 311 w 719"/>
                              <a:gd name="T79" fmla="*/ 0 h 143"/>
                              <a:gd name="T80" fmla="*/ 280 w 719"/>
                              <a:gd name="T81" fmla="*/ 0 h 143"/>
                              <a:gd name="T82" fmla="*/ 250 w 719"/>
                              <a:gd name="T83" fmla="*/ 0 h 143"/>
                              <a:gd name="T84" fmla="*/ 218 w 719"/>
                              <a:gd name="T85" fmla="*/ 0 h 143"/>
                              <a:gd name="T86" fmla="*/ 190 w 719"/>
                              <a:gd name="T87" fmla="*/ 0 h 143"/>
                              <a:gd name="T88" fmla="*/ 160 w 719"/>
                              <a:gd name="T89" fmla="*/ 2 h 143"/>
                              <a:gd name="T90" fmla="*/ 134 w 719"/>
                              <a:gd name="T91" fmla="*/ 6 h 143"/>
                              <a:gd name="T92" fmla="*/ 106 w 719"/>
                              <a:gd name="T93" fmla="*/ 8 h 143"/>
                              <a:gd name="T94" fmla="*/ 81 w 719"/>
                              <a:gd name="T95" fmla="*/ 12 h 143"/>
                              <a:gd name="T96" fmla="*/ 57 w 719"/>
                              <a:gd name="T97" fmla="*/ 16 h 143"/>
                              <a:gd name="T98" fmla="*/ 34 w 719"/>
                              <a:gd name="T99" fmla="*/ 22 h 143"/>
                              <a:gd name="T100" fmla="*/ 12 w 719"/>
                              <a:gd name="T101" fmla="*/ 26 h 143"/>
                              <a:gd name="T102" fmla="*/ 0 w 719"/>
                              <a:gd name="T103" fmla="*/ 30 h 143"/>
                              <a:gd name="T104" fmla="*/ 0 w 719"/>
                              <a:gd name="T105" fmla="*/ 81 h 143"/>
                              <a:gd name="T106" fmla="*/ 16 w 719"/>
                              <a:gd name="T107" fmla="*/ 75 h 143"/>
                              <a:gd name="T108" fmla="*/ 52 w 719"/>
                              <a:gd name="T109" fmla="*/ 65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719" h="143">
                                <a:moveTo>
                                  <a:pt x="52" y="65"/>
                                </a:moveTo>
                                <a:lnTo>
                                  <a:pt x="88" y="57"/>
                                </a:lnTo>
                                <a:lnTo>
                                  <a:pt x="124" y="50"/>
                                </a:lnTo>
                                <a:lnTo>
                                  <a:pt x="160" y="46"/>
                                </a:lnTo>
                                <a:lnTo>
                                  <a:pt x="196" y="44"/>
                                </a:lnTo>
                                <a:lnTo>
                                  <a:pt x="234" y="42"/>
                                </a:lnTo>
                                <a:lnTo>
                                  <a:pt x="270" y="42"/>
                                </a:lnTo>
                                <a:lnTo>
                                  <a:pt x="305" y="44"/>
                                </a:lnTo>
                                <a:lnTo>
                                  <a:pt x="340" y="46"/>
                                </a:lnTo>
                                <a:lnTo>
                                  <a:pt x="374" y="50"/>
                                </a:lnTo>
                                <a:lnTo>
                                  <a:pt x="408" y="53"/>
                                </a:lnTo>
                                <a:lnTo>
                                  <a:pt x="440" y="59"/>
                                </a:lnTo>
                                <a:lnTo>
                                  <a:pt x="472" y="65"/>
                                </a:lnTo>
                                <a:lnTo>
                                  <a:pt x="501" y="73"/>
                                </a:lnTo>
                                <a:lnTo>
                                  <a:pt x="529" y="79"/>
                                </a:lnTo>
                                <a:lnTo>
                                  <a:pt x="557" y="87"/>
                                </a:lnTo>
                                <a:lnTo>
                                  <a:pt x="583" y="95"/>
                                </a:lnTo>
                                <a:lnTo>
                                  <a:pt x="608" y="101"/>
                                </a:lnTo>
                                <a:lnTo>
                                  <a:pt x="630" y="109"/>
                                </a:lnTo>
                                <a:lnTo>
                                  <a:pt x="650" y="115"/>
                                </a:lnTo>
                                <a:lnTo>
                                  <a:pt x="668" y="121"/>
                                </a:lnTo>
                                <a:lnTo>
                                  <a:pt x="681" y="127"/>
                                </a:lnTo>
                                <a:lnTo>
                                  <a:pt x="695" y="133"/>
                                </a:lnTo>
                                <a:lnTo>
                                  <a:pt x="705" y="137"/>
                                </a:lnTo>
                                <a:lnTo>
                                  <a:pt x="713" y="139"/>
                                </a:lnTo>
                                <a:lnTo>
                                  <a:pt x="717" y="141"/>
                                </a:lnTo>
                                <a:lnTo>
                                  <a:pt x="719" y="143"/>
                                </a:lnTo>
                                <a:lnTo>
                                  <a:pt x="691" y="121"/>
                                </a:lnTo>
                                <a:lnTo>
                                  <a:pt x="662" y="101"/>
                                </a:lnTo>
                                <a:lnTo>
                                  <a:pt x="630" y="85"/>
                                </a:lnTo>
                                <a:lnTo>
                                  <a:pt x="599" y="69"/>
                                </a:lnTo>
                                <a:lnTo>
                                  <a:pt x="567" y="55"/>
                                </a:lnTo>
                                <a:lnTo>
                                  <a:pt x="535" y="44"/>
                                </a:lnTo>
                                <a:lnTo>
                                  <a:pt x="503" y="34"/>
                                </a:lnTo>
                                <a:lnTo>
                                  <a:pt x="472" y="26"/>
                                </a:lnTo>
                                <a:lnTo>
                                  <a:pt x="440" y="18"/>
                                </a:lnTo>
                                <a:lnTo>
                                  <a:pt x="406" y="12"/>
                                </a:lnTo>
                                <a:lnTo>
                                  <a:pt x="376" y="6"/>
                                </a:lnTo>
                                <a:lnTo>
                                  <a:pt x="342" y="4"/>
                                </a:lnTo>
                                <a:lnTo>
                                  <a:pt x="311" y="0"/>
                                </a:lnTo>
                                <a:lnTo>
                                  <a:pt x="280" y="0"/>
                                </a:lnTo>
                                <a:lnTo>
                                  <a:pt x="250" y="0"/>
                                </a:lnTo>
                                <a:lnTo>
                                  <a:pt x="218" y="0"/>
                                </a:lnTo>
                                <a:lnTo>
                                  <a:pt x="190" y="0"/>
                                </a:lnTo>
                                <a:lnTo>
                                  <a:pt x="160" y="2"/>
                                </a:lnTo>
                                <a:lnTo>
                                  <a:pt x="134" y="6"/>
                                </a:lnTo>
                                <a:lnTo>
                                  <a:pt x="106" y="8"/>
                                </a:lnTo>
                                <a:lnTo>
                                  <a:pt x="81" y="12"/>
                                </a:lnTo>
                                <a:lnTo>
                                  <a:pt x="57" y="16"/>
                                </a:lnTo>
                                <a:lnTo>
                                  <a:pt x="34" y="22"/>
                                </a:lnTo>
                                <a:lnTo>
                                  <a:pt x="12" y="26"/>
                                </a:lnTo>
                                <a:lnTo>
                                  <a:pt x="0" y="30"/>
                                </a:lnTo>
                                <a:lnTo>
                                  <a:pt x="0" y="81"/>
                                </a:lnTo>
                                <a:lnTo>
                                  <a:pt x="16" y="75"/>
                                </a:lnTo>
                                <a:lnTo>
                                  <a:pt x="52" y="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48" name="Freeform 433"/>
                        <wps:cNvSpPr>
                          <a:spLocks/>
                        </wps:cNvSpPr>
                        <wps:spPr bwMode="auto">
                          <a:xfrm>
                            <a:off x="1009650" y="1514475"/>
                            <a:ext cx="17465" cy="19043"/>
                          </a:xfrm>
                          <a:custGeom>
                            <a:avLst/>
                            <a:gdLst>
                              <a:gd name="T0" fmla="*/ 9 w 11"/>
                              <a:gd name="T1" fmla="*/ 0 h 12"/>
                              <a:gd name="T2" fmla="*/ 5 w 11"/>
                              <a:gd name="T3" fmla="*/ 0 h 12"/>
                              <a:gd name="T4" fmla="*/ 2 w 11"/>
                              <a:gd name="T5" fmla="*/ 0 h 12"/>
                              <a:gd name="T6" fmla="*/ 0 w 11"/>
                              <a:gd name="T7" fmla="*/ 2 h 12"/>
                              <a:gd name="T8" fmla="*/ 0 w 11"/>
                              <a:gd name="T9" fmla="*/ 4 h 12"/>
                              <a:gd name="T10" fmla="*/ 0 w 11"/>
                              <a:gd name="T11" fmla="*/ 6 h 12"/>
                              <a:gd name="T12" fmla="*/ 0 w 11"/>
                              <a:gd name="T13" fmla="*/ 8 h 12"/>
                              <a:gd name="T14" fmla="*/ 0 w 11"/>
                              <a:gd name="T15" fmla="*/ 10 h 12"/>
                              <a:gd name="T16" fmla="*/ 2 w 11"/>
                              <a:gd name="T17" fmla="*/ 12 h 12"/>
                              <a:gd name="T18" fmla="*/ 5 w 11"/>
                              <a:gd name="T19" fmla="*/ 12 h 12"/>
                              <a:gd name="T20" fmla="*/ 9 w 11"/>
                              <a:gd name="T21" fmla="*/ 12 h 12"/>
                              <a:gd name="T22" fmla="*/ 11 w 11"/>
                              <a:gd name="T23" fmla="*/ 10 h 12"/>
                              <a:gd name="T24" fmla="*/ 11 w 11"/>
                              <a:gd name="T25" fmla="*/ 8 h 12"/>
                              <a:gd name="T26" fmla="*/ 11 w 11"/>
                              <a:gd name="T27" fmla="*/ 6 h 12"/>
                              <a:gd name="T28" fmla="*/ 11 w 11"/>
                              <a:gd name="T29" fmla="*/ 4 h 12"/>
                              <a:gd name="T30" fmla="*/ 11 w 11"/>
                              <a:gd name="T31" fmla="*/ 2 h 12"/>
                              <a:gd name="T32" fmla="*/ 9 w 11"/>
                              <a:gd name="T33" fmla="*/ 0 h 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1" h="12">
                                <a:moveTo>
                                  <a:pt x="9" y="0"/>
                                </a:moveTo>
                                <a:lnTo>
                                  <a:pt x="5" y="0"/>
                                </a:lnTo>
                                <a:lnTo>
                                  <a:pt x="2" y="0"/>
                                </a:lnTo>
                                <a:lnTo>
                                  <a:pt x="0" y="2"/>
                                </a:lnTo>
                                <a:lnTo>
                                  <a:pt x="0" y="4"/>
                                </a:lnTo>
                                <a:lnTo>
                                  <a:pt x="0" y="6"/>
                                </a:lnTo>
                                <a:lnTo>
                                  <a:pt x="0" y="8"/>
                                </a:lnTo>
                                <a:lnTo>
                                  <a:pt x="0" y="10"/>
                                </a:lnTo>
                                <a:lnTo>
                                  <a:pt x="2" y="12"/>
                                </a:lnTo>
                                <a:lnTo>
                                  <a:pt x="5" y="12"/>
                                </a:lnTo>
                                <a:lnTo>
                                  <a:pt x="9" y="12"/>
                                </a:lnTo>
                                <a:lnTo>
                                  <a:pt x="11" y="10"/>
                                </a:lnTo>
                                <a:lnTo>
                                  <a:pt x="11" y="8"/>
                                </a:lnTo>
                                <a:lnTo>
                                  <a:pt x="11" y="6"/>
                                </a:lnTo>
                                <a:lnTo>
                                  <a:pt x="11" y="4"/>
                                </a:lnTo>
                                <a:lnTo>
                                  <a:pt x="11" y="2"/>
                                </a:lnTo>
                                <a:lnTo>
                                  <a:pt x="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49" name="Freeform 434"/>
                        <wps:cNvSpPr>
                          <a:spLocks/>
                        </wps:cNvSpPr>
                        <wps:spPr bwMode="auto">
                          <a:xfrm>
                            <a:off x="876300" y="1171575"/>
                            <a:ext cx="47632" cy="49194"/>
                          </a:xfrm>
                          <a:custGeom>
                            <a:avLst/>
                            <a:gdLst>
                              <a:gd name="T0" fmla="*/ 26 w 30"/>
                              <a:gd name="T1" fmla="*/ 6 h 31"/>
                              <a:gd name="T2" fmla="*/ 20 w 30"/>
                              <a:gd name="T3" fmla="*/ 2 h 31"/>
                              <a:gd name="T4" fmla="*/ 14 w 30"/>
                              <a:gd name="T5" fmla="*/ 0 h 31"/>
                              <a:gd name="T6" fmla="*/ 9 w 30"/>
                              <a:gd name="T7" fmla="*/ 2 h 31"/>
                              <a:gd name="T8" fmla="*/ 5 w 30"/>
                              <a:gd name="T9" fmla="*/ 6 h 31"/>
                              <a:gd name="T10" fmla="*/ 3 w 30"/>
                              <a:gd name="T11" fmla="*/ 9 h 31"/>
                              <a:gd name="T12" fmla="*/ 0 w 30"/>
                              <a:gd name="T13" fmla="*/ 15 h 31"/>
                              <a:gd name="T14" fmla="*/ 3 w 30"/>
                              <a:gd name="T15" fmla="*/ 21 h 31"/>
                              <a:gd name="T16" fmla="*/ 5 w 30"/>
                              <a:gd name="T17" fmla="*/ 27 h 31"/>
                              <a:gd name="T18" fmla="*/ 9 w 30"/>
                              <a:gd name="T19" fmla="*/ 31 h 31"/>
                              <a:gd name="T20" fmla="*/ 14 w 30"/>
                              <a:gd name="T21" fmla="*/ 31 h 31"/>
                              <a:gd name="T22" fmla="*/ 20 w 30"/>
                              <a:gd name="T23" fmla="*/ 31 h 31"/>
                              <a:gd name="T24" fmla="*/ 26 w 30"/>
                              <a:gd name="T25" fmla="*/ 27 h 31"/>
                              <a:gd name="T26" fmla="*/ 28 w 30"/>
                              <a:gd name="T27" fmla="*/ 21 h 31"/>
                              <a:gd name="T28" fmla="*/ 30 w 30"/>
                              <a:gd name="T29" fmla="*/ 15 h 31"/>
                              <a:gd name="T30" fmla="*/ 28 w 30"/>
                              <a:gd name="T31" fmla="*/ 9 h 31"/>
                              <a:gd name="T32" fmla="*/ 26 w 30"/>
                              <a:gd name="T33" fmla="*/ 6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0" h="31">
                                <a:moveTo>
                                  <a:pt x="26" y="6"/>
                                </a:moveTo>
                                <a:lnTo>
                                  <a:pt x="20" y="2"/>
                                </a:lnTo>
                                <a:lnTo>
                                  <a:pt x="14" y="0"/>
                                </a:lnTo>
                                <a:lnTo>
                                  <a:pt x="9" y="2"/>
                                </a:lnTo>
                                <a:lnTo>
                                  <a:pt x="5" y="6"/>
                                </a:lnTo>
                                <a:lnTo>
                                  <a:pt x="3" y="9"/>
                                </a:lnTo>
                                <a:lnTo>
                                  <a:pt x="0" y="15"/>
                                </a:lnTo>
                                <a:lnTo>
                                  <a:pt x="3" y="21"/>
                                </a:lnTo>
                                <a:lnTo>
                                  <a:pt x="5" y="27"/>
                                </a:lnTo>
                                <a:lnTo>
                                  <a:pt x="9" y="31"/>
                                </a:lnTo>
                                <a:lnTo>
                                  <a:pt x="14" y="31"/>
                                </a:lnTo>
                                <a:lnTo>
                                  <a:pt x="20" y="31"/>
                                </a:lnTo>
                                <a:lnTo>
                                  <a:pt x="26" y="27"/>
                                </a:lnTo>
                                <a:lnTo>
                                  <a:pt x="28" y="21"/>
                                </a:lnTo>
                                <a:lnTo>
                                  <a:pt x="30" y="15"/>
                                </a:lnTo>
                                <a:lnTo>
                                  <a:pt x="28" y="9"/>
                                </a:lnTo>
                                <a:lnTo>
                                  <a:pt x="26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50" name="Freeform 435"/>
                        <wps:cNvSpPr>
                          <a:spLocks/>
                        </wps:cNvSpPr>
                        <wps:spPr bwMode="auto">
                          <a:xfrm>
                            <a:off x="533400" y="1304925"/>
                            <a:ext cx="44456" cy="47607"/>
                          </a:xfrm>
                          <a:custGeom>
                            <a:avLst/>
                            <a:gdLst>
                              <a:gd name="T0" fmla="*/ 24 w 28"/>
                              <a:gd name="T1" fmla="*/ 4 h 30"/>
                              <a:gd name="T2" fmla="*/ 20 w 28"/>
                              <a:gd name="T3" fmla="*/ 0 h 30"/>
                              <a:gd name="T4" fmla="*/ 14 w 28"/>
                              <a:gd name="T5" fmla="*/ 0 h 30"/>
                              <a:gd name="T6" fmla="*/ 8 w 28"/>
                              <a:gd name="T7" fmla="*/ 0 h 30"/>
                              <a:gd name="T8" fmla="*/ 4 w 28"/>
                              <a:gd name="T9" fmla="*/ 4 h 30"/>
                              <a:gd name="T10" fmla="*/ 0 w 28"/>
                              <a:gd name="T11" fmla="*/ 8 h 30"/>
                              <a:gd name="T12" fmla="*/ 0 w 28"/>
                              <a:gd name="T13" fmla="*/ 16 h 30"/>
                              <a:gd name="T14" fmla="*/ 0 w 28"/>
                              <a:gd name="T15" fmla="*/ 22 h 30"/>
                              <a:gd name="T16" fmla="*/ 4 w 28"/>
                              <a:gd name="T17" fmla="*/ 26 h 30"/>
                              <a:gd name="T18" fmla="*/ 8 w 28"/>
                              <a:gd name="T19" fmla="*/ 30 h 30"/>
                              <a:gd name="T20" fmla="*/ 14 w 28"/>
                              <a:gd name="T21" fmla="*/ 30 h 30"/>
                              <a:gd name="T22" fmla="*/ 20 w 28"/>
                              <a:gd name="T23" fmla="*/ 30 h 30"/>
                              <a:gd name="T24" fmla="*/ 24 w 28"/>
                              <a:gd name="T25" fmla="*/ 26 h 30"/>
                              <a:gd name="T26" fmla="*/ 26 w 28"/>
                              <a:gd name="T27" fmla="*/ 22 h 30"/>
                              <a:gd name="T28" fmla="*/ 28 w 28"/>
                              <a:gd name="T29" fmla="*/ 16 h 30"/>
                              <a:gd name="T30" fmla="*/ 26 w 28"/>
                              <a:gd name="T31" fmla="*/ 8 h 30"/>
                              <a:gd name="T32" fmla="*/ 24 w 28"/>
                              <a:gd name="T33" fmla="*/ 4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8" h="30">
                                <a:moveTo>
                                  <a:pt x="24" y="4"/>
                                </a:moveTo>
                                <a:lnTo>
                                  <a:pt x="20" y="0"/>
                                </a:lnTo>
                                <a:lnTo>
                                  <a:pt x="14" y="0"/>
                                </a:lnTo>
                                <a:lnTo>
                                  <a:pt x="8" y="0"/>
                                </a:lnTo>
                                <a:lnTo>
                                  <a:pt x="4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6"/>
                                </a:lnTo>
                                <a:lnTo>
                                  <a:pt x="0" y="22"/>
                                </a:lnTo>
                                <a:lnTo>
                                  <a:pt x="4" y="26"/>
                                </a:lnTo>
                                <a:lnTo>
                                  <a:pt x="8" y="30"/>
                                </a:lnTo>
                                <a:lnTo>
                                  <a:pt x="14" y="30"/>
                                </a:lnTo>
                                <a:lnTo>
                                  <a:pt x="20" y="30"/>
                                </a:lnTo>
                                <a:lnTo>
                                  <a:pt x="24" y="26"/>
                                </a:lnTo>
                                <a:lnTo>
                                  <a:pt x="26" y="22"/>
                                </a:lnTo>
                                <a:lnTo>
                                  <a:pt x="28" y="16"/>
                                </a:lnTo>
                                <a:lnTo>
                                  <a:pt x="26" y="8"/>
                                </a:lnTo>
                                <a:lnTo>
                                  <a:pt x="24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51" name="Freeform 436"/>
                        <wps:cNvSpPr>
                          <a:spLocks/>
                        </wps:cNvSpPr>
                        <wps:spPr bwMode="auto">
                          <a:xfrm>
                            <a:off x="1162050" y="1647825"/>
                            <a:ext cx="69860" cy="77759"/>
                          </a:xfrm>
                          <a:custGeom>
                            <a:avLst/>
                            <a:gdLst>
                              <a:gd name="T0" fmla="*/ 38 w 44"/>
                              <a:gd name="T1" fmla="*/ 8 h 49"/>
                              <a:gd name="T2" fmla="*/ 32 w 44"/>
                              <a:gd name="T3" fmla="*/ 2 h 49"/>
                              <a:gd name="T4" fmla="*/ 22 w 44"/>
                              <a:gd name="T5" fmla="*/ 0 h 49"/>
                              <a:gd name="T6" fmla="*/ 14 w 44"/>
                              <a:gd name="T7" fmla="*/ 2 h 49"/>
                              <a:gd name="T8" fmla="*/ 8 w 44"/>
                              <a:gd name="T9" fmla="*/ 8 h 49"/>
                              <a:gd name="T10" fmla="*/ 2 w 44"/>
                              <a:gd name="T11" fmla="*/ 16 h 49"/>
                              <a:gd name="T12" fmla="*/ 0 w 44"/>
                              <a:gd name="T13" fmla="*/ 26 h 49"/>
                              <a:gd name="T14" fmla="*/ 2 w 44"/>
                              <a:gd name="T15" fmla="*/ 34 h 49"/>
                              <a:gd name="T16" fmla="*/ 8 w 44"/>
                              <a:gd name="T17" fmla="*/ 42 h 49"/>
                              <a:gd name="T18" fmla="*/ 14 w 44"/>
                              <a:gd name="T19" fmla="*/ 47 h 49"/>
                              <a:gd name="T20" fmla="*/ 22 w 44"/>
                              <a:gd name="T21" fmla="*/ 49 h 49"/>
                              <a:gd name="T22" fmla="*/ 32 w 44"/>
                              <a:gd name="T23" fmla="*/ 47 h 49"/>
                              <a:gd name="T24" fmla="*/ 38 w 44"/>
                              <a:gd name="T25" fmla="*/ 42 h 49"/>
                              <a:gd name="T26" fmla="*/ 42 w 44"/>
                              <a:gd name="T27" fmla="*/ 34 h 49"/>
                              <a:gd name="T28" fmla="*/ 44 w 44"/>
                              <a:gd name="T29" fmla="*/ 26 h 49"/>
                              <a:gd name="T30" fmla="*/ 42 w 44"/>
                              <a:gd name="T31" fmla="*/ 16 h 49"/>
                              <a:gd name="T32" fmla="*/ 38 w 44"/>
                              <a:gd name="T33" fmla="*/ 8 h 4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44" h="49">
                                <a:moveTo>
                                  <a:pt x="38" y="8"/>
                                </a:moveTo>
                                <a:lnTo>
                                  <a:pt x="32" y="2"/>
                                </a:lnTo>
                                <a:lnTo>
                                  <a:pt x="22" y="0"/>
                                </a:lnTo>
                                <a:lnTo>
                                  <a:pt x="14" y="2"/>
                                </a:lnTo>
                                <a:lnTo>
                                  <a:pt x="8" y="8"/>
                                </a:lnTo>
                                <a:lnTo>
                                  <a:pt x="2" y="16"/>
                                </a:lnTo>
                                <a:lnTo>
                                  <a:pt x="0" y="26"/>
                                </a:lnTo>
                                <a:lnTo>
                                  <a:pt x="2" y="34"/>
                                </a:lnTo>
                                <a:lnTo>
                                  <a:pt x="8" y="42"/>
                                </a:lnTo>
                                <a:lnTo>
                                  <a:pt x="14" y="47"/>
                                </a:lnTo>
                                <a:lnTo>
                                  <a:pt x="22" y="49"/>
                                </a:lnTo>
                                <a:lnTo>
                                  <a:pt x="32" y="47"/>
                                </a:lnTo>
                                <a:lnTo>
                                  <a:pt x="38" y="42"/>
                                </a:lnTo>
                                <a:lnTo>
                                  <a:pt x="42" y="34"/>
                                </a:lnTo>
                                <a:lnTo>
                                  <a:pt x="44" y="26"/>
                                </a:lnTo>
                                <a:lnTo>
                                  <a:pt x="42" y="16"/>
                                </a:lnTo>
                                <a:lnTo>
                                  <a:pt x="38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52" name="Freeform 437"/>
                        <wps:cNvSpPr>
                          <a:spLocks/>
                        </wps:cNvSpPr>
                        <wps:spPr bwMode="auto">
                          <a:xfrm>
                            <a:off x="1409700" y="1400175"/>
                            <a:ext cx="57158" cy="60303"/>
                          </a:xfrm>
                          <a:custGeom>
                            <a:avLst/>
                            <a:gdLst>
                              <a:gd name="T0" fmla="*/ 32 w 36"/>
                              <a:gd name="T1" fmla="*/ 4 h 38"/>
                              <a:gd name="T2" fmla="*/ 26 w 36"/>
                              <a:gd name="T3" fmla="*/ 0 h 38"/>
                              <a:gd name="T4" fmla="*/ 18 w 36"/>
                              <a:gd name="T5" fmla="*/ 0 h 38"/>
                              <a:gd name="T6" fmla="*/ 12 w 36"/>
                              <a:gd name="T7" fmla="*/ 0 h 38"/>
                              <a:gd name="T8" fmla="*/ 6 w 36"/>
                              <a:gd name="T9" fmla="*/ 4 h 38"/>
                              <a:gd name="T10" fmla="*/ 2 w 36"/>
                              <a:gd name="T11" fmla="*/ 12 h 38"/>
                              <a:gd name="T12" fmla="*/ 0 w 36"/>
                              <a:gd name="T13" fmla="*/ 18 h 38"/>
                              <a:gd name="T14" fmla="*/ 2 w 36"/>
                              <a:gd name="T15" fmla="*/ 26 h 38"/>
                              <a:gd name="T16" fmla="*/ 6 w 36"/>
                              <a:gd name="T17" fmla="*/ 32 h 38"/>
                              <a:gd name="T18" fmla="*/ 12 w 36"/>
                              <a:gd name="T19" fmla="*/ 36 h 38"/>
                              <a:gd name="T20" fmla="*/ 18 w 36"/>
                              <a:gd name="T21" fmla="*/ 38 h 38"/>
                              <a:gd name="T22" fmla="*/ 26 w 36"/>
                              <a:gd name="T23" fmla="*/ 36 h 38"/>
                              <a:gd name="T24" fmla="*/ 32 w 36"/>
                              <a:gd name="T25" fmla="*/ 32 h 38"/>
                              <a:gd name="T26" fmla="*/ 36 w 36"/>
                              <a:gd name="T27" fmla="*/ 26 h 38"/>
                              <a:gd name="T28" fmla="*/ 36 w 36"/>
                              <a:gd name="T29" fmla="*/ 18 h 38"/>
                              <a:gd name="T30" fmla="*/ 36 w 36"/>
                              <a:gd name="T31" fmla="*/ 12 h 38"/>
                              <a:gd name="T32" fmla="*/ 32 w 36"/>
                              <a:gd name="T33" fmla="*/ 4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32" y="4"/>
                                </a:moveTo>
                                <a:lnTo>
                                  <a:pt x="26" y="0"/>
                                </a:lnTo>
                                <a:lnTo>
                                  <a:pt x="18" y="0"/>
                                </a:lnTo>
                                <a:lnTo>
                                  <a:pt x="12" y="0"/>
                                </a:lnTo>
                                <a:lnTo>
                                  <a:pt x="6" y="4"/>
                                </a:lnTo>
                                <a:lnTo>
                                  <a:pt x="2" y="12"/>
                                </a:lnTo>
                                <a:lnTo>
                                  <a:pt x="0" y="18"/>
                                </a:lnTo>
                                <a:lnTo>
                                  <a:pt x="2" y="26"/>
                                </a:lnTo>
                                <a:lnTo>
                                  <a:pt x="6" y="32"/>
                                </a:lnTo>
                                <a:lnTo>
                                  <a:pt x="12" y="36"/>
                                </a:lnTo>
                                <a:lnTo>
                                  <a:pt x="18" y="38"/>
                                </a:lnTo>
                                <a:lnTo>
                                  <a:pt x="26" y="36"/>
                                </a:lnTo>
                                <a:lnTo>
                                  <a:pt x="32" y="32"/>
                                </a:lnTo>
                                <a:lnTo>
                                  <a:pt x="36" y="26"/>
                                </a:lnTo>
                                <a:lnTo>
                                  <a:pt x="36" y="18"/>
                                </a:lnTo>
                                <a:lnTo>
                                  <a:pt x="36" y="12"/>
                                </a:lnTo>
                                <a:lnTo>
                                  <a:pt x="3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53" name="Freeform 438"/>
                        <wps:cNvSpPr>
                          <a:spLocks/>
                        </wps:cNvSpPr>
                        <wps:spPr bwMode="auto">
                          <a:xfrm>
                            <a:off x="1238250" y="1238250"/>
                            <a:ext cx="41281" cy="44434"/>
                          </a:xfrm>
                          <a:custGeom>
                            <a:avLst/>
                            <a:gdLst>
                              <a:gd name="T0" fmla="*/ 22 w 26"/>
                              <a:gd name="T1" fmla="*/ 4 h 28"/>
                              <a:gd name="T2" fmla="*/ 18 w 26"/>
                              <a:gd name="T3" fmla="*/ 0 h 28"/>
                              <a:gd name="T4" fmla="*/ 12 w 26"/>
                              <a:gd name="T5" fmla="*/ 0 h 28"/>
                              <a:gd name="T6" fmla="*/ 8 w 26"/>
                              <a:gd name="T7" fmla="*/ 0 h 28"/>
                              <a:gd name="T8" fmla="*/ 4 w 26"/>
                              <a:gd name="T9" fmla="*/ 4 h 28"/>
                              <a:gd name="T10" fmla="*/ 2 w 26"/>
                              <a:gd name="T11" fmla="*/ 8 h 28"/>
                              <a:gd name="T12" fmla="*/ 0 w 26"/>
                              <a:gd name="T13" fmla="*/ 14 h 28"/>
                              <a:gd name="T14" fmla="*/ 2 w 26"/>
                              <a:gd name="T15" fmla="*/ 20 h 28"/>
                              <a:gd name="T16" fmla="*/ 4 w 26"/>
                              <a:gd name="T17" fmla="*/ 24 h 28"/>
                              <a:gd name="T18" fmla="*/ 8 w 26"/>
                              <a:gd name="T19" fmla="*/ 26 h 28"/>
                              <a:gd name="T20" fmla="*/ 12 w 26"/>
                              <a:gd name="T21" fmla="*/ 28 h 28"/>
                              <a:gd name="T22" fmla="*/ 18 w 26"/>
                              <a:gd name="T23" fmla="*/ 26 h 28"/>
                              <a:gd name="T24" fmla="*/ 22 w 26"/>
                              <a:gd name="T25" fmla="*/ 24 h 28"/>
                              <a:gd name="T26" fmla="*/ 24 w 26"/>
                              <a:gd name="T27" fmla="*/ 20 h 28"/>
                              <a:gd name="T28" fmla="*/ 26 w 26"/>
                              <a:gd name="T29" fmla="*/ 14 h 28"/>
                              <a:gd name="T30" fmla="*/ 24 w 26"/>
                              <a:gd name="T31" fmla="*/ 8 h 28"/>
                              <a:gd name="T32" fmla="*/ 22 w 26"/>
                              <a:gd name="T33" fmla="*/ 4 h 2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6" h="28">
                                <a:moveTo>
                                  <a:pt x="22" y="4"/>
                                </a:moveTo>
                                <a:lnTo>
                                  <a:pt x="18" y="0"/>
                                </a:lnTo>
                                <a:lnTo>
                                  <a:pt x="12" y="0"/>
                                </a:lnTo>
                                <a:lnTo>
                                  <a:pt x="8" y="0"/>
                                </a:lnTo>
                                <a:lnTo>
                                  <a:pt x="4" y="4"/>
                                </a:lnTo>
                                <a:lnTo>
                                  <a:pt x="2" y="8"/>
                                </a:lnTo>
                                <a:lnTo>
                                  <a:pt x="0" y="14"/>
                                </a:lnTo>
                                <a:lnTo>
                                  <a:pt x="2" y="20"/>
                                </a:lnTo>
                                <a:lnTo>
                                  <a:pt x="4" y="24"/>
                                </a:lnTo>
                                <a:lnTo>
                                  <a:pt x="8" y="26"/>
                                </a:lnTo>
                                <a:lnTo>
                                  <a:pt x="12" y="28"/>
                                </a:lnTo>
                                <a:lnTo>
                                  <a:pt x="18" y="26"/>
                                </a:lnTo>
                                <a:lnTo>
                                  <a:pt x="22" y="24"/>
                                </a:lnTo>
                                <a:lnTo>
                                  <a:pt x="24" y="20"/>
                                </a:lnTo>
                                <a:lnTo>
                                  <a:pt x="26" y="14"/>
                                </a:lnTo>
                                <a:lnTo>
                                  <a:pt x="24" y="8"/>
                                </a:lnTo>
                                <a:lnTo>
                                  <a:pt x="2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54" name="Freeform 439"/>
                        <wps:cNvSpPr>
                          <a:spLocks/>
                        </wps:cNvSpPr>
                        <wps:spPr bwMode="auto">
                          <a:xfrm>
                            <a:off x="1019175" y="1943100"/>
                            <a:ext cx="38105" cy="47607"/>
                          </a:xfrm>
                          <a:custGeom>
                            <a:avLst/>
                            <a:gdLst>
                              <a:gd name="T0" fmla="*/ 22 w 24"/>
                              <a:gd name="T1" fmla="*/ 6 h 30"/>
                              <a:gd name="T2" fmla="*/ 16 w 24"/>
                              <a:gd name="T3" fmla="*/ 2 h 30"/>
                              <a:gd name="T4" fmla="*/ 12 w 24"/>
                              <a:gd name="T5" fmla="*/ 0 h 30"/>
                              <a:gd name="T6" fmla="*/ 6 w 24"/>
                              <a:gd name="T7" fmla="*/ 2 h 30"/>
                              <a:gd name="T8" fmla="*/ 2 w 24"/>
                              <a:gd name="T9" fmla="*/ 6 h 30"/>
                              <a:gd name="T10" fmla="*/ 0 w 24"/>
                              <a:gd name="T11" fmla="*/ 10 h 30"/>
                              <a:gd name="T12" fmla="*/ 0 w 24"/>
                              <a:gd name="T13" fmla="*/ 16 h 30"/>
                              <a:gd name="T14" fmla="*/ 0 w 24"/>
                              <a:gd name="T15" fmla="*/ 20 h 30"/>
                              <a:gd name="T16" fmla="*/ 2 w 24"/>
                              <a:gd name="T17" fmla="*/ 26 h 30"/>
                              <a:gd name="T18" fmla="*/ 6 w 24"/>
                              <a:gd name="T19" fmla="*/ 28 h 30"/>
                              <a:gd name="T20" fmla="*/ 12 w 24"/>
                              <a:gd name="T21" fmla="*/ 30 h 30"/>
                              <a:gd name="T22" fmla="*/ 16 w 24"/>
                              <a:gd name="T23" fmla="*/ 28 h 30"/>
                              <a:gd name="T24" fmla="*/ 22 w 24"/>
                              <a:gd name="T25" fmla="*/ 26 h 30"/>
                              <a:gd name="T26" fmla="*/ 24 w 24"/>
                              <a:gd name="T27" fmla="*/ 20 h 30"/>
                              <a:gd name="T28" fmla="*/ 24 w 24"/>
                              <a:gd name="T29" fmla="*/ 16 h 30"/>
                              <a:gd name="T30" fmla="*/ 24 w 24"/>
                              <a:gd name="T31" fmla="*/ 10 h 30"/>
                              <a:gd name="T32" fmla="*/ 22 w 24"/>
                              <a:gd name="T33" fmla="*/ 6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4" h="30">
                                <a:moveTo>
                                  <a:pt x="22" y="6"/>
                                </a:moveTo>
                                <a:lnTo>
                                  <a:pt x="16" y="2"/>
                                </a:lnTo>
                                <a:lnTo>
                                  <a:pt x="12" y="0"/>
                                </a:lnTo>
                                <a:lnTo>
                                  <a:pt x="6" y="2"/>
                                </a:lnTo>
                                <a:lnTo>
                                  <a:pt x="2" y="6"/>
                                </a:lnTo>
                                <a:lnTo>
                                  <a:pt x="0" y="10"/>
                                </a:lnTo>
                                <a:lnTo>
                                  <a:pt x="0" y="16"/>
                                </a:lnTo>
                                <a:lnTo>
                                  <a:pt x="0" y="20"/>
                                </a:lnTo>
                                <a:lnTo>
                                  <a:pt x="2" y="26"/>
                                </a:lnTo>
                                <a:lnTo>
                                  <a:pt x="6" y="28"/>
                                </a:lnTo>
                                <a:lnTo>
                                  <a:pt x="12" y="30"/>
                                </a:lnTo>
                                <a:lnTo>
                                  <a:pt x="16" y="28"/>
                                </a:lnTo>
                                <a:lnTo>
                                  <a:pt x="22" y="26"/>
                                </a:lnTo>
                                <a:lnTo>
                                  <a:pt x="24" y="20"/>
                                </a:lnTo>
                                <a:lnTo>
                                  <a:pt x="24" y="16"/>
                                </a:lnTo>
                                <a:lnTo>
                                  <a:pt x="24" y="10"/>
                                </a:lnTo>
                                <a:lnTo>
                                  <a:pt x="2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55" name="Freeform 440"/>
                        <wps:cNvSpPr>
                          <a:spLocks/>
                        </wps:cNvSpPr>
                        <wps:spPr bwMode="auto">
                          <a:xfrm>
                            <a:off x="1152525" y="276225"/>
                            <a:ext cx="15877" cy="19043"/>
                          </a:xfrm>
                          <a:custGeom>
                            <a:avLst/>
                            <a:gdLst>
                              <a:gd name="T0" fmla="*/ 8 w 10"/>
                              <a:gd name="T1" fmla="*/ 0 h 12"/>
                              <a:gd name="T2" fmla="*/ 4 w 10"/>
                              <a:gd name="T3" fmla="*/ 0 h 12"/>
                              <a:gd name="T4" fmla="*/ 2 w 10"/>
                              <a:gd name="T5" fmla="*/ 0 h 12"/>
                              <a:gd name="T6" fmla="*/ 0 w 10"/>
                              <a:gd name="T7" fmla="*/ 2 h 12"/>
                              <a:gd name="T8" fmla="*/ 0 w 10"/>
                              <a:gd name="T9" fmla="*/ 4 h 12"/>
                              <a:gd name="T10" fmla="*/ 0 w 10"/>
                              <a:gd name="T11" fmla="*/ 6 h 12"/>
                              <a:gd name="T12" fmla="*/ 0 w 10"/>
                              <a:gd name="T13" fmla="*/ 8 h 12"/>
                              <a:gd name="T14" fmla="*/ 0 w 10"/>
                              <a:gd name="T15" fmla="*/ 10 h 12"/>
                              <a:gd name="T16" fmla="*/ 2 w 10"/>
                              <a:gd name="T17" fmla="*/ 12 h 12"/>
                              <a:gd name="T18" fmla="*/ 4 w 10"/>
                              <a:gd name="T19" fmla="*/ 12 h 12"/>
                              <a:gd name="T20" fmla="*/ 8 w 10"/>
                              <a:gd name="T21" fmla="*/ 12 h 12"/>
                              <a:gd name="T22" fmla="*/ 10 w 10"/>
                              <a:gd name="T23" fmla="*/ 10 h 12"/>
                              <a:gd name="T24" fmla="*/ 10 w 10"/>
                              <a:gd name="T25" fmla="*/ 8 h 12"/>
                              <a:gd name="T26" fmla="*/ 10 w 10"/>
                              <a:gd name="T27" fmla="*/ 6 h 12"/>
                              <a:gd name="T28" fmla="*/ 10 w 10"/>
                              <a:gd name="T29" fmla="*/ 4 h 12"/>
                              <a:gd name="T30" fmla="*/ 10 w 10"/>
                              <a:gd name="T31" fmla="*/ 2 h 12"/>
                              <a:gd name="T32" fmla="*/ 8 w 10"/>
                              <a:gd name="T33" fmla="*/ 0 h 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0" h="12">
                                <a:moveTo>
                                  <a:pt x="8" y="0"/>
                                </a:moveTo>
                                <a:lnTo>
                                  <a:pt x="4" y="0"/>
                                </a:lnTo>
                                <a:lnTo>
                                  <a:pt x="2" y="0"/>
                                </a:lnTo>
                                <a:lnTo>
                                  <a:pt x="0" y="2"/>
                                </a:lnTo>
                                <a:lnTo>
                                  <a:pt x="0" y="4"/>
                                </a:lnTo>
                                <a:lnTo>
                                  <a:pt x="0" y="6"/>
                                </a:lnTo>
                                <a:lnTo>
                                  <a:pt x="0" y="8"/>
                                </a:lnTo>
                                <a:lnTo>
                                  <a:pt x="0" y="10"/>
                                </a:lnTo>
                                <a:lnTo>
                                  <a:pt x="2" y="12"/>
                                </a:lnTo>
                                <a:lnTo>
                                  <a:pt x="4" y="12"/>
                                </a:lnTo>
                                <a:lnTo>
                                  <a:pt x="8" y="12"/>
                                </a:lnTo>
                                <a:lnTo>
                                  <a:pt x="10" y="10"/>
                                </a:lnTo>
                                <a:lnTo>
                                  <a:pt x="10" y="8"/>
                                </a:lnTo>
                                <a:lnTo>
                                  <a:pt x="10" y="6"/>
                                </a:lnTo>
                                <a:lnTo>
                                  <a:pt x="10" y="4"/>
                                </a:lnTo>
                                <a:lnTo>
                                  <a:pt x="10" y="2"/>
                                </a:lnTo>
                                <a:lnTo>
                                  <a:pt x="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56" name="Freeform 441"/>
                        <wps:cNvSpPr>
                          <a:spLocks/>
                        </wps:cNvSpPr>
                        <wps:spPr bwMode="auto">
                          <a:xfrm>
                            <a:off x="676275" y="66675"/>
                            <a:ext cx="44456" cy="47607"/>
                          </a:xfrm>
                          <a:custGeom>
                            <a:avLst/>
                            <a:gdLst>
                              <a:gd name="T0" fmla="*/ 24 w 28"/>
                              <a:gd name="T1" fmla="*/ 4 h 30"/>
                              <a:gd name="T2" fmla="*/ 20 w 28"/>
                              <a:gd name="T3" fmla="*/ 0 h 30"/>
                              <a:gd name="T4" fmla="*/ 14 w 28"/>
                              <a:gd name="T5" fmla="*/ 0 h 30"/>
                              <a:gd name="T6" fmla="*/ 8 w 28"/>
                              <a:gd name="T7" fmla="*/ 0 h 30"/>
                              <a:gd name="T8" fmla="*/ 4 w 28"/>
                              <a:gd name="T9" fmla="*/ 4 h 30"/>
                              <a:gd name="T10" fmla="*/ 0 w 28"/>
                              <a:gd name="T11" fmla="*/ 8 h 30"/>
                              <a:gd name="T12" fmla="*/ 0 w 28"/>
                              <a:gd name="T13" fmla="*/ 16 h 30"/>
                              <a:gd name="T14" fmla="*/ 0 w 28"/>
                              <a:gd name="T15" fmla="*/ 22 h 30"/>
                              <a:gd name="T16" fmla="*/ 4 w 28"/>
                              <a:gd name="T17" fmla="*/ 26 h 30"/>
                              <a:gd name="T18" fmla="*/ 8 w 28"/>
                              <a:gd name="T19" fmla="*/ 30 h 30"/>
                              <a:gd name="T20" fmla="*/ 14 w 28"/>
                              <a:gd name="T21" fmla="*/ 30 h 30"/>
                              <a:gd name="T22" fmla="*/ 20 w 28"/>
                              <a:gd name="T23" fmla="*/ 30 h 30"/>
                              <a:gd name="T24" fmla="*/ 24 w 28"/>
                              <a:gd name="T25" fmla="*/ 26 h 30"/>
                              <a:gd name="T26" fmla="*/ 26 w 28"/>
                              <a:gd name="T27" fmla="*/ 22 h 30"/>
                              <a:gd name="T28" fmla="*/ 28 w 28"/>
                              <a:gd name="T29" fmla="*/ 16 h 30"/>
                              <a:gd name="T30" fmla="*/ 26 w 28"/>
                              <a:gd name="T31" fmla="*/ 8 h 30"/>
                              <a:gd name="T32" fmla="*/ 24 w 28"/>
                              <a:gd name="T33" fmla="*/ 4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8" h="30">
                                <a:moveTo>
                                  <a:pt x="24" y="4"/>
                                </a:moveTo>
                                <a:lnTo>
                                  <a:pt x="20" y="0"/>
                                </a:lnTo>
                                <a:lnTo>
                                  <a:pt x="14" y="0"/>
                                </a:lnTo>
                                <a:lnTo>
                                  <a:pt x="8" y="0"/>
                                </a:lnTo>
                                <a:lnTo>
                                  <a:pt x="4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6"/>
                                </a:lnTo>
                                <a:lnTo>
                                  <a:pt x="0" y="22"/>
                                </a:lnTo>
                                <a:lnTo>
                                  <a:pt x="4" y="26"/>
                                </a:lnTo>
                                <a:lnTo>
                                  <a:pt x="8" y="30"/>
                                </a:lnTo>
                                <a:lnTo>
                                  <a:pt x="14" y="30"/>
                                </a:lnTo>
                                <a:lnTo>
                                  <a:pt x="20" y="30"/>
                                </a:lnTo>
                                <a:lnTo>
                                  <a:pt x="24" y="26"/>
                                </a:lnTo>
                                <a:lnTo>
                                  <a:pt x="26" y="22"/>
                                </a:lnTo>
                                <a:lnTo>
                                  <a:pt x="28" y="16"/>
                                </a:lnTo>
                                <a:lnTo>
                                  <a:pt x="26" y="8"/>
                                </a:lnTo>
                                <a:lnTo>
                                  <a:pt x="24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57" name="Freeform 442"/>
                        <wps:cNvSpPr>
                          <a:spLocks/>
                        </wps:cNvSpPr>
                        <wps:spPr bwMode="auto">
                          <a:xfrm>
                            <a:off x="1438275" y="304800"/>
                            <a:ext cx="69860" cy="79346"/>
                          </a:xfrm>
                          <a:custGeom>
                            <a:avLst/>
                            <a:gdLst>
                              <a:gd name="T0" fmla="*/ 38 w 44"/>
                              <a:gd name="T1" fmla="*/ 8 h 50"/>
                              <a:gd name="T2" fmla="*/ 32 w 44"/>
                              <a:gd name="T3" fmla="*/ 2 h 50"/>
                              <a:gd name="T4" fmla="*/ 22 w 44"/>
                              <a:gd name="T5" fmla="*/ 0 h 50"/>
                              <a:gd name="T6" fmla="*/ 14 w 44"/>
                              <a:gd name="T7" fmla="*/ 2 h 50"/>
                              <a:gd name="T8" fmla="*/ 8 w 44"/>
                              <a:gd name="T9" fmla="*/ 8 h 50"/>
                              <a:gd name="T10" fmla="*/ 2 w 44"/>
                              <a:gd name="T11" fmla="*/ 16 h 50"/>
                              <a:gd name="T12" fmla="*/ 0 w 44"/>
                              <a:gd name="T13" fmla="*/ 26 h 50"/>
                              <a:gd name="T14" fmla="*/ 2 w 44"/>
                              <a:gd name="T15" fmla="*/ 34 h 50"/>
                              <a:gd name="T16" fmla="*/ 8 w 44"/>
                              <a:gd name="T17" fmla="*/ 42 h 50"/>
                              <a:gd name="T18" fmla="*/ 14 w 44"/>
                              <a:gd name="T19" fmla="*/ 48 h 50"/>
                              <a:gd name="T20" fmla="*/ 22 w 44"/>
                              <a:gd name="T21" fmla="*/ 50 h 50"/>
                              <a:gd name="T22" fmla="*/ 32 w 44"/>
                              <a:gd name="T23" fmla="*/ 48 h 50"/>
                              <a:gd name="T24" fmla="*/ 38 w 44"/>
                              <a:gd name="T25" fmla="*/ 42 h 50"/>
                              <a:gd name="T26" fmla="*/ 42 w 44"/>
                              <a:gd name="T27" fmla="*/ 34 h 50"/>
                              <a:gd name="T28" fmla="*/ 44 w 44"/>
                              <a:gd name="T29" fmla="*/ 26 h 50"/>
                              <a:gd name="T30" fmla="*/ 42 w 44"/>
                              <a:gd name="T31" fmla="*/ 16 h 50"/>
                              <a:gd name="T32" fmla="*/ 38 w 44"/>
                              <a:gd name="T33" fmla="*/ 8 h 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44" h="50">
                                <a:moveTo>
                                  <a:pt x="38" y="8"/>
                                </a:moveTo>
                                <a:lnTo>
                                  <a:pt x="32" y="2"/>
                                </a:lnTo>
                                <a:lnTo>
                                  <a:pt x="22" y="0"/>
                                </a:lnTo>
                                <a:lnTo>
                                  <a:pt x="14" y="2"/>
                                </a:lnTo>
                                <a:lnTo>
                                  <a:pt x="8" y="8"/>
                                </a:lnTo>
                                <a:lnTo>
                                  <a:pt x="2" y="16"/>
                                </a:lnTo>
                                <a:lnTo>
                                  <a:pt x="0" y="26"/>
                                </a:lnTo>
                                <a:lnTo>
                                  <a:pt x="2" y="34"/>
                                </a:lnTo>
                                <a:lnTo>
                                  <a:pt x="8" y="42"/>
                                </a:lnTo>
                                <a:lnTo>
                                  <a:pt x="14" y="48"/>
                                </a:lnTo>
                                <a:lnTo>
                                  <a:pt x="22" y="50"/>
                                </a:lnTo>
                                <a:lnTo>
                                  <a:pt x="32" y="48"/>
                                </a:lnTo>
                                <a:lnTo>
                                  <a:pt x="38" y="42"/>
                                </a:lnTo>
                                <a:lnTo>
                                  <a:pt x="42" y="34"/>
                                </a:lnTo>
                                <a:lnTo>
                                  <a:pt x="44" y="26"/>
                                </a:lnTo>
                                <a:lnTo>
                                  <a:pt x="42" y="16"/>
                                </a:lnTo>
                                <a:lnTo>
                                  <a:pt x="38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58" name="Freeform 443"/>
                        <wps:cNvSpPr>
                          <a:spLocks/>
                        </wps:cNvSpPr>
                        <wps:spPr bwMode="auto">
                          <a:xfrm>
                            <a:off x="1562100" y="161925"/>
                            <a:ext cx="57158" cy="60303"/>
                          </a:xfrm>
                          <a:custGeom>
                            <a:avLst/>
                            <a:gdLst>
                              <a:gd name="T0" fmla="*/ 32 w 36"/>
                              <a:gd name="T1" fmla="*/ 4 h 38"/>
                              <a:gd name="T2" fmla="*/ 26 w 36"/>
                              <a:gd name="T3" fmla="*/ 0 h 38"/>
                              <a:gd name="T4" fmla="*/ 18 w 36"/>
                              <a:gd name="T5" fmla="*/ 0 h 38"/>
                              <a:gd name="T6" fmla="*/ 12 w 36"/>
                              <a:gd name="T7" fmla="*/ 0 h 38"/>
                              <a:gd name="T8" fmla="*/ 6 w 36"/>
                              <a:gd name="T9" fmla="*/ 4 h 38"/>
                              <a:gd name="T10" fmla="*/ 2 w 36"/>
                              <a:gd name="T11" fmla="*/ 12 h 38"/>
                              <a:gd name="T12" fmla="*/ 0 w 36"/>
                              <a:gd name="T13" fmla="*/ 18 h 38"/>
                              <a:gd name="T14" fmla="*/ 2 w 36"/>
                              <a:gd name="T15" fmla="*/ 26 h 38"/>
                              <a:gd name="T16" fmla="*/ 6 w 36"/>
                              <a:gd name="T17" fmla="*/ 32 h 38"/>
                              <a:gd name="T18" fmla="*/ 12 w 36"/>
                              <a:gd name="T19" fmla="*/ 36 h 38"/>
                              <a:gd name="T20" fmla="*/ 18 w 36"/>
                              <a:gd name="T21" fmla="*/ 38 h 38"/>
                              <a:gd name="T22" fmla="*/ 26 w 36"/>
                              <a:gd name="T23" fmla="*/ 36 h 38"/>
                              <a:gd name="T24" fmla="*/ 32 w 36"/>
                              <a:gd name="T25" fmla="*/ 32 h 38"/>
                              <a:gd name="T26" fmla="*/ 36 w 36"/>
                              <a:gd name="T27" fmla="*/ 26 h 38"/>
                              <a:gd name="T28" fmla="*/ 36 w 36"/>
                              <a:gd name="T29" fmla="*/ 18 h 38"/>
                              <a:gd name="T30" fmla="*/ 36 w 36"/>
                              <a:gd name="T31" fmla="*/ 12 h 38"/>
                              <a:gd name="T32" fmla="*/ 32 w 36"/>
                              <a:gd name="T33" fmla="*/ 4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32" y="4"/>
                                </a:moveTo>
                                <a:lnTo>
                                  <a:pt x="26" y="0"/>
                                </a:lnTo>
                                <a:lnTo>
                                  <a:pt x="18" y="0"/>
                                </a:lnTo>
                                <a:lnTo>
                                  <a:pt x="12" y="0"/>
                                </a:lnTo>
                                <a:lnTo>
                                  <a:pt x="6" y="4"/>
                                </a:lnTo>
                                <a:lnTo>
                                  <a:pt x="2" y="12"/>
                                </a:lnTo>
                                <a:lnTo>
                                  <a:pt x="0" y="18"/>
                                </a:lnTo>
                                <a:lnTo>
                                  <a:pt x="2" y="26"/>
                                </a:lnTo>
                                <a:lnTo>
                                  <a:pt x="6" y="32"/>
                                </a:lnTo>
                                <a:lnTo>
                                  <a:pt x="12" y="36"/>
                                </a:lnTo>
                                <a:lnTo>
                                  <a:pt x="18" y="38"/>
                                </a:lnTo>
                                <a:lnTo>
                                  <a:pt x="26" y="36"/>
                                </a:lnTo>
                                <a:lnTo>
                                  <a:pt x="32" y="32"/>
                                </a:lnTo>
                                <a:lnTo>
                                  <a:pt x="36" y="26"/>
                                </a:lnTo>
                                <a:lnTo>
                                  <a:pt x="36" y="18"/>
                                </a:lnTo>
                                <a:lnTo>
                                  <a:pt x="36" y="12"/>
                                </a:lnTo>
                                <a:lnTo>
                                  <a:pt x="3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59" name="Freeform 444"/>
                        <wps:cNvSpPr>
                          <a:spLocks/>
                        </wps:cNvSpPr>
                        <wps:spPr bwMode="auto">
                          <a:xfrm>
                            <a:off x="1162050" y="704850"/>
                            <a:ext cx="39693" cy="49194"/>
                          </a:xfrm>
                          <a:custGeom>
                            <a:avLst/>
                            <a:gdLst>
                              <a:gd name="T0" fmla="*/ 23 w 25"/>
                              <a:gd name="T1" fmla="*/ 7 h 31"/>
                              <a:gd name="T2" fmla="*/ 17 w 25"/>
                              <a:gd name="T3" fmla="*/ 2 h 31"/>
                              <a:gd name="T4" fmla="*/ 13 w 25"/>
                              <a:gd name="T5" fmla="*/ 0 h 31"/>
                              <a:gd name="T6" fmla="*/ 6 w 25"/>
                              <a:gd name="T7" fmla="*/ 2 h 31"/>
                              <a:gd name="T8" fmla="*/ 3 w 25"/>
                              <a:gd name="T9" fmla="*/ 7 h 31"/>
                              <a:gd name="T10" fmla="*/ 0 w 25"/>
                              <a:gd name="T11" fmla="*/ 11 h 31"/>
                              <a:gd name="T12" fmla="*/ 0 w 25"/>
                              <a:gd name="T13" fmla="*/ 17 h 31"/>
                              <a:gd name="T14" fmla="*/ 0 w 25"/>
                              <a:gd name="T15" fmla="*/ 21 h 31"/>
                              <a:gd name="T16" fmla="*/ 3 w 25"/>
                              <a:gd name="T17" fmla="*/ 27 h 31"/>
                              <a:gd name="T18" fmla="*/ 6 w 25"/>
                              <a:gd name="T19" fmla="*/ 29 h 31"/>
                              <a:gd name="T20" fmla="*/ 13 w 25"/>
                              <a:gd name="T21" fmla="*/ 31 h 31"/>
                              <a:gd name="T22" fmla="*/ 17 w 25"/>
                              <a:gd name="T23" fmla="*/ 29 h 31"/>
                              <a:gd name="T24" fmla="*/ 23 w 25"/>
                              <a:gd name="T25" fmla="*/ 27 h 31"/>
                              <a:gd name="T26" fmla="*/ 25 w 25"/>
                              <a:gd name="T27" fmla="*/ 21 h 31"/>
                              <a:gd name="T28" fmla="*/ 25 w 25"/>
                              <a:gd name="T29" fmla="*/ 17 h 31"/>
                              <a:gd name="T30" fmla="*/ 25 w 25"/>
                              <a:gd name="T31" fmla="*/ 11 h 31"/>
                              <a:gd name="T32" fmla="*/ 23 w 25"/>
                              <a:gd name="T33" fmla="*/ 7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5" h="31">
                                <a:moveTo>
                                  <a:pt x="23" y="7"/>
                                </a:moveTo>
                                <a:lnTo>
                                  <a:pt x="17" y="2"/>
                                </a:lnTo>
                                <a:lnTo>
                                  <a:pt x="13" y="0"/>
                                </a:lnTo>
                                <a:lnTo>
                                  <a:pt x="6" y="2"/>
                                </a:lnTo>
                                <a:lnTo>
                                  <a:pt x="3" y="7"/>
                                </a:lnTo>
                                <a:lnTo>
                                  <a:pt x="0" y="11"/>
                                </a:lnTo>
                                <a:lnTo>
                                  <a:pt x="0" y="17"/>
                                </a:lnTo>
                                <a:lnTo>
                                  <a:pt x="0" y="21"/>
                                </a:lnTo>
                                <a:lnTo>
                                  <a:pt x="3" y="27"/>
                                </a:lnTo>
                                <a:lnTo>
                                  <a:pt x="6" y="29"/>
                                </a:lnTo>
                                <a:lnTo>
                                  <a:pt x="13" y="31"/>
                                </a:lnTo>
                                <a:lnTo>
                                  <a:pt x="17" y="29"/>
                                </a:lnTo>
                                <a:lnTo>
                                  <a:pt x="23" y="27"/>
                                </a:lnTo>
                                <a:lnTo>
                                  <a:pt x="25" y="21"/>
                                </a:lnTo>
                                <a:lnTo>
                                  <a:pt x="25" y="17"/>
                                </a:lnTo>
                                <a:lnTo>
                                  <a:pt x="25" y="11"/>
                                </a:lnTo>
                                <a:lnTo>
                                  <a:pt x="23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60" name="Freeform 445"/>
                        <wps:cNvSpPr>
                          <a:spLocks/>
                        </wps:cNvSpPr>
                        <wps:spPr bwMode="auto">
                          <a:xfrm>
                            <a:off x="0" y="914090"/>
                            <a:ext cx="638245" cy="1161620"/>
                          </a:xfrm>
                          <a:custGeom>
                            <a:avLst/>
                            <a:gdLst>
                              <a:gd name="T0" fmla="*/ 53 w 396"/>
                              <a:gd name="T1" fmla="*/ 664 h 732"/>
                              <a:gd name="T2" fmla="*/ 94 w 396"/>
                              <a:gd name="T3" fmla="*/ 664 h 732"/>
                              <a:gd name="T4" fmla="*/ 104 w 396"/>
                              <a:gd name="T5" fmla="*/ 668 h 732"/>
                              <a:gd name="T6" fmla="*/ 87 w 396"/>
                              <a:gd name="T7" fmla="*/ 692 h 732"/>
                              <a:gd name="T8" fmla="*/ 87 w 396"/>
                              <a:gd name="T9" fmla="*/ 724 h 732"/>
                              <a:gd name="T10" fmla="*/ 126 w 396"/>
                              <a:gd name="T11" fmla="*/ 732 h 732"/>
                              <a:gd name="T12" fmla="*/ 176 w 396"/>
                              <a:gd name="T13" fmla="*/ 732 h 732"/>
                              <a:gd name="T14" fmla="*/ 194 w 396"/>
                              <a:gd name="T15" fmla="*/ 714 h 732"/>
                              <a:gd name="T16" fmla="*/ 188 w 396"/>
                              <a:gd name="T17" fmla="*/ 684 h 732"/>
                              <a:gd name="T18" fmla="*/ 180 w 396"/>
                              <a:gd name="T19" fmla="*/ 662 h 732"/>
                              <a:gd name="T20" fmla="*/ 194 w 396"/>
                              <a:gd name="T21" fmla="*/ 640 h 732"/>
                              <a:gd name="T22" fmla="*/ 230 w 396"/>
                              <a:gd name="T23" fmla="*/ 638 h 732"/>
                              <a:gd name="T24" fmla="*/ 281 w 396"/>
                              <a:gd name="T25" fmla="*/ 648 h 732"/>
                              <a:gd name="T26" fmla="*/ 334 w 396"/>
                              <a:gd name="T27" fmla="*/ 656 h 732"/>
                              <a:gd name="T28" fmla="*/ 378 w 396"/>
                              <a:gd name="T29" fmla="*/ 656 h 732"/>
                              <a:gd name="T30" fmla="*/ 396 w 396"/>
                              <a:gd name="T31" fmla="*/ 640 h 732"/>
                              <a:gd name="T32" fmla="*/ 384 w 396"/>
                              <a:gd name="T33" fmla="*/ 619 h 732"/>
                              <a:gd name="T34" fmla="*/ 352 w 396"/>
                              <a:gd name="T35" fmla="*/ 591 h 732"/>
                              <a:gd name="T36" fmla="*/ 316 w 396"/>
                              <a:gd name="T37" fmla="*/ 563 h 732"/>
                              <a:gd name="T38" fmla="*/ 285 w 396"/>
                              <a:gd name="T39" fmla="*/ 539 h 732"/>
                              <a:gd name="T40" fmla="*/ 259 w 396"/>
                              <a:gd name="T41" fmla="*/ 506 h 732"/>
                              <a:gd name="T42" fmla="*/ 261 w 396"/>
                              <a:gd name="T43" fmla="*/ 468 h 732"/>
                              <a:gd name="T44" fmla="*/ 302 w 396"/>
                              <a:gd name="T45" fmla="*/ 446 h 732"/>
                              <a:gd name="T46" fmla="*/ 316 w 396"/>
                              <a:gd name="T47" fmla="*/ 420 h 732"/>
                              <a:gd name="T48" fmla="*/ 271 w 396"/>
                              <a:gd name="T49" fmla="*/ 385 h 732"/>
                              <a:gd name="T50" fmla="*/ 218 w 396"/>
                              <a:gd name="T51" fmla="*/ 339 h 732"/>
                              <a:gd name="T52" fmla="*/ 196 w 396"/>
                              <a:gd name="T53" fmla="*/ 299 h 732"/>
                              <a:gd name="T54" fmla="*/ 204 w 396"/>
                              <a:gd name="T55" fmla="*/ 274 h 732"/>
                              <a:gd name="T56" fmla="*/ 226 w 396"/>
                              <a:gd name="T57" fmla="*/ 260 h 732"/>
                              <a:gd name="T58" fmla="*/ 236 w 396"/>
                              <a:gd name="T59" fmla="*/ 250 h 732"/>
                              <a:gd name="T60" fmla="*/ 214 w 396"/>
                              <a:gd name="T61" fmla="*/ 224 h 732"/>
                              <a:gd name="T62" fmla="*/ 170 w 396"/>
                              <a:gd name="T63" fmla="*/ 161 h 732"/>
                              <a:gd name="T64" fmla="*/ 142 w 396"/>
                              <a:gd name="T65" fmla="*/ 81 h 732"/>
                              <a:gd name="T66" fmla="*/ 134 w 396"/>
                              <a:gd name="T67" fmla="*/ 32 h 732"/>
                              <a:gd name="T68" fmla="*/ 118 w 396"/>
                              <a:gd name="T69" fmla="*/ 4 h 732"/>
                              <a:gd name="T70" fmla="*/ 106 w 396"/>
                              <a:gd name="T71" fmla="*/ 4 h 732"/>
                              <a:gd name="T72" fmla="*/ 96 w 396"/>
                              <a:gd name="T73" fmla="*/ 58 h 732"/>
                              <a:gd name="T74" fmla="*/ 55 w 396"/>
                              <a:gd name="T75" fmla="*/ 165 h 732"/>
                              <a:gd name="T76" fmla="*/ 12 w 396"/>
                              <a:gd name="T77" fmla="*/ 234 h 732"/>
                              <a:gd name="T78" fmla="*/ 0 w 396"/>
                              <a:gd name="T79" fmla="*/ 248 h 732"/>
                              <a:gd name="T80" fmla="*/ 6 w 396"/>
                              <a:gd name="T81" fmla="*/ 274 h 732"/>
                              <a:gd name="T82" fmla="*/ 36 w 396"/>
                              <a:gd name="T83" fmla="*/ 311 h 732"/>
                              <a:gd name="T84" fmla="*/ 8 w 396"/>
                              <a:gd name="T85" fmla="*/ 367 h 732"/>
                              <a:gd name="T86" fmla="*/ 10 w 396"/>
                              <a:gd name="T87" fmla="*/ 488 h 732"/>
                              <a:gd name="T88" fmla="*/ 22 w 396"/>
                              <a:gd name="T89" fmla="*/ 517 h 732"/>
                              <a:gd name="T90" fmla="*/ 0 w 396"/>
                              <a:gd name="T91" fmla="*/ 537 h 732"/>
                              <a:gd name="T92" fmla="*/ 20 w 396"/>
                              <a:gd name="T93" fmla="*/ 664 h 7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396" h="732">
                                <a:moveTo>
                                  <a:pt x="20" y="664"/>
                                </a:moveTo>
                                <a:lnTo>
                                  <a:pt x="36" y="664"/>
                                </a:lnTo>
                                <a:lnTo>
                                  <a:pt x="53" y="664"/>
                                </a:lnTo>
                                <a:lnTo>
                                  <a:pt x="67" y="664"/>
                                </a:lnTo>
                                <a:lnTo>
                                  <a:pt x="79" y="664"/>
                                </a:lnTo>
                                <a:lnTo>
                                  <a:pt x="94" y="664"/>
                                </a:lnTo>
                                <a:lnTo>
                                  <a:pt x="102" y="664"/>
                                </a:lnTo>
                                <a:lnTo>
                                  <a:pt x="106" y="666"/>
                                </a:lnTo>
                                <a:lnTo>
                                  <a:pt x="104" y="668"/>
                                </a:lnTo>
                                <a:lnTo>
                                  <a:pt x="98" y="674"/>
                                </a:lnTo>
                                <a:lnTo>
                                  <a:pt x="92" y="682"/>
                                </a:lnTo>
                                <a:lnTo>
                                  <a:pt x="87" y="692"/>
                                </a:lnTo>
                                <a:lnTo>
                                  <a:pt x="81" y="704"/>
                                </a:lnTo>
                                <a:lnTo>
                                  <a:pt x="81" y="716"/>
                                </a:lnTo>
                                <a:lnTo>
                                  <a:pt x="87" y="724"/>
                                </a:lnTo>
                                <a:lnTo>
                                  <a:pt x="96" y="728"/>
                                </a:lnTo>
                                <a:lnTo>
                                  <a:pt x="110" y="730"/>
                                </a:lnTo>
                                <a:lnTo>
                                  <a:pt x="126" y="732"/>
                                </a:lnTo>
                                <a:lnTo>
                                  <a:pt x="144" y="732"/>
                                </a:lnTo>
                                <a:lnTo>
                                  <a:pt x="162" y="730"/>
                                </a:lnTo>
                                <a:lnTo>
                                  <a:pt x="176" y="732"/>
                                </a:lnTo>
                                <a:lnTo>
                                  <a:pt x="188" y="730"/>
                                </a:lnTo>
                                <a:lnTo>
                                  <a:pt x="192" y="724"/>
                                </a:lnTo>
                                <a:lnTo>
                                  <a:pt x="194" y="714"/>
                                </a:lnTo>
                                <a:lnTo>
                                  <a:pt x="194" y="704"/>
                                </a:lnTo>
                                <a:lnTo>
                                  <a:pt x="190" y="694"/>
                                </a:lnTo>
                                <a:lnTo>
                                  <a:pt x="188" y="684"/>
                                </a:lnTo>
                                <a:lnTo>
                                  <a:pt x="184" y="678"/>
                                </a:lnTo>
                                <a:lnTo>
                                  <a:pt x="182" y="676"/>
                                </a:lnTo>
                                <a:lnTo>
                                  <a:pt x="180" y="662"/>
                                </a:lnTo>
                                <a:lnTo>
                                  <a:pt x="180" y="652"/>
                                </a:lnTo>
                                <a:lnTo>
                                  <a:pt x="186" y="644"/>
                                </a:lnTo>
                                <a:lnTo>
                                  <a:pt x="194" y="640"/>
                                </a:lnTo>
                                <a:lnTo>
                                  <a:pt x="204" y="638"/>
                                </a:lnTo>
                                <a:lnTo>
                                  <a:pt x="216" y="638"/>
                                </a:lnTo>
                                <a:lnTo>
                                  <a:pt x="230" y="638"/>
                                </a:lnTo>
                                <a:lnTo>
                                  <a:pt x="247" y="640"/>
                                </a:lnTo>
                                <a:lnTo>
                                  <a:pt x="263" y="644"/>
                                </a:lnTo>
                                <a:lnTo>
                                  <a:pt x="281" y="648"/>
                                </a:lnTo>
                                <a:lnTo>
                                  <a:pt x="298" y="650"/>
                                </a:lnTo>
                                <a:lnTo>
                                  <a:pt x="316" y="654"/>
                                </a:lnTo>
                                <a:lnTo>
                                  <a:pt x="334" y="656"/>
                                </a:lnTo>
                                <a:lnTo>
                                  <a:pt x="350" y="658"/>
                                </a:lnTo>
                                <a:lnTo>
                                  <a:pt x="364" y="658"/>
                                </a:lnTo>
                                <a:lnTo>
                                  <a:pt x="378" y="656"/>
                                </a:lnTo>
                                <a:lnTo>
                                  <a:pt x="388" y="652"/>
                                </a:lnTo>
                                <a:lnTo>
                                  <a:pt x="394" y="646"/>
                                </a:lnTo>
                                <a:lnTo>
                                  <a:pt x="396" y="640"/>
                                </a:lnTo>
                                <a:lnTo>
                                  <a:pt x="394" y="634"/>
                                </a:lnTo>
                                <a:lnTo>
                                  <a:pt x="390" y="626"/>
                                </a:lnTo>
                                <a:lnTo>
                                  <a:pt x="384" y="619"/>
                                </a:lnTo>
                                <a:lnTo>
                                  <a:pt x="374" y="611"/>
                                </a:lnTo>
                                <a:lnTo>
                                  <a:pt x="364" y="601"/>
                                </a:lnTo>
                                <a:lnTo>
                                  <a:pt x="352" y="591"/>
                                </a:lnTo>
                                <a:lnTo>
                                  <a:pt x="340" y="583"/>
                                </a:lnTo>
                                <a:lnTo>
                                  <a:pt x="328" y="573"/>
                                </a:lnTo>
                                <a:lnTo>
                                  <a:pt x="316" y="563"/>
                                </a:lnTo>
                                <a:lnTo>
                                  <a:pt x="304" y="555"/>
                                </a:lnTo>
                                <a:lnTo>
                                  <a:pt x="294" y="547"/>
                                </a:lnTo>
                                <a:lnTo>
                                  <a:pt x="285" y="539"/>
                                </a:lnTo>
                                <a:lnTo>
                                  <a:pt x="277" y="531"/>
                                </a:lnTo>
                                <a:lnTo>
                                  <a:pt x="267" y="517"/>
                                </a:lnTo>
                                <a:lnTo>
                                  <a:pt x="259" y="506"/>
                                </a:lnTo>
                                <a:lnTo>
                                  <a:pt x="255" y="492"/>
                                </a:lnTo>
                                <a:lnTo>
                                  <a:pt x="255" y="480"/>
                                </a:lnTo>
                                <a:lnTo>
                                  <a:pt x="261" y="468"/>
                                </a:lnTo>
                                <a:lnTo>
                                  <a:pt x="269" y="460"/>
                                </a:lnTo>
                                <a:lnTo>
                                  <a:pt x="283" y="452"/>
                                </a:lnTo>
                                <a:lnTo>
                                  <a:pt x="302" y="446"/>
                                </a:lnTo>
                                <a:lnTo>
                                  <a:pt x="316" y="438"/>
                                </a:lnTo>
                                <a:lnTo>
                                  <a:pt x="322" y="430"/>
                                </a:lnTo>
                                <a:lnTo>
                                  <a:pt x="316" y="420"/>
                                </a:lnTo>
                                <a:lnTo>
                                  <a:pt x="306" y="410"/>
                                </a:lnTo>
                                <a:lnTo>
                                  <a:pt x="290" y="398"/>
                                </a:lnTo>
                                <a:lnTo>
                                  <a:pt x="271" y="385"/>
                                </a:lnTo>
                                <a:lnTo>
                                  <a:pt x="251" y="371"/>
                                </a:lnTo>
                                <a:lnTo>
                                  <a:pt x="232" y="355"/>
                                </a:lnTo>
                                <a:lnTo>
                                  <a:pt x="218" y="339"/>
                                </a:lnTo>
                                <a:lnTo>
                                  <a:pt x="206" y="325"/>
                                </a:lnTo>
                                <a:lnTo>
                                  <a:pt x="200" y="311"/>
                                </a:lnTo>
                                <a:lnTo>
                                  <a:pt x="196" y="299"/>
                                </a:lnTo>
                                <a:lnTo>
                                  <a:pt x="196" y="289"/>
                                </a:lnTo>
                                <a:lnTo>
                                  <a:pt x="198" y="280"/>
                                </a:lnTo>
                                <a:lnTo>
                                  <a:pt x="204" y="274"/>
                                </a:lnTo>
                                <a:lnTo>
                                  <a:pt x="210" y="268"/>
                                </a:lnTo>
                                <a:lnTo>
                                  <a:pt x="218" y="264"/>
                                </a:lnTo>
                                <a:lnTo>
                                  <a:pt x="226" y="260"/>
                                </a:lnTo>
                                <a:lnTo>
                                  <a:pt x="232" y="258"/>
                                </a:lnTo>
                                <a:lnTo>
                                  <a:pt x="236" y="254"/>
                                </a:lnTo>
                                <a:lnTo>
                                  <a:pt x="236" y="250"/>
                                </a:lnTo>
                                <a:lnTo>
                                  <a:pt x="232" y="244"/>
                                </a:lnTo>
                                <a:lnTo>
                                  <a:pt x="226" y="234"/>
                                </a:lnTo>
                                <a:lnTo>
                                  <a:pt x="214" y="224"/>
                                </a:lnTo>
                                <a:lnTo>
                                  <a:pt x="198" y="208"/>
                                </a:lnTo>
                                <a:lnTo>
                                  <a:pt x="184" y="186"/>
                                </a:lnTo>
                                <a:lnTo>
                                  <a:pt x="170" y="161"/>
                                </a:lnTo>
                                <a:lnTo>
                                  <a:pt x="160" y="133"/>
                                </a:lnTo>
                                <a:lnTo>
                                  <a:pt x="148" y="105"/>
                                </a:lnTo>
                                <a:lnTo>
                                  <a:pt x="142" y="81"/>
                                </a:lnTo>
                                <a:lnTo>
                                  <a:pt x="136" y="60"/>
                                </a:lnTo>
                                <a:lnTo>
                                  <a:pt x="134" y="44"/>
                                </a:lnTo>
                                <a:lnTo>
                                  <a:pt x="134" y="32"/>
                                </a:lnTo>
                                <a:lnTo>
                                  <a:pt x="130" y="22"/>
                                </a:lnTo>
                                <a:lnTo>
                                  <a:pt x="124" y="12"/>
                                </a:lnTo>
                                <a:lnTo>
                                  <a:pt x="118" y="4"/>
                                </a:lnTo>
                                <a:lnTo>
                                  <a:pt x="114" y="0"/>
                                </a:lnTo>
                                <a:lnTo>
                                  <a:pt x="108" y="0"/>
                                </a:lnTo>
                                <a:lnTo>
                                  <a:pt x="106" y="4"/>
                                </a:lnTo>
                                <a:lnTo>
                                  <a:pt x="106" y="12"/>
                                </a:lnTo>
                                <a:lnTo>
                                  <a:pt x="104" y="30"/>
                                </a:lnTo>
                                <a:lnTo>
                                  <a:pt x="96" y="58"/>
                                </a:lnTo>
                                <a:lnTo>
                                  <a:pt x="85" y="91"/>
                                </a:lnTo>
                                <a:lnTo>
                                  <a:pt x="71" y="127"/>
                                </a:lnTo>
                                <a:lnTo>
                                  <a:pt x="55" y="165"/>
                                </a:lnTo>
                                <a:lnTo>
                                  <a:pt x="36" y="196"/>
                                </a:lnTo>
                                <a:lnTo>
                                  <a:pt x="24" y="220"/>
                                </a:lnTo>
                                <a:lnTo>
                                  <a:pt x="12" y="234"/>
                                </a:lnTo>
                                <a:lnTo>
                                  <a:pt x="6" y="242"/>
                                </a:lnTo>
                                <a:lnTo>
                                  <a:pt x="0" y="248"/>
                                </a:lnTo>
                                <a:lnTo>
                                  <a:pt x="0" y="248"/>
                                </a:lnTo>
                                <a:lnTo>
                                  <a:pt x="0" y="266"/>
                                </a:lnTo>
                                <a:lnTo>
                                  <a:pt x="0" y="266"/>
                                </a:lnTo>
                                <a:lnTo>
                                  <a:pt x="6" y="274"/>
                                </a:lnTo>
                                <a:lnTo>
                                  <a:pt x="14" y="282"/>
                                </a:lnTo>
                                <a:lnTo>
                                  <a:pt x="24" y="293"/>
                                </a:lnTo>
                                <a:lnTo>
                                  <a:pt x="36" y="311"/>
                                </a:lnTo>
                                <a:lnTo>
                                  <a:pt x="34" y="331"/>
                                </a:lnTo>
                                <a:lnTo>
                                  <a:pt x="24" y="349"/>
                                </a:lnTo>
                                <a:lnTo>
                                  <a:pt x="8" y="367"/>
                                </a:lnTo>
                                <a:lnTo>
                                  <a:pt x="0" y="375"/>
                                </a:lnTo>
                                <a:lnTo>
                                  <a:pt x="0" y="480"/>
                                </a:lnTo>
                                <a:lnTo>
                                  <a:pt x="10" y="488"/>
                                </a:lnTo>
                                <a:lnTo>
                                  <a:pt x="20" y="502"/>
                                </a:lnTo>
                                <a:lnTo>
                                  <a:pt x="24" y="508"/>
                                </a:lnTo>
                                <a:lnTo>
                                  <a:pt x="22" y="517"/>
                                </a:lnTo>
                                <a:lnTo>
                                  <a:pt x="16" y="523"/>
                                </a:lnTo>
                                <a:lnTo>
                                  <a:pt x="8" y="531"/>
                                </a:lnTo>
                                <a:lnTo>
                                  <a:pt x="0" y="537"/>
                                </a:lnTo>
                                <a:lnTo>
                                  <a:pt x="0" y="662"/>
                                </a:lnTo>
                                <a:lnTo>
                                  <a:pt x="2" y="662"/>
                                </a:lnTo>
                                <a:lnTo>
                                  <a:pt x="20" y="6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61" name="Freeform 446"/>
                        <wps:cNvSpPr>
                          <a:spLocks/>
                        </wps:cNvSpPr>
                        <wps:spPr bwMode="auto">
                          <a:xfrm>
                            <a:off x="171450" y="1866900"/>
                            <a:ext cx="104790" cy="176147"/>
                          </a:xfrm>
                          <a:custGeom>
                            <a:avLst/>
                            <a:gdLst>
                              <a:gd name="T0" fmla="*/ 22 w 66"/>
                              <a:gd name="T1" fmla="*/ 0 h 111"/>
                              <a:gd name="T2" fmla="*/ 22 w 66"/>
                              <a:gd name="T3" fmla="*/ 10 h 111"/>
                              <a:gd name="T4" fmla="*/ 18 w 66"/>
                              <a:gd name="T5" fmla="*/ 37 h 111"/>
                              <a:gd name="T6" fmla="*/ 12 w 66"/>
                              <a:gd name="T7" fmla="*/ 71 h 111"/>
                              <a:gd name="T8" fmla="*/ 0 w 66"/>
                              <a:gd name="T9" fmla="*/ 99 h 111"/>
                              <a:gd name="T10" fmla="*/ 36 w 66"/>
                              <a:gd name="T11" fmla="*/ 111 h 111"/>
                              <a:gd name="T12" fmla="*/ 44 w 66"/>
                              <a:gd name="T13" fmla="*/ 89 h 111"/>
                              <a:gd name="T14" fmla="*/ 66 w 66"/>
                              <a:gd name="T15" fmla="*/ 105 h 111"/>
                              <a:gd name="T16" fmla="*/ 52 w 66"/>
                              <a:gd name="T17" fmla="*/ 22 h 111"/>
                              <a:gd name="T18" fmla="*/ 22 w 66"/>
                              <a:gd name="T19" fmla="*/ 0 h 1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66" h="111">
                                <a:moveTo>
                                  <a:pt x="22" y="0"/>
                                </a:moveTo>
                                <a:lnTo>
                                  <a:pt x="22" y="10"/>
                                </a:lnTo>
                                <a:lnTo>
                                  <a:pt x="18" y="37"/>
                                </a:lnTo>
                                <a:lnTo>
                                  <a:pt x="12" y="71"/>
                                </a:lnTo>
                                <a:lnTo>
                                  <a:pt x="0" y="99"/>
                                </a:lnTo>
                                <a:lnTo>
                                  <a:pt x="36" y="111"/>
                                </a:lnTo>
                                <a:lnTo>
                                  <a:pt x="44" y="89"/>
                                </a:lnTo>
                                <a:lnTo>
                                  <a:pt x="66" y="105"/>
                                </a:lnTo>
                                <a:lnTo>
                                  <a:pt x="52" y="22"/>
                                </a:lnTo>
                                <a:lnTo>
                                  <a:pt x="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62" name="Freeform 447"/>
                        <wps:cNvSpPr>
                          <a:spLocks/>
                        </wps:cNvSpPr>
                        <wps:spPr bwMode="auto">
                          <a:xfrm>
                            <a:off x="0" y="952338"/>
                            <a:ext cx="585860" cy="985473"/>
                          </a:xfrm>
                          <a:custGeom>
                            <a:avLst/>
                            <a:gdLst>
                              <a:gd name="T0" fmla="*/ 98 w 363"/>
                              <a:gd name="T1" fmla="*/ 619 h 621"/>
                              <a:gd name="T2" fmla="*/ 112 w 363"/>
                              <a:gd name="T3" fmla="*/ 615 h 621"/>
                              <a:gd name="T4" fmla="*/ 136 w 363"/>
                              <a:gd name="T5" fmla="*/ 609 h 621"/>
                              <a:gd name="T6" fmla="*/ 166 w 363"/>
                              <a:gd name="T7" fmla="*/ 603 h 621"/>
                              <a:gd name="T8" fmla="*/ 206 w 363"/>
                              <a:gd name="T9" fmla="*/ 599 h 621"/>
                              <a:gd name="T10" fmla="*/ 252 w 363"/>
                              <a:gd name="T11" fmla="*/ 599 h 621"/>
                              <a:gd name="T12" fmla="*/ 303 w 363"/>
                              <a:gd name="T13" fmla="*/ 601 h 621"/>
                              <a:gd name="T14" fmla="*/ 363 w 363"/>
                              <a:gd name="T15" fmla="*/ 611 h 621"/>
                              <a:gd name="T16" fmla="*/ 341 w 363"/>
                              <a:gd name="T17" fmla="*/ 596 h 621"/>
                              <a:gd name="T18" fmla="*/ 293 w 363"/>
                              <a:gd name="T19" fmla="*/ 554 h 621"/>
                              <a:gd name="T20" fmla="*/ 250 w 363"/>
                              <a:gd name="T21" fmla="*/ 493 h 621"/>
                              <a:gd name="T22" fmla="*/ 238 w 363"/>
                              <a:gd name="T23" fmla="*/ 420 h 621"/>
                              <a:gd name="T24" fmla="*/ 295 w 363"/>
                              <a:gd name="T25" fmla="*/ 402 h 621"/>
                              <a:gd name="T26" fmla="*/ 262 w 363"/>
                              <a:gd name="T27" fmla="*/ 380 h 621"/>
                              <a:gd name="T28" fmla="*/ 216 w 363"/>
                              <a:gd name="T29" fmla="*/ 337 h 621"/>
                              <a:gd name="T30" fmla="*/ 178 w 363"/>
                              <a:gd name="T31" fmla="*/ 277 h 621"/>
                              <a:gd name="T32" fmla="*/ 220 w 363"/>
                              <a:gd name="T33" fmla="*/ 222 h 621"/>
                              <a:gd name="T34" fmla="*/ 208 w 363"/>
                              <a:gd name="T35" fmla="*/ 218 h 621"/>
                              <a:gd name="T36" fmla="*/ 178 w 363"/>
                              <a:gd name="T37" fmla="*/ 190 h 621"/>
                              <a:gd name="T38" fmla="*/ 144 w 363"/>
                              <a:gd name="T39" fmla="*/ 123 h 621"/>
                              <a:gd name="T40" fmla="*/ 120 w 363"/>
                              <a:gd name="T41" fmla="*/ 0 h 621"/>
                              <a:gd name="T42" fmla="*/ 118 w 363"/>
                              <a:gd name="T43" fmla="*/ 32 h 621"/>
                              <a:gd name="T44" fmla="*/ 102 w 363"/>
                              <a:gd name="T45" fmla="*/ 103 h 621"/>
                              <a:gd name="T46" fmla="*/ 71 w 363"/>
                              <a:gd name="T47" fmla="*/ 180 h 621"/>
                              <a:gd name="T48" fmla="*/ 18 w 363"/>
                              <a:gd name="T49" fmla="*/ 230 h 621"/>
                              <a:gd name="T50" fmla="*/ 69 w 363"/>
                              <a:gd name="T51" fmla="*/ 254 h 621"/>
                              <a:gd name="T52" fmla="*/ 65 w 363"/>
                              <a:gd name="T53" fmla="*/ 287 h 621"/>
                              <a:gd name="T54" fmla="*/ 51 w 363"/>
                              <a:gd name="T55" fmla="*/ 337 h 621"/>
                              <a:gd name="T56" fmla="*/ 14 w 363"/>
                              <a:gd name="T57" fmla="*/ 388 h 621"/>
                              <a:gd name="T58" fmla="*/ 0 w 363"/>
                              <a:gd name="T59" fmla="*/ 418 h 621"/>
                              <a:gd name="T60" fmla="*/ 30 w 363"/>
                              <a:gd name="T61" fmla="*/ 442 h 621"/>
                              <a:gd name="T62" fmla="*/ 36 w 363"/>
                              <a:gd name="T63" fmla="*/ 448 h 621"/>
                              <a:gd name="T64" fmla="*/ 42 w 363"/>
                              <a:gd name="T65" fmla="*/ 460 h 621"/>
                              <a:gd name="T66" fmla="*/ 46 w 363"/>
                              <a:gd name="T67" fmla="*/ 478 h 621"/>
                              <a:gd name="T68" fmla="*/ 40 w 363"/>
                              <a:gd name="T69" fmla="*/ 502 h 621"/>
                              <a:gd name="T70" fmla="*/ 24 w 363"/>
                              <a:gd name="T71" fmla="*/ 527 h 621"/>
                              <a:gd name="T72" fmla="*/ 0 w 363"/>
                              <a:gd name="T73" fmla="*/ 546 h 621"/>
                              <a:gd name="T74" fmla="*/ 92 w 363"/>
                              <a:gd name="T75" fmla="*/ 621 h 6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363" h="621">
                                <a:moveTo>
                                  <a:pt x="94" y="621"/>
                                </a:moveTo>
                                <a:lnTo>
                                  <a:pt x="98" y="619"/>
                                </a:lnTo>
                                <a:lnTo>
                                  <a:pt x="104" y="617"/>
                                </a:lnTo>
                                <a:lnTo>
                                  <a:pt x="112" y="615"/>
                                </a:lnTo>
                                <a:lnTo>
                                  <a:pt x="122" y="611"/>
                                </a:lnTo>
                                <a:lnTo>
                                  <a:pt x="136" y="609"/>
                                </a:lnTo>
                                <a:lnTo>
                                  <a:pt x="150" y="605"/>
                                </a:lnTo>
                                <a:lnTo>
                                  <a:pt x="166" y="603"/>
                                </a:lnTo>
                                <a:lnTo>
                                  <a:pt x="184" y="601"/>
                                </a:lnTo>
                                <a:lnTo>
                                  <a:pt x="206" y="599"/>
                                </a:lnTo>
                                <a:lnTo>
                                  <a:pt x="228" y="599"/>
                                </a:lnTo>
                                <a:lnTo>
                                  <a:pt x="252" y="599"/>
                                </a:lnTo>
                                <a:lnTo>
                                  <a:pt x="278" y="599"/>
                                </a:lnTo>
                                <a:lnTo>
                                  <a:pt x="303" y="601"/>
                                </a:lnTo>
                                <a:lnTo>
                                  <a:pt x="331" y="605"/>
                                </a:lnTo>
                                <a:lnTo>
                                  <a:pt x="363" y="611"/>
                                </a:lnTo>
                                <a:lnTo>
                                  <a:pt x="357" y="607"/>
                                </a:lnTo>
                                <a:lnTo>
                                  <a:pt x="341" y="596"/>
                                </a:lnTo>
                                <a:lnTo>
                                  <a:pt x="319" y="578"/>
                                </a:lnTo>
                                <a:lnTo>
                                  <a:pt x="293" y="554"/>
                                </a:lnTo>
                                <a:lnTo>
                                  <a:pt x="270" y="526"/>
                                </a:lnTo>
                                <a:lnTo>
                                  <a:pt x="250" y="493"/>
                                </a:lnTo>
                                <a:lnTo>
                                  <a:pt x="238" y="458"/>
                                </a:lnTo>
                                <a:lnTo>
                                  <a:pt x="238" y="420"/>
                                </a:lnTo>
                                <a:lnTo>
                                  <a:pt x="301" y="406"/>
                                </a:lnTo>
                                <a:lnTo>
                                  <a:pt x="295" y="402"/>
                                </a:lnTo>
                                <a:lnTo>
                                  <a:pt x="282" y="394"/>
                                </a:lnTo>
                                <a:lnTo>
                                  <a:pt x="262" y="380"/>
                                </a:lnTo>
                                <a:lnTo>
                                  <a:pt x="240" y="361"/>
                                </a:lnTo>
                                <a:lnTo>
                                  <a:pt x="216" y="337"/>
                                </a:lnTo>
                                <a:lnTo>
                                  <a:pt x="194" y="309"/>
                                </a:lnTo>
                                <a:lnTo>
                                  <a:pt x="178" y="277"/>
                                </a:lnTo>
                                <a:lnTo>
                                  <a:pt x="170" y="244"/>
                                </a:lnTo>
                                <a:lnTo>
                                  <a:pt x="220" y="222"/>
                                </a:lnTo>
                                <a:lnTo>
                                  <a:pt x="216" y="222"/>
                                </a:lnTo>
                                <a:lnTo>
                                  <a:pt x="208" y="218"/>
                                </a:lnTo>
                                <a:lnTo>
                                  <a:pt x="194" y="208"/>
                                </a:lnTo>
                                <a:lnTo>
                                  <a:pt x="178" y="190"/>
                                </a:lnTo>
                                <a:lnTo>
                                  <a:pt x="160" y="162"/>
                                </a:lnTo>
                                <a:lnTo>
                                  <a:pt x="144" y="123"/>
                                </a:lnTo>
                                <a:lnTo>
                                  <a:pt x="130" y="69"/>
                                </a:lnTo>
                                <a:lnTo>
                                  <a:pt x="120" y="0"/>
                                </a:lnTo>
                                <a:lnTo>
                                  <a:pt x="120" y="8"/>
                                </a:lnTo>
                                <a:lnTo>
                                  <a:pt x="118" y="32"/>
                                </a:lnTo>
                                <a:lnTo>
                                  <a:pt x="110" y="63"/>
                                </a:lnTo>
                                <a:lnTo>
                                  <a:pt x="102" y="103"/>
                                </a:lnTo>
                                <a:lnTo>
                                  <a:pt x="88" y="143"/>
                                </a:lnTo>
                                <a:lnTo>
                                  <a:pt x="71" y="180"/>
                                </a:lnTo>
                                <a:lnTo>
                                  <a:pt x="46" y="212"/>
                                </a:lnTo>
                                <a:lnTo>
                                  <a:pt x="18" y="230"/>
                                </a:lnTo>
                                <a:lnTo>
                                  <a:pt x="69" y="248"/>
                                </a:lnTo>
                                <a:lnTo>
                                  <a:pt x="69" y="254"/>
                                </a:lnTo>
                                <a:lnTo>
                                  <a:pt x="69" y="265"/>
                                </a:lnTo>
                                <a:lnTo>
                                  <a:pt x="65" y="287"/>
                                </a:lnTo>
                                <a:lnTo>
                                  <a:pt x="61" y="311"/>
                                </a:lnTo>
                                <a:lnTo>
                                  <a:pt x="51" y="337"/>
                                </a:lnTo>
                                <a:lnTo>
                                  <a:pt x="36" y="365"/>
                                </a:lnTo>
                                <a:lnTo>
                                  <a:pt x="14" y="388"/>
                                </a:lnTo>
                                <a:lnTo>
                                  <a:pt x="0" y="396"/>
                                </a:lnTo>
                                <a:lnTo>
                                  <a:pt x="0" y="418"/>
                                </a:lnTo>
                                <a:lnTo>
                                  <a:pt x="28" y="440"/>
                                </a:lnTo>
                                <a:lnTo>
                                  <a:pt x="30" y="442"/>
                                </a:lnTo>
                                <a:lnTo>
                                  <a:pt x="32" y="444"/>
                                </a:lnTo>
                                <a:lnTo>
                                  <a:pt x="36" y="448"/>
                                </a:lnTo>
                                <a:lnTo>
                                  <a:pt x="38" y="454"/>
                                </a:lnTo>
                                <a:lnTo>
                                  <a:pt x="42" y="460"/>
                                </a:lnTo>
                                <a:lnTo>
                                  <a:pt x="46" y="470"/>
                                </a:lnTo>
                                <a:lnTo>
                                  <a:pt x="46" y="478"/>
                                </a:lnTo>
                                <a:lnTo>
                                  <a:pt x="46" y="490"/>
                                </a:lnTo>
                                <a:lnTo>
                                  <a:pt x="40" y="502"/>
                                </a:lnTo>
                                <a:lnTo>
                                  <a:pt x="34" y="514"/>
                                </a:lnTo>
                                <a:lnTo>
                                  <a:pt x="24" y="527"/>
                                </a:lnTo>
                                <a:lnTo>
                                  <a:pt x="8" y="540"/>
                                </a:lnTo>
                                <a:lnTo>
                                  <a:pt x="0" y="546"/>
                                </a:lnTo>
                                <a:lnTo>
                                  <a:pt x="0" y="611"/>
                                </a:lnTo>
                                <a:lnTo>
                                  <a:pt x="92" y="621"/>
                                </a:lnTo>
                                <a:lnTo>
                                  <a:pt x="94" y="6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63" name="Freeform 448"/>
                        <wps:cNvSpPr>
                          <a:spLocks/>
                        </wps:cNvSpPr>
                        <wps:spPr bwMode="auto">
                          <a:xfrm>
                            <a:off x="200025" y="1200150"/>
                            <a:ext cx="50807" cy="107910"/>
                          </a:xfrm>
                          <a:custGeom>
                            <a:avLst/>
                            <a:gdLst>
                              <a:gd name="T0" fmla="*/ 22 w 32"/>
                              <a:gd name="T1" fmla="*/ 44 h 68"/>
                              <a:gd name="T2" fmla="*/ 18 w 32"/>
                              <a:gd name="T3" fmla="*/ 34 h 68"/>
                              <a:gd name="T4" fmla="*/ 12 w 32"/>
                              <a:gd name="T5" fmla="*/ 24 h 68"/>
                              <a:gd name="T6" fmla="*/ 8 w 32"/>
                              <a:gd name="T7" fmla="*/ 16 h 68"/>
                              <a:gd name="T8" fmla="*/ 4 w 32"/>
                              <a:gd name="T9" fmla="*/ 8 h 68"/>
                              <a:gd name="T10" fmla="*/ 2 w 32"/>
                              <a:gd name="T11" fmla="*/ 0 h 68"/>
                              <a:gd name="T12" fmla="*/ 2 w 32"/>
                              <a:gd name="T13" fmla="*/ 0 h 68"/>
                              <a:gd name="T14" fmla="*/ 0 w 32"/>
                              <a:gd name="T15" fmla="*/ 32 h 68"/>
                              <a:gd name="T16" fmla="*/ 4 w 32"/>
                              <a:gd name="T17" fmla="*/ 52 h 68"/>
                              <a:gd name="T18" fmla="*/ 12 w 32"/>
                              <a:gd name="T19" fmla="*/ 64 h 68"/>
                              <a:gd name="T20" fmla="*/ 14 w 32"/>
                              <a:gd name="T21" fmla="*/ 68 h 68"/>
                              <a:gd name="T22" fmla="*/ 32 w 32"/>
                              <a:gd name="T23" fmla="*/ 56 h 68"/>
                              <a:gd name="T24" fmla="*/ 28 w 32"/>
                              <a:gd name="T25" fmla="*/ 52 h 68"/>
                              <a:gd name="T26" fmla="*/ 22 w 32"/>
                              <a:gd name="T27" fmla="*/ 44 h 6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32" h="68">
                                <a:moveTo>
                                  <a:pt x="22" y="44"/>
                                </a:moveTo>
                                <a:lnTo>
                                  <a:pt x="18" y="34"/>
                                </a:lnTo>
                                <a:lnTo>
                                  <a:pt x="12" y="24"/>
                                </a:lnTo>
                                <a:lnTo>
                                  <a:pt x="8" y="16"/>
                                </a:lnTo>
                                <a:lnTo>
                                  <a:pt x="4" y="8"/>
                                </a:lnTo>
                                <a:lnTo>
                                  <a:pt x="2" y="0"/>
                                </a:lnTo>
                                <a:lnTo>
                                  <a:pt x="2" y="0"/>
                                </a:lnTo>
                                <a:lnTo>
                                  <a:pt x="0" y="32"/>
                                </a:lnTo>
                                <a:lnTo>
                                  <a:pt x="4" y="52"/>
                                </a:lnTo>
                                <a:lnTo>
                                  <a:pt x="12" y="64"/>
                                </a:lnTo>
                                <a:lnTo>
                                  <a:pt x="14" y="68"/>
                                </a:lnTo>
                                <a:lnTo>
                                  <a:pt x="32" y="56"/>
                                </a:lnTo>
                                <a:lnTo>
                                  <a:pt x="28" y="52"/>
                                </a:lnTo>
                                <a:lnTo>
                                  <a:pt x="22" y="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64" name="Freeform 449"/>
                        <wps:cNvSpPr>
                          <a:spLocks/>
                        </wps:cNvSpPr>
                        <wps:spPr bwMode="auto">
                          <a:xfrm>
                            <a:off x="238125" y="1390650"/>
                            <a:ext cx="122255" cy="192016"/>
                          </a:xfrm>
                          <a:custGeom>
                            <a:avLst/>
                            <a:gdLst>
                              <a:gd name="T0" fmla="*/ 48 w 77"/>
                              <a:gd name="T1" fmla="*/ 88 h 121"/>
                              <a:gd name="T2" fmla="*/ 34 w 77"/>
                              <a:gd name="T3" fmla="*/ 70 h 121"/>
                              <a:gd name="T4" fmla="*/ 24 w 77"/>
                              <a:gd name="T5" fmla="*/ 50 h 121"/>
                              <a:gd name="T6" fmla="*/ 14 w 77"/>
                              <a:gd name="T7" fmla="*/ 32 h 121"/>
                              <a:gd name="T8" fmla="*/ 8 w 77"/>
                              <a:gd name="T9" fmla="*/ 16 h 121"/>
                              <a:gd name="T10" fmla="*/ 4 w 77"/>
                              <a:gd name="T11" fmla="*/ 4 h 121"/>
                              <a:gd name="T12" fmla="*/ 2 w 77"/>
                              <a:gd name="T13" fmla="*/ 0 h 121"/>
                              <a:gd name="T14" fmla="*/ 0 w 77"/>
                              <a:gd name="T15" fmla="*/ 16 h 121"/>
                              <a:gd name="T16" fmla="*/ 2 w 77"/>
                              <a:gd name="T17" fmla="*/ 34 h 121"/>
                              <a:gd name="T18" fmla="*/ 6 w 77"/>
                              <a:gd name="T19" fmla="*/ 52 h 121"/>
                              <a:gd name="T20" fmla="*/ 12 w 77"/>
                              <a:gd name="T21" fmla="*/ 70 h 121"/>
                              <a:gd name="T22" fmla="*/ 18 w 77"/>
                              <a:gd name="T23" fmla="*/ 84 h 121"/>
                              <a:gd name="T24" fmla="*/ 24 w 77"/>
                              <a:gd name="T25" fmla="*/ 96 h 121"/>
                              <a:gd name="T26" fmla="*/ 28 w 77"/>
                              <a:gd name="T27" fmla="*/ 105 h 121"/>
                              <a:gd name="T28" fmla="*/ 30 w 77"/>
                              <a:gd name="T29" fmla="*/ 107 h 121"/>
                              <a:gd name="T30" fmla="*/ 30 w 77"/>
                              <a:gd name="T31" fmla="*/ 121 h 121"/>
                              <a:gd name="T32" fmla="*/ 40 w 77"/>
                              <a:gd name="T33" fmla="*/ 121 h 121"/>
                              <a:gd name="T34" fmla="*/ 48 w 77"/>
                              <a:gd name="T35" fmla="*/ 121 h 121"/>
                              <a:gd name="T36" fmla="*/ 57 w 77"/>
                              <a:gd name="T37" fmla="*/ 119 h 121"/>
                              <a:gd name="T38" fmla="*/ 63 w 77"/>
                              <a:gd name="T39" fmla="*/ 117 h 121"/>
                              <a:gd name="T40" fmla="*/ 69 w 77"/>
                              <a:gd name="T41" fmla="*/ 115 h 121"/>
                              <a:gd name="T42" fmla="*/ 73 w 77"/>
                              <a:gd name="T43" fmla="*/ 113 h 121"/>
                              <a:gd name="T44" fmla="*/ 75 w 77"/>
                              <a:gd name="T45" fmla="*/ 113 h 121"/>
                              <a:gd name="T46" fmla="*/ 77 w 77"/>
                              <a:gd name="T47" fmla="*/ 113 h 121"/>
                              <a:gd name="T48" fmla="*/ 63 w 77"/>
                              <a:gd name="T49" fmla="*/ 103 h 121"/>
                              <a:gd name="T50" fmla="*/ 48 w 77"/>
                              <a:gd name="T51" fmla="*/ 88 h 1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</a:cxnLst>
                            <a:rect l="0" t="0" r="r" b="b"/>
                            <a:pathLst>
                              <a:path w="77" h="121">
                                <a:moveTo>
                                  <a:pt x="48" y="88"/>
                                </a:moveTo>
                                <a:lnTo>
                                  <a:pt x="34" y="70"/>
                                </a:lnTo>
                                <a:lnTo>
                                  <a:pt x="24" y="50"/>
                                </a:lnTo>
                                <a:lnTo>
                                  <a:pt x="14" y="32"/>
                                </a:lnTo>
                                <a:lnTo>
                                  <a:pt x="8" y="16"/>
                                </a:lnTo>
                                <a:lnTo>
                                  <a:pt x="4" y="4"/>
                                </a:lnTo>
                                <a:lnTo>
                                  <a:pt x="2" y="0"/>
                                </a:lnTo>
                                <a:lnTo>
                                  <a:pt x="0" y="16"/>
                                </a:lnTo>
                                <a:lnTo>
                                  <a:pt x="2" y="34"/>
                                </a:lnTo>
                                <a:lnTo>
                                  <a:pt x="6" y="52"/>
                                </a:lnTo>
                                <a:lnTo>
                                  <a:pt x="12" y="70"/>
                                </a:lnTo>
                                <a:lnTo>
                                  <a:pt x="18" y="84"/>
                                </a:lnTo>
                                <a:lnTo>
                                  <a:pt x="24" y="96"/>
                                </a:lnTo>
                                <a:lnTo>
                                  <a:pt x="28" y="105"/>
                                </a:lnTo>
                                <a:lnTo>
                                  <a:pt x="30" y="107"/>
                                </a:lnTo>
                                <a:lnTo>
                                  <a:pt x="30" y="121"/>
                                </a:lnTo>
                                <a:lnTo>
                                  <a:pt x="40" y="121"/>
                                </a:lnTo>
                                <a:lnTo>
                                  <a:pt x="48" y="121"/>
                                </a:lnTo>
                                <a:lnTo>
                                  <a:pt x="57" y="119"/>
                                </a:lnTo>
                                <a:lnTo>
                                  <a:pt x="63" y="117"/>
                                </a:lnTo>
                                <a:lnTo>
                                  <a:pt x="69" y="115"/>
                                </a:lnTo>
                                <a:lnTo>
                                  <a:pt x="73" y="113"/>
                                </a:lnTo>
                                <a:lnTo>
                                  <a:pt x="75" y="113"/>
                                </a:lnTo>
                                <a:lnTo>
                                  <a:pt x="77" y="113"/>
                                </a:lnTo>
                                <a:lnTo>
                                  <a:pt x="63" y="103"/>
                                </a:lnTo>
                                <a:lnTo>
                                  <a:pt x="48" y="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65" name="Freeform 450"/>
                        <wps:cNvSpPr>
                          <a:spLocks/>
                        </wps:cNvSpPr>
                        <wps:spPr bwMode="auto">
                          <a:xfrm>
                            <a:off x="180975" y="1657350"/>
                            <a:ext cx="236571" cy="233276"/>
                          </a:xfrm>
                          <a:custGeom>
                            <a:avLst/>
                            <a:gdLst>
                              <a:gd name="T0" fmla="*/ 110 w 149"/>
                              <a:gd name="T1" fmla="*/ 83 h 147"/>
                              <a:gd name="T2" fmla="*/ 102 w 149"/>
                              <a:gd name="T3" fmla="*/ 61 h 147"/>
                              <a:gd name="T4" fmla="*/ 96 w 149"/>
                              <a:gd name="T5" fmla="*/ 43 h 147"/>
                              <a:gd name="T6" fmla="*/ 94 w 149"/>
                              <a:gd name="T7" fmla="*/ 26 h 147"/>
                              <a:gd name="T8" fmla="*/ 94 w 149"/>
                              <a:gd name="T9" fmla="*/ 14 h 147"/>
                              <a:gd name="T10" fmla="*/ 96 w 149"/>
                              <a:gd name="T11" fmla="*/ 4 h 147"/>
                              <a:gd name="T12" fmla="*/ 96 w 149"/>
                              <a:gd name="T13" fmla="*/ 0 h 147"/>
                              <a:gd name="T14" fmla="*/ 88 w 149"/>
                              <a:gd name="T15" fmla="*/ 16 h 147"/>
                              <a:gd name="T16" fmla="*/ 82 w 149"/>
                              <a:gd name="T17" fmla="*/ 34 h 147"/>
                              <a:gd name="T18" fmla="*/ 80 w 149"/>
                              <a:gd name="T19" fmla="*/ 49 h 147"/>
                              <a:gd name="T20" fmla="*/ 80 w 149"/>
                              <a:gd name="T21" fmla="*/ 67 h 147"/>
                              <a:gd name="T22" fmla="*/ 82 w 149"/>
                              <a:gd name="T23" fmla="*/ 83 h 147"/>
                              <a:gd name="T24" fmla="*/ 84 w 149"/>
                              <a:gd name="T25" fmla="*/ 93 h 147"/>
                              <a:gd name="T26" fmla="*/ 86 w 149"/>
                              <a:gd name="T27" fmla="*/ 103 h 147"/>
                              <a:gd name="T28" fmla="*/ 88 w 149"/>
                              <a:gd name="T29" fmla="*/ 105 h 147"/>
                              <a:gd name="T30" fmla="*/ 72 w 149"/>
                              <a:gd name="T31" fmla="*/ 107 h 147"/>
                              <a:gd name="T32" fmla="*/ 56 w 149"/>
                              <a:gd name="T33" fmla="*/ 111 h 147"/>
                              <a:gd name="T34" fmla="*/ 42 w 149"/>
                              <a:gd name="T35" fmla="*/ 119 h 147"/>
                              <a:gd name="T36" fmla="*/ 28 w 149"/>
                              <a:gd name="T37" fmla="*/ 125 h 147"/>
                              <a:gd name="T38" fmla="*/ 16 w 149"/>
                              <a:gd name="T39" fmla="*/ 133 h 147"/>
                              <a:gd name="T40" fmla="*/ 8 w 149"/>
                              <a:gd name="T41" fmla="*/ 141 h 147"/>
                              <a:gd name="T42" fmla="*/ 2 w 149"/>
                              <a:gd name="T43" fmla="*/ 145 h 147"/>
                              <a:gd name="T44" fmla="*/ 0 w 149"/>
                              <a:gd name="T45" fmla="*/ 147 h 147"/>
                              <a:gd name="T46" fmla="*/ 6 w 149"/>
                              <a:gd name="T47" fmla="*/ 143 h 147"/>
                              <a:gd name="T48" fmla="*/ 14 w 149"/>
                              <a:gd name="T49" fmla="*/ 139 h 147"/>
                              <a:gd name="T50" fmla="*/ 24 w 149"/>
                              <a:gd name="T51" fmla="*/ 137 h 147"/>
                              <a:gd name="T52" fmla="*/ 34 w 149"/>
                              <a:gd name="T53" fmla="*/ 133 h 147"/>
                              <a:gd name="T54" fmla="*/ 46 w 149"/>
                              <a:gd name="T55" fmla="*/ 131 h 147"/>
                              <a:gd name="T56" fmla="*/ 58 w 149"/>
                              <a:gd name="T57" fmla="*/ 129 h 147"/>
                              <a:gd name="T58" fmla="*/ 70 w 149"/>
                              <a:gd name="T59" fmla="*/ 127 h 147"/>
                              <a:gd name="T60" fmla="*/ 84 w 149"/>
                              <a:gd name="T61" fmla="*/ 127 h 147"/>
                              <a:gd name="T62" fmla="*/ 96 w 149"/>
                              <a:gd name="T63" fmla="*/ 125 h 147"/>
                              <a:gd name="T64" fmla="*/ 108 w 149"/>
                              <a:gd name="T65" fmla="*/ 123 h 147"/>
                              <a:gd name="T66" fmla="*/ 118 w 149"/>
                              <a:gd name="T67" fmla="*/ 123 h 147"/>
                              <a:gd name="T68" fmla="*/ 128 w 149"/>
                              <a:gd name="T69" fmla="*/ 123 h 147"/>
                              <a:gd name="T70" fmla="*/ 137 w 149"/>
                              <a:gd name="T71" fmla="*/ 121 h 147"/>
                              <a:gd name="T72" fmla="*/ 143 w 149"/>
                              <a:gd name="T73" fmla="*/ 121 h 147"/>
                              <a:gd name="T74" fmla="*/ 147 w 149"/>
                              <a:gd name="T75" fmla="*/ 121 h 147"/>
                              <a:gd name="T76" fmla="*/ 149 w 149"/>
                              <a:gd name="T77" fmla="*/ 121 h 147"/>
                              <a:gd name="T78" fmla="*/ 126 w 149"/>
                              <a:gd name="T79" fmla="*/ 103 h 147"/>
                              <a:gd name="T80" fmla="*/ 110 w 149"/>
                              <a:gd name="T81" fmla="*/ 83 h 14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49" h="147">
                                <a:moveTo>
                                  <a:pt x="110" y="83"/>
                                </a:moveTo>
                                <a:lnTo>
                                  <a:pt x="102" y="61"/>
                                </a:lnTo>
                                <a:lnTo>
                                  <a:pt x="96" y="43"/>
                                </a:lnTo>
                                <a:lnTo>
                                  <a:pt x="94" y="26"/>
                                </a:lnTo>
                                <a:lnTo>
                                  <a:pt x="94" y="14"/>
                                </a:lnTo>
                                <a:lnTo>
                                  <a:pt x="96" y="4"/>
                                </a:lnTo>
                                <a:lnTo>
                                  <a:pt x="96" y="0"/>
                                </a:lnTo>
                                <a:lnTo>
                                  <a:pt x="88" y="16"/>
                                </a:lnTo>
                                <a:lnTo>
                                  <a:pt x="82" y="34"/>
                                </a:lnTo>
                                <a:lnTo>
                                  <a:pt x="80" y="49"/>
                                </a:lnTo>
                                <a:lnTo>
                                  <a:pt x="80" y="67"/>
                                </a:lnTo>
                                <a:lnTo>
                                  <a:pt x="82" y="83"/>
                                </a:lnTo>
                                <a:lnTo>
                                  <a:pt x="84" y="93"/>
                                </a:lnTo>
                                <a:lnTo>
                                  <a:pt x="86" y="103"/>
                                </a:lnTo>
                                <a:lnTo>
                                  <a:pt x="88" y="105"/>
                                </a:lnTo>
                                <a:lnTo>
                                  <a:pt x="72" y="107"/>
                                </a:lnTo>
                                <a:lnTo>
                                  <a:pt x="56" y="111"/>
                                </a:lnTo>
                                <a:lnTo>
                                  <a:pt x="42" y="119"/>
                                </a:lnTo>
                                <a:lnTo>
                                  <a:pt x="28" y="125"/>
                                </a:lnTo>
                                <a:lnTo>
                                  <a:pt x="16" y="133"/>
                                </a:lnTo>
                                <a:lnTo>
                                  <a:pt x="8" y="141"/>
                                </a:lnTo>
                                <a:lnTo>
                                  <a:pt x="2" y="145"/>
                                </a:lnTo>
                                <a:lnTo>
                                  <a:pt x="0" y="147"/>
                                </a:lnTo>
                                <a:lnTo>
                                  <a:pt x="6" y="143"/>
                                </a:lnTo>
                                <a:lnTo>
                                  <a:pt x="14" y="139"/>
                                </a:lnTo>
                                <a:lnTo>
                                  <a:pt x="24" y="137"/>
                                </a:lnTo>
                                <a:lnTo>
                                  <a:pt x="34" y="133"/>
                                </a:lnTo>
                                <a:lnTo>
                                  <a:pt x="46" y="131"/>
                                </a:lnTo>
                                <a:lnTo>
                                  <a:pt x="58" y="129"/>
                                </a:lnTo>
                                <a:lnTo>
                                  <a:pt x="70" y="127"/>
                                </a:lnTo>
                                <a:lnTo>
                                  <a:pt x="84" y="127"/>
                                </a:lnTo>
                                <a:lnTo>
                                  <a:pt x="96" y="125"/>
                                </a:lnTo>
                                <a:lnTo>
                                  <a:pt x="108" y="123"/>
                                </a:lnTo>
                                <a:lnTo>
                                  <a:pt x="118" y="123"/>
                                </a:lnTo>
                                <a:lnTo>
                                  <a:pt x="128" y="123"/>
                                </a:lnTo>
                                <a:lnTo>
                                  <a:pt x="137" y="121"/>
                                </a:lnTo>
                                <a:lnTo>
                                  <a:pt x="143" y="121"/>
                                </a:lnTo>
                                <a:lnTo>
                                  <a:pt x="147" y="121"/>
                                </a:lnTo>
                                <a:lnTo>
                                  <a:pt x="149" y="121"/>
                                </a:lnTo>
                                <a:lnTo>
                                  <a:pt x="126" y="103"/>
                                </a:lnTo>
                                <a:lnTo>
                                  <a:pt x="110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66" name="Freeform 451"/>
                        <wps:cNvSpPr>
                          <a:spLocks/>
                        </wps:cNvSpPr>
                        <wps:spPr bwMode="auto">
                          <a:xfrm>
                            <a:off x="342900" y="485775"/>
                            <a:ext cx="20640" cy="22217"/>
                          </a:xfrm>
                          <a:custGeom>
                            <a:avLst/>
                            <a:gdLst>
                              <a:gd name="T0" fmla="*/ 11 w 13"/>
                              <a:gd name="T1" fmla="*/ 2 h 14"/>
                              <a:gd name="T2" fmla="*/ 9 w 13"/>
                              <a:gd name="T3" fmla="*/ 2 h 14"/>
                              <a:gd name="T4" fmla="*/ 7 w 13"/>
                              <a:gd name="T5" fmla="*/ 0 h 14"/>
                              <a:gd name="T6" fmla="*/ 5 w 13"/>
                              <a:gd name="T7" fmla="*/ 2 h 14"/>
                              <a:gd name="T8" fmla="*/ 2 w 13"/>
                              <a:gd name="T9" fmla="*/ 2 h 14"/>
                              <a:gd name="T10" fmla="*/ 0 w 13"/>
                              <a:gd name="T11" fmla="*/ 4 h 14"/>
                              <a:gd name="T12" fmla="*/ 0 w 13"/>
                              <a:gd name="T13" fmla="*/ 6 h 14"/>
                              <a:gd name="T14" fmla="*/ 0 w 13"/>
                              <a:gd name="T15" fmla="*/ 10 h 14"/>
                              <a:gd name="T16" fmla="*/ 2 w 13"/>
                              <a:gd name="T17" fmla="*/ 12 h 14"/>
                              <a:gd name="T18" fmla="*/ 5 w 13"/>
                              <a:gd name="T19" fmla="*/ 14 h 14"/>
                              <a:gd name="T20" fmla="*/ 7 w 13"/>
                              <a:gd name="T21" fmla="*/ 14 h 14"/>
                              <a:gd name="T22" fmla="*/ 9 w 13"/>
                              <a:gd name="T23" fmla="*/ 14 h 14"/>
                              <a:gd name="T24" fmla="*/ 11 w 13"/>
                              <a:gd name="T25" fmla="*/ 12 h 14"/>
                              <a:gd name="T26" fmla="*/ 13 w 13"/>
                              <a:gd name="T27" fmla="*/ 10 h 14"/>
                              <a:gd name="T28" fmla="*/ 13 w 13"/>
                              <a:gd name="T29" fmla="*/ 6 h 14"/>
                              <a:gd name="T30" fmla="*/ 13 w 13"/>
                              <a:gd name="T31" fmla="*/ 4 h 14"/>
                              <a:gd name="T32" fmla="*/ 11 w 13"/>
                              <a:gd name="T33" fmla="*/ 2 h 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3" h="14">
                                <a:moveTo>
                                  <a:pt x="11" y="2"/>
                                </a:moveTo>
                                <a:lnTo>
                                  <a:pt x="9" y="2"/>
                                </a:lnTo>
                                <a:lnTo>
                                  <a:pt x="7" y="0"/>
                                </a:lnTo>
                                <a:lnTo>
                                  <a:pt x="5" y="2"/>
                                </a:lnTo>
                                <a:lnTo>
                                  <a:pt x="2" y="2"/>
                                </a:lnTo>
                                <a:lnTo>
                                  <a:pt x="0" y="4"/>
                                </a:lnTo>
                                <a:lnTo>
                                  <a:pt x="0" y="6"/>
                                </a:lnTo>
                                <a:lnTo>
                                  <a:pt x="0" y="10"/>
                                </a:lnTo>
                                <a:lnTo>
                                  <a:pt x="2" y="12"/>
                                </a:lnTo>
                                <a:lnTo>
                                  <a:pt x="5" y="14"/>
                                </a:lnTo>
                                <a:lnTo>
                                  <a:pt x="7" y="14"/>
                                </a:lnTo>
                                <a:lnTo>
                                  <a:pt x="9" y="14"/>
                                </a:lnTo>
                                <a:lnTo>
                                  <a:pt x="11" y="12"/>
                                </a:lnTo>
                                <a:lnTo>
                                  <a:pt x="13" y="10"/>
                                </a:lnTo>
                                <a:lnTo>
                                  <a:pt x="13" y="6"/>
                                </a:lnTo>
                                <a:lnTo>
                                  <a:pt x="13" y="4"/>
                                </a:lnTo>
                                <a:lnTo>
                                  <a:pt x="11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67" name="Freeform 452"/>
                        <wps:cNvSpPr>
                          <a:spLocks/>
                        </wps:cNvSpPr>
                        <wps:spPr bwMode="auto">
                          <a:xfrm>
                            <a:off x="581025" y="952500"/>
                            <a:ext cx="50807" cy="57129"/>
                          </a:xfrm>
                          <a:custGeom>
                            <a:avLst/>
                            <a:gdLst>
                              <a:gd name="T0" fmla="*/ 26 w 32"/>
                              <a:gd name="T1" fmla="*/ 6 h 36"/>
                              <a:gd name="T2" fmla="*/ 22 w 32"/>
                              <a:gd name="T3" fmla="*/ 2 h 36"/>
                              <a:gd name="T4" fmla="*/ 16 w 32"/>
                              <a:gd name="T5" fmla="*/ 0 h 36"/>
                              <a:gd name="T6" fmla="*/ 10 w 32"/>
                              <a:gd name="T7" fmla="*/ 2 h 36"/>
                              <a:gd name="T8" fmla="*/ 4 w 32"/>
                              <a:gd name="T9" fmla="*/ 6 h 36"/>
                              <a:gd name="T10" fmla="*/ 0 w 32"/>
                              <a:gd name="T11" fmla="*/ 12 h 36"/>
                              <a:gd name="T12" fmla="*/ 0 w 32"/>
                              <a:gd name="T13" fmla="*/ 18 h 36"/>
                              <a:gd name="T14" fmla="*/ 0 w 32"/>
                              <a:gd name="T15" fmla="*/ 24 h 36"/>
                              <a:gd name="T16" fmla="*/ 4 w 32"/>
                              <a:gd name="T17" fmla="*/ 30 h 36"/>
                              <a:gd name="T18" fmla="*/ 10 w 32"/>
                              <a:gd name="T19" fmla="*/ 34 h 36"/>
                              <a:gd name="T20" fmla="*/ 16 w 32"/>
                              <a:gd name="T21" fmla="*/ 36 h 36"/>
                              <a:gd name="T22" fmla="*/ 22 w 32"/>
                              <a:gd name="T23" fmla="*/ 34 h 36"/>
                              <a:gd name="T24" fmla="*/ 26 w 32"/>
                              <a:gd name="T25" fmla="*/ 30 h 36"/>
                              <a:gd name="T26" fmla="*/ 30 w 32"/>
                              <a:gd name="T27" fmla="*/ 24 h 36"/>
                              <a:gd name="T28" fmla="*/ 32 w 32"/>
                              <a:gd name="T29" fmla="*/ 18 h 36"/>
                              <a:gd name="T30" fmla="*/ 30 w 32"/>
                              <a:gd name="T31" fmla="*/ 12 h 36"/>
                              <a:gd name="T32" fmla="*/ 26 w 32"/>
                              <a:gd name="T33" fmla="*/ 6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2" h="36">
                                <a:moveTo>
                                  <a:pt x="26" y="6"/>
                                </a:moveTo>
                                <a:lnTo>
                                  <a:pt x="22" y="2"/>
                                </a:lnTo>
                                <a:lnTo>
                                  <a:pt x="16" y="0"/>
                                </a:lnTo>
                                <a:lnTo>
                                  <a:pt x="10" y="2"/>
                                </a:lnTo>
                                <a:lnTo>
                                  <a:pt x="4" y="6"/>
                                </a:lnTo>
                                <a:lnTo>
                                  <a:pt x="0" y="12"/>
                                </a:lnTo>
                                <a:lnTo>
                                  <a:pt x="0" y="18"/>
                                </a:lnTo>
                                <a:lnTo>
                                  <a:pt x="0" y="24"/>
                                </a:lnTo>
                                <a:lnTo>
                                  <a:pt x="4" y="30"/>
                                </a:lnTo>
                                <a:lnTo>
                                  <a:pt x="10" y="34"/>
                                </a:lnTo>
                                <a:lnTo>
                                  <a:pt x="16" y="36"/>
                                </a:lnTo>
                                <a:lnTo>
                                  <a:pt x="22" y="34"/>
                                </a:lnTo>
                                <a:lnTo>
                                  <a:pt x="26" y="30"/>
                                </a:lnTo>
                                <a:lnTo>
                                  <a:pt x="30" y="24"/>
                                </a:lnTo>
                                <a:lnTo>
                                  <a:pt x="32" y="18"/>
                                </a:lnTo>
                                <a:lnTo>
                                  <a:pt x="30" y="12"/>
                                </a:lnTo>
                                <a:lnTo>
                                  <a:pt x="26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68" name="Freeform 453"/>
                        <wps:cNvSpPr>
                          <a:spLocks/>
                        </wps:cNvSpPr>
                        <wps:spPr bwMode="auto">
                          <a:xfrm>
                            <a:off x="381000" y="1152525"/>
                            <a:ext cx="47632" cy="49194"/>
                          </a:xfrm>
                          <a:custGeom>
                            <a:avLst/>
                            <a:gdLst>
                              <a:gd name="T0" fmla="*/ 26 w 30"/>
                              <a:gd name="T1" fmla="*/ 4 h 31"/>
                              <a:gd name="T2" fmla="*/ 20 w 30"/>
                              <a:gd name="T3" fmla="*/ 2 h 31"/>
                              <a:gd name="T4" fmla="*/ 14 w 30"/>
                              <a:gd name="T5" fmla="*/ 0 h 31"/>
                              <a:gd name="T6" fmla="*/ 8 w 30"/>
                              <a:gd name="T7" fmla="*/ 2 h 31"/>
                              <a:gd name="T8" fmla="*/ 4 w 30"/>
                              <a:gd name="T9" fmla="*/ 4 h 31"/>
                              <a:gd name="T10" fmla="*/ 2 w 30"/>
                              <a:gd name="T11" fmla="*/ 10 h 31"/>
                              <a:gd name="T12" fmla="*/ 0 w 30"/>
                              <a:gd name="T13" fmla="*/ 16 h 31"/>
                              <a:gd name="T14" fmla="*/ 2 w 30"/>
                              <a:gd name="T15" fmla="*/ 21 h 31"/>
                              <a:gd name="T16" fmla="*/ 4 w 30"/>
                              <a:gd name="T17" fmla="*/ 27 h 31"/>
                              <a:gd name="T18" fmla="*/ 8 w 30"/>
                              <a:gd name="T19" fmla="*/ 29 h 31"/>
                              <a:gd name="T20" fmla="*/ 14 w 30"/>
                              <a:gd name="T21" fmla="*/ 31 h 31"/>
                              <a:gd name="T22" fmla="*/ 20 w 30"/>
                              <a:gd name="T23" fmla="*/ 29 h 31"/>
                              <a:gd name="T24" fmla="*/ 26 w 30"/>
                              <a:gd name="T25" fmla="*/ 27 h 31"/>
                              <a:gd name="T26" fmla="*/ 28 w 30"/>
                              <a:gd name="T27" fmla="*/ 21 h 31"/>
                              <a:gd name="T28" fmla="*/ 30 w 30"/>
                              <a:gd name="T29" fmla="*/ 16 h 31"/>
                              <a:gd name="T30" fmla="*/ 28 w 30"/>
                              <a:gd name="T31" fmla="*/ 10 h 31"/>
                              <a:gd name="T32" fmla="*/ 26 w 30"/>
                              <a:gd name="T33" fmla="*/ 4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0" h="31">
                                <a:moveTo>
                                  <a:pt x="26" y="4"/>
                                </a:moveTo>
                                <a:lnTo>
                                  <a:pt x="20" y="2"/>
                                </a:lnTo>
                                <a:lnTo>
                                  <a:pt x="14" y="0"/>
                                </a:lnTo>
                                <a:lnTo>
                                  <a:pt x="8" y="2"/>
                                </a:lnTo>
                                <a:lnTo>
                                  <a:pt x="4" y="4"/>
                                </a:lnTo>
                                <a:lnTo>
                                  <a:pt x="2" y="10"/>
                                </a:lnTo>
                                <a:lnTo>
                                  <a:pt x="0" y="16"/>
                                </a:lnTo>
                                <a:lnTo>
                                  <a:pt x="2" y="21"/>
                                </a:lnTo>
                                <a:lnTo>
                                  <a:pt x="4" y="27"/>
                                </a:lnTo>
                                <a:lnTo>
                                  <a:pt x="8" y="29"/>
                                </a:lnTo>
                                <a:lnTo>
                                  <a:pt x="14" y="31"/>
                                </a:lnTo>
                                <a:lnTo>
                                  <a:pt x="20" y="29"/>
                                </a:lnTo>
                                <a:lnTo>
                                  <a:pt x="26" y="27"/>
                                </a:lnTo>
                                <a:lnTo>
                                  <a:pt x="28" y="21"/>
                                </a:lnTo>
                                <a:lnTo>
                                  <a:pt x="30" y="16"/>
                                </a:lnTo>
                                <a:lnTo>
                                  <a:pt x="28" y="10"/>
                                </a:lnTo>
                                <a:lnTo>
                                  <a:pt x="26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69" name="Freeform 454"/>
                        <wps:cNvSpPr>
                          <a:spLocks/>
                        </wps:cNvSpPr>
                        <wps:spPr bwMode="auto">
                          <a:xfrm>
                            <a:off x="38100" y="800100"/>
                            <a:ext cx="28579" cy="23804"/>
                          </a:xfrm>
                          <a:custGeom>
                            <a:avLst/>
                            <a:gdLst>
                              <a:gd name="T0" fmla="*/ 14 w 18"/>
                              <a:gd name="T1" fmla="*/ 2 h 15"/>
                              <a:gd name="T2" fmla="*/ 12 w 18"/>
                              <a:gd name="T3" fmla="*/ 0 h 15"/>
                              <a:gd name="T4" fmla="*/ 8 w 18"/>
                              <a:gd name="T5" fmla="*/ 0 h 15"/>
                              <a:gd name="T6" fmla="*/ 4 w 18"/>
                              <a:gd name="T7" fmla="*/ 0 h 15"/>
                              <a:gd name="T8" fmla="*/ 2 w 18"/>
                              <a:gd name="T9" fmla="*/ 2 h 15"/>
                              <a:gd name="T10" fmla="*/ 0 w 18"/>
                              <a:gd name="T11" fmla="*/ 4 h 15"/>
                              <a:gd name="T12" fmla="*/ 0 w 18"/>
                              <a:gd name="T13" fmla="*/ 8 h 15"/>
                              <a:gd name="T14" fmla="*/ 0 w 18"/>
                              <a:gd name="T15" fmla="*/ 12 h 15"/>
                              <a:gd name="T16" fmla="*/ 2 w 18"/>
                              <a:gd name="T17" fmla="*/ 14 h 15"/>
                              <a:gd name="T18" fmla="*/ 4 w 18"/>
                              <a:gd name="T19" fmla="*/ 15 h 15"/>
                              <a:gd name="T20" fmla="*/ 8 w 18"/>
                              <a:gd name="T21" fmla="*/ 15 h 15"/>
                              <a:gd name="T22" fmla="*/ 12 w 18"/>
                              <a:gd name="T23" fmla="*/ 15 h 15"/>
                              <a:gd name="T24" fmla="*/ 14 w 18"/>
                              <a:gd name="T25" fmla="*/ 14 h 15"/>
                              <a:gd name="T26" fmla="*/ 16 w 18"/>
                              <a:gd name="T27" fmla="*/ 12 h 15"/>
                              <a:gd name="T28" fmla="*/ 18 w 18"/>
                              <a:gd name="T29" fmla="*/ 8 h 15"/>
                              <a:gd name="T30" fmla="*/ 16 w 18"/>
                              <a:gd name="T31" fmla="*/ 4 h 15"/>
                              <a:gd name="T32" fmla="*/ 14 w 18"/>
                              <a:gd name="T33" fmla="*/ 2 h 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8" h="15">
                                <a:moveTo>
                                  <a:pt x="14" y="2"/>
                                </a:moveTo>
                                <a:lnTo>
                                  <a:pt x="12" y="0"/>
                                </a:lnTo>
                                <a:lnTo>
                                  <a:pt x="8" y="0"/>
                                </a:lnTo>
                                <a:lnTo>
                                  <a:pt x="4" y="0"/>
                                </a:lnTo>
                                <a:lnTo>
                                  <a:pt x="2" y="2"/>
                                </a:lnTo>
                                <a:lnTo>
                                  <a:pt x="0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2"/>
                                </a:lnTo>
                                <a:lnTo>
                                  <a:pt x="2" y="14"/>
                                </a:lnTo>
                                <a:lnTo>
                                  <a:pt x="4" y="15"/>
                                </a:lnTo>
                                <a:lnTo>
                                  <a:pt x="8" y="15"/>
                                </a:lnTo>
                                <a:lnTo>
                                  <a:pt x="12" y="15"/>
                                </a:lnTo>
                                <a:lnTo>
                                  <a:pt x="14" y="14"/>
                                </a:lnTo>
                                <a:lnTo>
                                  <a:pt x="16" y="12"/>
                                </a:lnTo>
                                <a:lnTo>
                                  <a:pt x="18" y="8"/>
                                </a:lnTo>
                                <a:lnTo>
                                  <a:pt x="16" y="4"/>
                                </a:lnTo>
                                <a:lnTo>
                                  <a:pt x="14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70" name="Freeform 455"/>
                        <wps:cNvSpPr>
                          <a:spLocks/>
                        </wps:cNvSpPr>
                        <wps:spPr bwMode="auto">
                          <a:xfrm>
                            <a:off x="276225" y="1428750"/>
                            <a:ext cx="52395" cy="57129"/>
                          </a:xfrm>
                          <a:custGeom>
                            <a:avLst/>
                            <a:gdLst>
                              <a:gd name="T0" fmla="*/ 27 w 33"/>
                              <a:gd name="T1" fmla="*/ 6 h 36"/>
                              <a:gd name="T2" fmla="*/ 22 w 33"/>
                              <a:gd name="T3" fmla="*/ 2 h 36"/>
                              <a:gd name="T4" fmla="*/ 16 w 33"/>
                              <a:gd name="T5" fmla="*/ 0 h 36"/>
                              <a:gd name="T6" fmla="*/ 10 w 33"/>
                              <a:gd name="T7" fmla="*/ 2 h 36"/>
                              <a:gd name="T8" fmla="*/ 4 w 33"/>
                              <a:gd name="T9" fmla="*/ 6 h 36"/>
                              <a:gd name="T10" fmla="*/ 0 w 33"/>
                              <a:gd name="T11" fmla="*/ 12 h 36"/>
                              <a:gd name="T12" fmla="*/ 0 w 33"/>
                              <a:gd name="T13" fmla="*/ 18 h 36"/>
                              <a:gd name="T14" fmla="*/ 0 w 33"/>
                              <a:gd name="T15" fmla="*/ 24 h 36"/>
                              <a:gd name="T16" fmla="*/ 4 w 33"/>
                              <a:gd name="T17" fmla="*/ 30 h 36"/>
                              <a:gd name="T18" fmla="*/ 10 w 33"/>
                              <a:gd name="T19" fmla="*/ 34 h 36"/>
                              <a:gd name="T20" fmla="*/ 16 w 33"/>
                              <a:gd name="T21" fmla="*/ 36 h 36"/>
                              <a:gd name="T22" fmla="*/ 22 w 33"/>
                              <a:gd name="T23" fmla="*/ 34 h 36"/>
                              <a:gd name="T24" fmla="*/ 27 w 33"/>
                              <a:gd name="T25" fmla="*/ 30 h 36"/>
                              <a:gd name="T26" fmla="*/ 31 w 33"/>
                              <a:gd name="T27" fmla="*/ 24 h 36"/>
                              <a:gd name="T28" fmla="*/ 33 w 33"/>
                              <a:gd name="T29" fmla="*/ 18 h 36"/>
                              <a:gd name="T30" fmla="*/ 31 w 33"/>
                              <a:gd name="T31" fmla="*/ 12 h 36"/>
                              <a:gd name="T32" fmla="*/ 27 w 33"/>
                              <a:gd name="T33" fmla="*/ 6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3" h="36">
                                <a:moveTo>
                                  <a:pt x="27" y="6"/>
                                </a:moveTo>
                                <a:lnTo>
                                  <a:pt x="22" y="2"/>
                                </a:lnTo>
                                <a:lnTo>
                                  <a:pt x="16" y="0"/>
                                </a:lnTo>
                                <a:lnTo>
                                  <a:pt x="10" y="2"/>
                                </a:lnTo>
                                <a:lnTo>
                                  <a:pt x="4" y="6"/>
                                </a:lnTo>
                                <a:lnTo>
                                  <a:pt x="0" y="12"/>
                                </a:lnTo>
                                <a:lnTo>
                                  <a:pt x="0" y="18"/>
                                </a:lnTo>
                                <a:lnTo>
                                  <a:pt x="0" y="24"/>
                                </a:lnTo>
                                <a:lnTo>
                                  <a:pt x="4" y="30"/>
                                </a:lnTo>
                                <a:lnTo>
                                  <a:pt x="10" y="34"/>
                                </a:lnTo>
                                <a:lnTo>
                                  <a:pt x="16" y="36"/>
                                </a:lnTo>
                                <a:lnTo>
                                  <a:pt x="22" y="34"/>
                                </a:lnTo>
                                <a:lnTo>
                                  <a:pt x="27" y="30"/>
                                </a:lnTo>
                                <a:lnTo>
                                  <a:pt x="31" y="24"/>
                                </a:lnTo>
                                <a:lnTo>
                                  <a:pt x="33" y="18"/>
                                </a:lnTo>
                                <a:lnTo>
                                  <a:pt x="31" y="12"/>
                                </a:lnTo>
                                <a:lnTo>
                                  <a:pt x="27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71" name="Freeform 456"/>
                        <wps:cNvSpPr>
                          <a:spLocks/>
                        </wps:cNvSpPr>
                        <wps:spPr bwMode="auto">
                          <a:xfrm>
                            <a:off x="847725" y="542925"/>
                            <a:ext cx="79386" cy="82519"/>
                          </a:xfrm>
                          <a:custGeom>
                            <a:avLst/>
                            <a:gdLst>
                              <a:gd name="T0" fmla="*/ 42 w 50"/>
                              <a:gd name="T1" fmla="*/ 6 h 52"/>
                              <a:gd name="T2" fmla="*/ 34 w 50"/>
                              <a:gd name="T3" fmla="*/ 2 h 52"/>
                              <a:gd name="T4" fmla="*/ 24 w 50"/>
                              <a:gd name="T5" fmla="*/ 0 h 52"/>
                              <a:gd name="T6" fmla="*/ 16 w 50"/>
                              <a:gd name="T7" fmla="*/ 2 h 52"/>
                              <a:gd name="T8" fmla="*/ 8 w 50"/>
                              <a:gd name="T9" fmla="*/ 6 h 52"/>
                              <a:gd name="T10" fmla="*/ 2 w 50"/>
                              <a:gd name="T11" fmla="*/ 16 h 52"/>
                              <a:gd name="T12" fmla="*/ 0 w 50"/>
                              <a:gd name="T13" fmla="*/ 26 h 52"/>
                              <a:gd name="T14" fmla="*/ 2 w 50"/>
                              <a:gd name="T15" fmla="*/ 36 h 52"/>
                              <a:gd name="T16" fmla="*/ 8 w 50"/>
                              <a:gd name="T17" fmla="*/ 44 h 52"/>
                              <a:gd name="T18" fmla="*/ 16 w 50"/>
                              <a:gd name="T19" fmla="*/ 50 h 52"/>
                              <a:gd name="T20" fmla="*/ 24 w 50"/>
                              <a:gd name="T21" fmla="*/ 52 h 52"/>
                              <a:gd name="T22" fmla="*/ 34 w 50"/>
                              <a:gd name="T23" fmla="*/ 50 h 52"/>
                              <a:gd name="T24" fmla="*/ 42 w 50"/>
                              <a:gd name="T25" fmla="*/ 44 h 52"/>
                              <a:gd name="T26" fmla="*/ 48 w 50"/>
                              <a:gd name="T27" fmla="*/ 36 h 52"/>
                              <a:gd name="T28" fmla="*/ 50 w 50"/>
                              <a:gd name="T29" fmla="*/ 26 h 52"/>
                              <a:gd name="T30" fmla="*/ 48 w 50"/>
                              <a:gd name="T31" fmla="*/ 16 h 52"/>
                              <a:gd name="T32" fmla="*/ 42 w 50"/>
                              <a:gd name="T33" fmla="*/ 6 h 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50" h="52">
                                <a:moveTo>
                                  <a:pt x="42" y="6"/>
                                </a:moveTo>
                                <a:lnTo>
                                  <a:pt x="34" y="2"/>
                                </a:lnTo>
                                <a:lnTo>
                                  <a:pt x="24" y="0"/>
                                </a:lnTo>
                                <a:lnTo>
                                  <a:pt x="16" y="2"/>
                                </a:lnTo>
                                <a:lnTo>
                                  <a:pt x="8" y="6"/>
                                </a:lnTo>
                                <a:lnTo>
                                  <a:pt x="2" y="16"/>
                                </a:lnTo>
                                <a:lnTo>
                                  <a:pt x="0" y="26"/>
                                </a:lnTo>
                                <a:lnTo>
                                  <a:pt x="2" y="36"/>
                                </a:lnTo>
                                <a:lnTo>
                                  <a:pt x="8" y="44"/>
                                </a:lnTo>
                                <a:lnTo>
                                  <a:pt x="16" y="50"/>
                                </a:lnTo>
                                <a:lnTo>
                                  <a:pt x="24" y="52"/>
                                </a:lnTo>
                                <a:lnTo>
                                  <a:pt x="34" y="50"/>
                                </a:lnTo>
                                <a:lnTo>
                                  <a:pt x="42" y="44"/>
                                </a:lnTo>
                                <a:lnTo>
                                  <a:pt x="48" y="36"/>
                                </a:lnTo>
                                <a:lnTo>
                                  <a:pt x="50" y="26"/>
                                </a:lnTo>
                                <a:lnTo>
                                  <a:pt x="48" y="16"/>
                                </a:lnTo>
                                <a:lnTo>
                                  <a:pt x="4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</wpg:grpSp>
                    <wpg:grpSp>
                      <wpg:cNvPr id="3172" name="Holiday card"/>
                      <wpg:cNvGrpSpPr/>
                      <wpg:grpSpPr>
                        <a:xfrm>
                          <a:off x="5467350" y="0"/>
                          <a:ext cx="1838006" cy="3201035"/>
                          <a:chOff x="0" y="0"/>
                          <a:chExt cx="1836875" cy="3203165"/>
                        </a:xfrm>
                      </wpg:grpSpPr>
                      <wps:wsp>
                        <wps:cNvPr id="3173" name="Rectangle 317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829057" cy="1417113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74" name="Freeform 399"/>
                        <wps:cNvSpPr>
                          <a:spLocks/>
                        </wps:cNvSpPr>
                        <wps:spPr bwMode="auto">
                          <a:xfrm>
                            <a:off x="0" y="380870"/>
                            <a:ext cx="1828617" cy="2048704"/>
                          </a:xfrm>
                          <a:custGeom>
                            <a:avLst/>
                            <a:gdLst>
                              <a:gd name="T0" fmla="*/ 1114 w 1150"/>
                              <a:gd name="T1" fmla="*/ 4 h 1291"/>
                              <a:gd name="T2" fmla="*/ 1039 w 1150"/>
                              <a:gd name="T3" fmla="*/ 4 h 1291"/>
                              <a:gd name="T4" fmla="*/ 959 w 1150"/>
                              <a:gd name="T5" fmla="*/ 48 h 1291"/>
                              <a:gd name="T6" fmla="*/ 878 w 1150"/>
                              <a:gd name="T7" fmla="*/ 149 h 1291"/>
                              <a:gd name="T8" fmla="*/ 803 w 1150"/>
                              <a:gd name="T9" fmla="*/ 272 h 1291"/>
                              <a:gd name="T10" fmla="*/ 729 w 1150"/>
                              <a:gd name="T11" fmla="*/ 375 h 1291"/>
                              <a:gd name="T12" fmla="*/ 662 w 1150"/>
                              <a:gd name="T13" fmla="*/ 456 h 1291"/>
                              <a:gd name="T14" fmla="*/ 595 w 1150"/>
                              <a:gd name="T15" fmla="*/ 513 h 1291"/>
                              <a:gd name="T16" fmla="*/ 537 w 1150"/>
                              <a:gd name="T17" fmla="*/ 545 h 1291"/>
                              <a:gd name="T18" fmla="*/ 485 w 1150"/>
                              <a:gd name="T19" fmla="*/ 549 h 1291"/>
                              <a:gd name="T20" fmla="*/ 438 w 1150"/>
                              <a:gd name="T21" fmla="*/ 525 h 1291"/>
                              <a:gd name="T22" fmla="*/ 400 w 1150"/>
                              <a:gd name="T23" fmla="*/ 470 h 1291"/>
                              <a:gd name="T24" fmla="*/ 368 w 1150"/>
                              <a:gd name="T25" fmla="*/ 416 h 1291"/>
                              <a:gd name="T26" fmla="*/ 346 w 1150"/>
                              <a:gd name="T27" fmla="*/ 395 h 1291"/>
                              <a:gd name="T28" fmla="*/ 323 w 1150"/>
                              <a:gd name="T29" fmla="*/ 400 h 1291"/>
                              <a:gd name="T30" fmla="*/ 305 w 1150"/>
                              <a:gd name="T31" fmla="*/ 424 h 1291"/>
                              <a:gd name="T32" fmla="*/ 285 w 1150"/>
                              <a:gd name="T33" fmla="*/ 462 h 1291"/>
                              <a:gd name="T34" fmla="*/ 264 w 1150"/>
                              <a:gd name="T35" fmla="*/ 506 h 1291"/>
                              <a:gd name="T36" fmla="*/ 236 w 1150"/>
                              <a:gd name="T37" fmla="*/ 549 h 1291"/>
                              <a:gd name="T38" fmla="*/ 198 w 1150"/>
                              <a:gd name="T39" fmla="*/ 587 h 1291"/>
                              <a:gd name="T40" fmla="*/ 158 w 1150"/>
                              <a:gd name="T41" fmla="*/ 597 h 1291"/>
                              <a:gd name="T42" fmla="*/ 120 w 1150"/>
                              <a:gd name="T43" fmla="*/ 573 h 1291"/>
                              <a:gd name="T44" fmla="*/ 83 w 1150"/>
                              <a:gd name="T45" fmla="*/ 529 h 1291"/>
                              <a:gd name="T46" fmla="*/ 46 w 1150"/>
                              <a:gd name="T47" fmla="*/ 480 h 1291"/>
                              <a:gd name="T48" fmla="*/ 12 w 1150"/>
                              <a:gd name="T49" fmla="*/ 436 h 1291"/>
                              <a:gd name="T50" fmla="*/ 0 w 1150"/>
                              <a:gd name="T51" fmla="*/ 1291 h 1291"/>
                              <a:gd name="T52" fmla="*/ 24 w 1150"/>
                              <a:gd name="T53" fmla="*/ 1291 h 1291"/>
                              <a:gd name="T54" fmla="*/ 75 w 1150"/>
                              <a:gd name="T55" fmla="*/ 1289 h 1291"/>
                              <a:gd name="T56" fmla="*/ 144 w 1150"/>
                              <a:gd name="T57" fmla="*/ 1287 h 1291"/>
                              <a:gd name="T58" fmla="*/ 228 w 1150"/>
                              <a:gd name="T59" fmla="*/ 1279 h 1291"/>
                              <a:gd name="T60" fmla="*/ 328 w 1150"/>
                              <a:gd name="T61" fmla="*/ 1271 h 1291"/>
                              <a:gd name="T62" fmla="*/ 434 w 1150"/>
                              <a:gd name="T63" fmla="*/ 1261 h 1291"/>
                              <a:gd name="T64" fmla="*/ 547 w 1150"/>
                              <a:gd name="T65" fmla="*/ 1251 h 1291"/>
                              <a:gd name="T66" fmla="*/ 666 w 1150"/>
                              <a:gd name="T67" fmla="*/ 1239 h 1291"/>
                              <a:gd name="T68" fmla="*/ 781 w 1150"/>
                              <a:gd name="T69" fmla="*/ 1227 h 1291"/>
                              <a:gd name="T70" fmla="*/ 895 w 1150"/>
                              <a:gd name="T71" fmla="*/ 1215 h 1291"/>
                              <a:gd name="T72" fmla="*/ 1001 w 1150"/>
                              <a:gd name="T73" fmla="*/ 1205 h 1291"/>
                              <a:gd name="T74" fmla="*/ 1096 w 1150"/>
                              <a:gd name="T75" fmla="*/ 1195 h 1291"/>
                              <a:gd name="T76" fmla="*/ 1150 w 1150"/>
                              <a:gd name="T77" fmla="*/ 1187 h 1291"/>
                              <a:gd name="T78" fmla="*/ 1148 w 1150"/>
                              <a:gd name="T79" fmla="*/ 20 h 12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1150" h="1291">
                                <a:moveTo>
                                  <a:pt x="1148" y="20"/>
                                </a:moveTo>
                                <a:lnTo>
                                  <a:pt x="1114" y="4"/>
                                </a:lnTo>
                                <a:lnTo>
                                  <a:pt x="1078" y="0"/>
                                </a:lnTo>
                                <a:lnTo>
                                  <a:pt x="1039" y="4"/>
                                </a:lnTo>
                                <a:lnTo>
                                  <a:pt x="999" y="20"/>
                                </a:lnTo>
                                <a:lnTo>
                                  <a:pt x="959" y="48"/>
                                </a:lnTo>
                                <a:lnTo>
                                  <a:pt x="917" y="91"/>
                                </a:lnTo>
                                <a:lnTo>
                                  <a:pt x="878" y="149"/>
                                </a:lnTo>
                                <a:lnTo>
                                  <a:pt x="841" y="212"/>
                                </a:lnTo>
                                <a:lnTo>
                                  <a:pt x="803" y="272"/>
                                </a:lnTo>
                                <a:lnTo>
                                  <a:pt x="765" y="325"/>
                                </a:lnTo>
                                <a:lnTo>
                                  <a:pt x="729" y="375"/>
                                </a:lnTo>
                                <a:lnTo>
                                  <a:pt x="695" y="418"/>
                                </a:lnTo>
                                <a:lnTo>
                                  <a:pt x="662" y="456"/>
                                </a:lnTo>
                                <a:lnTo>
                                  <a:pt x="628" y="488"/>
                                </a:lnTo>
                                <a:lnTo>
                                  <a:pt x="595" y="513"/>
                                </a:lnTo>
                                <a:lnTo>
                                  <a:pt x="565" y="533"/>
                                </a:lnTo>
                                <a:lnTo>
                                  <a:pt x="537" y="545"/>
                                </a:lnTo>
                                <a:lnTo>
                                  <a:pt x="509" y="551"/>
                                </a:lnTo>
                                <a:lnTo>
                                  <a:pt x="485" y="549"/>
                                </a:lnTo>
                                <a:lnTo>
                                  <a:pt x="460" y="541"/>
                                </a:lnTo>
                                <a:lnTo>
                                  <a:pt x="438" y="525"/>
                                </a:lnTo>
                                <a:lnTo>
                                  <a:pt x="418" y="502"/>
                                </a:lnTo>
                                <a:lnTo>
                                  <a:pt x="400" y="470"/>
                                </a:lnTo>
                                <a:lnTo>
                                  <a:pt x="384" y="438"/>
                                </a:lnTo>
                                <a:lnTo>
                                  <a:pt x="368" y="416"/>
                                </a:lnTo>
                                <a:lnTo>
                                  <a:pt x="356" y="402"/>
                                </a:lnTo>
                                <a:lnTo>
                                  <a:pt x="346" y="395"/>
                                </a:lnTo>
                                <a:lnTo>
                                  <a:pt x="334" y="395"/>
                                </a:lnTo>
                                <a:lnTo>
                                  <a:pt x="323" y="400"/>
                                </a:lnTo>
                                <a:lnTo>
                                  <a:pt x="315" y="410"/>
                                </a:lnTo>
                                <a:lnTo>
                                  <a:pt x="305" y="424"/>
                                </a:lnTo>
                                <a:lnTo>
                                  <a:pt x="295" y="442"/>
                                </a:lnTo>
                                <a:lnTo>
                                  <a:pt x="285" y="462"/>
                                </a:lnTo>
                                <a:lnTo>
                                  <a:pt x="276" y="484"/>
                                </a:lnTo>
                                <a:lnTo>
                                  <a:pt x="264" y="506"/>
                                </a:lnTo>
                                <a:lnTo>
                                  <a:pt x="250" y="529"/>
                                </a:lnTo>
                                <a:lnTo>
                                  <a:pt x="236" y="549"/>
                                </a:lnTo>
                                <a:lnTo>
                                  <a:pt x="218" y="569"/>
                                </a:lnTo>
                                <a:lnTo>
                                  <a:pt x="198" y="587"/>
                                </a:lnTo>
                                <a:lnTo>
                                  <a:pt x="178" y="597"/>
                                </a:lnTo>
                                <a:lnTo>
                                  <a:pt x="158" y="597"/>
                                </a:lnTo>
                                <a:lnTo>
                                  <a:pt x="138" y="589"/>
                                </a:lnTo>
                                <a:lnTo>
                                  <a:pt x="120" y="573"/>
                                </a:lnTo>
                                <a:lnTo>
                                  <a:pt x="100" y="553"/>
                                </a:lnTo>
                                <a:lnTo>
                                  <a:pt x="83" y="529"/>
                                </a:lnTo>
                                <a:lnTo>
                                  <a:pt x="65" y="506"/>
                                </a:lnTo>
                                <a:lnTo>
                                  <a:pt x="46" y="480"/>
                                </a:lnTo>
                                <a:lnTo>
                                  <a:pt x="28" y="456"/>
                                </a:lnTo>
                                <a:lnTo>
                                  <a:pt x="12" y="436"/>
                                </a:lnTo>
                                <a:lnTo>
                                  <a:pt x="0" y="426"/>
                                </a:lnTo>
                                <a:lnTo>
                                  <a:pt x="0" y="1291"/>
                                </a:lnTo>
                                <a:lnTo>
                                  <a:pt x="6" y="1291"/>
                                </a:lnTo>
                                <a:lnTo>
                                  <a:pt x="24" y="1291"/>
                                </a:lnTo>
                                <a:lnTo>
                                  <a:pt x="46" y="1291"/>
                                </a:lnTo>
                                <a:lnTo>
                                  <a:pt x="75" y="1289"/>
                                </a:lnTo>
                                <a:lnTo>
                                  <a:pt x="106" y="1289"/>
                                </a:lnTo>
                                <a:lnTo>
                                  <a:pt x="144" y="1287"/>
                                </a:lnTo>
                                <a:lnTo>
                                  <a:pt x="184" y="1283"/>
                                </a:lnTo>
                                <a:lnTo>
                                  <a:pt x="228" y="1279"/>
                                </a:lnTo>
                                <a:lnTo>
                                  <a:pt x="278" y="1277"/>
                                </a:lnTo>
                                <a:lnTo>
                                  <a:pt x="328" y="1271"/>
                                </a:lnTo>
                                <a:lnTo>
                                  <a:pt x="380" y="1267"/>
                                </a:lnTo>
                                <a:lnTo>
                                  <a:pt x="434" y="1261"/>
                                </a:lnTo>
                                <a:lnTo>
                                  <a:pt x="491" y="1257"/>
                                </a:lnTo>
                                <a:lnTo>
                                  <a:pt x="547" y="1251"/>
                                </a:lnTo>
                                <a:lnTo>
                                  <a:pt x="606" y="1245"/>
                                </a:lnTo>
                                <a:lnTo>
                                  <a:pt x="666" y="1239"/>
                                </a:lnTo>
                                <a:lnTo>
                                  <a:pt x="723" y="1233"/>
                                </a:lnTo>
                                <a:lnTo>
                                  <a:pt x="781" y="1227"/>
                                </a:lnTo>
                                <a:lnTo>
                                  <a:pt x="837" y="1221"/>
                                </a:lnTo>
                                <a:lnTo>
                                  <a:pt x="895" y="1215"/>
                                </a:lnTo>
                                <a:lnTo>
                                  <a:pt x="947" y="1211"/>
                                </a:lnTo>
                                <a:lnTo>
                                  <a:pt x="1001" y="1205"/>
                                </a:lnTo>
                                <a:lnTo>
                                  <a:pt x="1049" y="1199"/>
                                </a:lnTo>
                                <a:lnTo>
                                  <a:pt x="1096" y="1195"/>
                                </a:lnTo>
                                <a:lnTo>
                                  <a:pt x="1140" y="1189"/>
                                </a:lnTo>
                                <a:lnTo>
                                  <a:pt x="1150" y="1187"/>
                                </a:lnTo>
                                <a:lnTo>
                                  <a:pt x="1150" y="22"/>
                                </a:lnTo>
                                <a:lnTo>
                                  <a:pt x="1148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75" name="Freeform 400"/>
                        <wps:cNvSpPr>
                          <a:spLocks/>
                        </wps:cNvSpPr>
                        <wps:spPr bwMode="auto">
                          <a:xfrm>
                            <a:off x="0" y="1589864"/>
                            <a:ext cx="1835485" cy="1069579"/>
                          </a:xfrm>
                          <a:custGeom>
                            <a:avLst/>
                            <a:gdLst>
                              <a:gd name="T0" fmla="*/ 1120 w 1150"/>
                              <a:gd name="T1" fmla="*/ 69 h 673"/>
                              <a:gd name="T2" fmla="*/ 1078 w 1150"/>
                              <a:gd name="T3" fmla="*/ 122 h 673"/>
                              <a:gd name="T4" fmla="*/ 1035 w 1150"/>
                              <a:gd name="T5" fmla="*/ 182 h 673"/>
                              <a:gd name="T6" fmla="*/ 987 w 1150"/>
                              <a:gd name="T7" fmla="*/ 231 h 673"/>
                              <a:gd name="T8" fmla="*/ 923 w 1150"/>
                              <a:gd name="T9" fmla="*/ 253 h 673"/>
                              <a:gd name="T10" fmla="*/ 841 w 1150"/>
                              <a:gd name="T11" fmla="*/ 227 h 673"/>
                              <a:gd name="T12" fmla="*/ 729 w 1150"/>
                              <a:gd name="T13" fmla="*/ 138 h 673"/>
                              <a:gd name="T14" fmla="*/ 666 w 1150"/>
                              <a:gd name="T15" fmla="*/ 82 h 673"/>
                              <a:gd name="T16" fmla="*/ 603 w 1150"/>
                              <a:gd name="T17" fmla="*/ 42 h 673"/>
                              <a:gd name="T18" fmla="*/ 539 w 1150"/>
                              <a:gd name="T19" fmla="*/ 16 h 673"/>
                              <a:gd name="T20" fmla="*/ 478 w 1150"/>
                              <a:gd name="T21" fmla="*/ 2 h 673"/>
                              <a:gd name="T22" fmla="*/ 416 w 1150"/>
                              <a:gd name="T23" fmla="*/ 0 h 673"/>
                              <a:gd name="T24" fmla="*/ 358 w 1150"/>
                              <a:gd name="T25" fmla="*/ 8 h 673"/>
                              <a:gd name="T26" fmla="*/ 301 w 1150"/>
                              <a:gd name="T27" fmla="*/ 22 h 673"/>
                              <a:gd name="T28" fmla="*/ 246 w 1150"/>
                              <a:gd name="T29" fmla="*/ 45 h 673"/>
                              <a:gd name="T30" fmla="*/ 196 w 1150"/>
                              <a:gd name="T31" fmla="*/ 72 h 673"/>
                              <a:gd name="T32" fmla="*/ 148 w 1150"/>
                              <a:gd name="T33" fmla="*/ 102 h 673"/>
                              <a:gd name="T34" fmla="*/ 104 w 1150"/>
                              <a:gd name="T35" fmla="*/ 136 h 673"/>
                              <a:gd name="T36" fmla="*/ 65 w 1150"/>
                              <a:gd name="T37" fmla="*/ 168 h 673"/>
                              <a:gd name="T38" fmla="*/ 30 w 1150"/>
                              <a:gd name="T39" fmla="*/ 201 h 673"/>
                              <a:gd name="T40" fmla="*/ 0 w 1150"/>
                              <a:gd name="T41" fmla="*/ 231 h 673"/>
                              <a:gd name="T42" fmla="*/ 4 w 1150"/>
                              <a:gd name="T43" fmla="*/ 673 h 673"/>
                              <a:gd name="T44" fmla="*/ 92 w 1150"/>
                              <a:gd name="T45" fmla="*/ 669 h 673"/>
                              <a:gd name="T46" fmla="*/ 196 w 1150"/>
                              <a:gd name="T47" fmla="*/ 653 h 673"/>
                              <a:gd name="T48" fmla="*/ 311 w 1150"/>
                              <a:gd name="T49" fmla="*/ 634 h 673"/>
                              <a:gd name="T50" fmla="*/ 436 w 1150"/>
                              <a:gd name="T51" fmla="*/ 608 h 673"/>
                              <a:gd name="T52" fmla="*/ 565 w 1150"/>
                              <a:gd name="T53" fmla="*/ 578 h 673"/>
                              <a:gd name="T54" fmla="*/ 695 w 1150"/>
                              <a:gd name="T55" fmla="*/ 544 h 673"/>
                              <a:gd name="T56" fmla="*/ 823 w 1150"/>
                              <a:gd name="T57" fmla="*/ 511 h 673"/>
                              <a:gd name="T58" fmla="*/ 943 w 1150"/>
                              <a:gd name="T59" fmla="*/ 477 h 673"/>
                              <a:gd name="T60" fmla="*/ 1055 w 1150"/>
                              <a:gd name="T61" fmla="*/ 443 h 673"/>
                              <a:gd name="T62" fmla="*/ 1150 w 1150"/>
                              <a:gd name="T63" fmla="*/ 416 h 673"/>
                              <a:gd name="T64" fmla="*/ 1144 w 1150"/>
                              <a:gd name="T65" fmla="*/ 48 h 6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1150" h="673">
                                <a:moveTo>
                                  <a:pt x="1144" y="48"/>
                                </a:moveTo>
                                <a:lnTo>
                                  <a:pt x="1120" y="69"/>
                                </a:lnTo>
                                <a:lnTo>
                                  <a:pt x="1098" y="93"/>
                                </a:lnTo>
                                <a:lnTo>
                                  <a:pt x="1078" y="122"/>
                                </a:lnTo>
                                <a:lnTo>
                                  <a:pt x="1057" y="152"/>
                                </a:lnTo>
                                <a:lnTo>
                                  <a:pt x="1035" y="182"/>
                                </a:lnTo>
                                <a:lnTo>
                                  <a:pt x="1013" y="209"/>
                                </a:lnTo>
                                <a:lnTo>
                                  <a:pt x="987" y="231"/>
                                </a:lnTo>
                                <a:lnTo>
                                  <a:pt x="957" y="245"/>
                                </a:lnTo>
                                <a:lnTo>
                                  <a:pt x="923" y="253"/>
                                </a:lnTo>
                                <a:lnTo>
                                  <a:pt x="885" y="245"/>
                                </a:lnTo>
                                <a:lnTo>
                                  <a:pt x="841" y="227"/>
                                </a:lnTo>
                                <a:lnTo>
                                  <a:pt x="789" y="192"/>
                                </a:lnTo>
                                <a:lnTo>
                                  <a:pt x="729" y="138"/>
                                </a:lnTo>
                                <a:lnTo>
                                  <a:pt x="699" y="108"/>
                                </a:lnTo>
                                <a:lnTo>
                                  <a:pt x="666" y="82"/>
                                </a:lnTo>
                                <a:lnTo>
                                  <a:pt x="636" y="60"/>
                                </a:lnTo>
                                <a:lnTo>
                                  <a:pt x="603" y="42"/>
                                </a:lnTo>
                                <a:lnTo>
                                  <a:pt x="571" y="26"/>
                                </a:lnTo>
                                <a:lnTo>
                                  <a:pt x="539" y="16"/>
                                </a:lnTo>
                                <a:lnTo>
                                  <a:pt x="507" y="8"/>
                                </a:lnTo>
                                <a:lnTo>
                                  <a:pt x="478" y="2"/>
                                </a:lnTo>
                                <a:lnTo>
                                  <a:pt x="448" y="0"/>
                                </a:lnTo>
                                <a:lnTo>
                                  <a:pt x="416" y="0"/>
                                </a:lnTo>
                                <a:lnTo>
                                  <a:pt x="386" y="2"/>
                                </a:lnTo>
                                <a:lnTo>
                                  <a:pt x="358" y="8"/>
                                </a:lnTo>
                                <a:lnTo>
                                  <a:pt x="329" y="14"/>
                                </a:lnTo>
                                <a:lnTo>
                                  <a:pt x="301" y="22"/>
                                </a:lnTo>
                                <a:lnTo>
                                  <a:pt x="274" y="32"/>
                                </a:lnTo>
                                <a:lnTo>
                                  <a:pt x="246" y="45"/>
                                </a:lnTo>
                                <a:lnTo>
                                  <a:pt x="220" y="58"/>
                                </a:lnTo>
                                <a:lnTo>
                                  <a:pt x="196" y="72"/>
                                </a:lnTo>
                                <a:lnTo>
                                  <a:pt x="172" y="86"/>
                                </a:lnTo>
                                <a:lnTo>
                                  <a:pt x="148" y="102"/>
                                </a:lnTo>
                                <a:lnTo>
                                  <a:pt x="124" y="117"/>
                                </a:lnTo>
                                <a:lnTo>
                                  <a:pt x="104" y="136"/>
                                </a:lnTo>
                                <a:lnTo>
                                  <a:pt x="83" y="152"/>
                                </a:lnTo>
                                <a:lnTo>
                                  <a:pt x="65" y="168"/>
                                </a:lnTo>
                                <a:lnTo>
                                  <a:pt x="46" y="184"/>
                                </a:lnTo>
                                <a:lnTo>
                                  <a:pt x="30" y="201"/>
                                </a:lnTo>
                                <a:lnTo>
                                  <a:pt x="12" y="217"/>
                                </a:lnTo>
                                <a:lnTo>
                                  <a:pt x="0" y="231"/>
                                </a:lnTo>
                                <a:lnTo>
                                  <a:pt x="0" y="673"/>
                                </a:lnTo>
                                <a:lnTo>
                                  <a:pt x="4" y="673"/>
                                </a:lnTo>
                                <a:lnTo>
                                  <a:pt x="46" y="673"/>
                                </a:lnTo>
                                <a:lnTo>
                                  <a:pt x="92" y="669"/>
                                </a:lnTo>
                                <a:lnTo>
                                  <a:pt x="142" y="661"/>
                                </a:lnTo>
                                <a:lnTo>
                                  <a:pt x="196" y="653"/>
                                </a:lnTo>
                                <a:lnTo>
                                  <a:pt x="254" y="645"/>
                                </a:lnTo>
                                <a:lnTo>
                                  <a:pt x="311" y="634"/>
                                </a:lnTo>
                                <a:lnTo>
                                  <a:pt x="374" y="622"/>
                                </a:lnTo>
                                <a:lnTo>
                                  <a:pt x="436" y="608"/>
                                </a:lnTo>
                                <a:lnTo>
                                  <a:pt x="501" y="594"/>
                                </a:lnTo>
                                <a:lnTo>
                                  <a:pt x="565" y="578"/>
                                </a:lnTo>
                                <a:lnTo>
                                  <a:pt x="632" y="562"/>
                                </a:lnTo>
                                <a:lnTo>
                                  <a:pt x="695" y="544"/>
                                </a:lnTo>
                                <a:lnTo>
                                  <a:pt x="759" y="529"/>
                                </a:lnTo>
                                <a:lnTo>
                                  <a:pt x="823" y="511"/>
                                </a:lnTo>
                                <a:lnTo>
                                  <a:pt x="885" y="495"/>
                                </a:lnTo>
                                <a:lnTo>
                                  <a:pt x="943" y="477"/>
                                </a:lnTo>
                                <a:lnTo>
                                  <a:pt x="1001" y="459"/>
                                </a:lnTo>
                                <a:lnTo>
                                  <a:pt x="1055" y="443"/>
                                </a:lnTo>
                                <a:lnTo>
                                  <a:pt x="1104" y="429"/>
                                </a:lnTo>
                                <a:lnTo>
                                  <a:pt x="1150" y="416"/>
                                </a:lnTo>
                                <a:lnTo>
                                  <a:pt x="1150" y="46"/>
                                </a:lnTo>
                                <a:lnTo>
                                  <a:pt x="1144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76" name="Freeform 401"/>
                        <wps:cNvSpPr>
                          <a:spLocks/>
                        </wps:cNvSpPr>
                        <wps:spPr bwMode="auto">
                          <a:xfrm>
                            <a:off x="0" y="2095500"/>
                            <a:ext cx="1825881" cy="1107665"/>
                          </a:xfrm>
                          <a:custGeom>
                            <a:avLst/>
                            <a:gdLst>
                              <a:gd name="T0" fmla="*/ 1074 w 1150"/>
                              <a:gd name="T1" fmla="*/ 70 h 698"/>
                              <a:gd name="T2" fmla="*/ 1011 w 1150"/>
                              <a:gd name="T3" fmla="*/ 141 h 698"/>
                              <a:gd name="T4" fmla="*/ 953 w 1150"/>
                              <a:gd name="T5" fmla="*/ 209 h 698"/>
                              <a:gd name="T6" fmla="*/ 897 w 1150"/>
                              <a:gd name="T7" fmla="*/ 262 h 698"/>
                              <a:gd name="T8" fmla="*/ 835 w 1150"/>
                              <a:gd name="T9" fmla="*/ 278 h 698"/>
                              <a:gd name="T10" fmla="*/ 761 w 1150"/>
                              <a:gd name="T11" fmla="*/ 242 h 698"/>
                              <a:gd name="T12" fmla="*/ 693 w 1150"/>
                              <a:gd name="T13" fmla="*/ 177 h 698"/>
                              <a:gd name="T14" fmla="*/ 642 w 1150"/>
                              <a:gd name="T15" fmla="*/ 131 h 698"/>
                              <a:gd name="T16" fmla="*/ 587 w 1150"/>
                              <a:gd name="T17" fmla="*/ 94 h 698"/>
                              <a:gd name="T18" fmla="*/ 527 w 1150"/>
                              <a:gd name="T19" fmla="*/ 62 h 698"/>
                              <a:gd name="T20" fmla="*/ 466 w 1150"/>
                              <a:gd name="T21" fmla="*/ 38 h 698"/>
                              <a:gd name="T22" fmla="*/ 402 w 1150"/>
                              <a:gd name="T23" fmla="*/ 18 h 698"/>
                              <a:gd name="T24" fmla="*/ 334 w 1150"/>
                              <a:gd name="T25" fmla="*/ 6 h 698"/>
                              <a:gd name="T26" fmla="*/ 268 w 1150"/>
                              <a:gd name="T27" fmla="*/ 0 h 698"/>
                              <a:gd name="T28" fmla="*/ 202 w 1150"/>
                              <a:gd name="T29" fmla="*/ 0 h 698"/>
                              <a:gd name="T30" fmla="*/ 134 w 1150"/>
                              <a:gd name="T31" fmla="*/ 6 h 698"/>
                              <a:gd name="T32" fmla="*/ 71 w 1150"/>
                              <a:gd name="T33" fmla="*/ 20 h 698"/>
                              <a:gd name="T34" fmla="*/ 6 w 1150"/>
                              <a:gd name="T35" fmla="*/ 38 h 698"/>
                              <a:gd name="T36" fmla="*/ 0 w 1150"/>
                              <a:gd name="T37" fmla="*/ 698 h 698"/>
                              <a:gd name="T38" fmla="*/ 374 w 1150"/>
                              <a:gd name="T39" fmla="*/ 692 h 698"/>
                              <a:gd name="T40" fmla="*/ 406 w 1150"/>
                              <a:gd name="T41" fmla="*/ 668 h 698"/>
                              <a:gd name="T42" fmla="*/ 456 w 1150"/>
                              <a:gd name="T43" fmla="*/ 633 h 698"/>
                              <a:gd name="T44" fmla="*/ 509 w 1150"/>
                              <a:gd name="T45" fmla="*/ 605 h 698"/>
                              <a:gd name="T46" fmla="*/ 563 w 1150"/>
                              <a:gd name="T47" fmla="*/ 585 h 698"/>
                              <a:gd name="T48" fmla="*/ 616 w 1150"/>
                              <a:gd name="T49" fmla="*/ 571 h 698"/>
                              <a:gd name="T50" fmla="*/ 672 w 1150"/>
                              <a:gd name="T51" fmla="*/ 565 h 698"/>
                              <a:gd name="T52" fmla="*/ 725 w 1150"/>
                              <a:gd name="T53" fmla="*/ 563 h 698"/>
                              <a:gd name="T54" fmla="*/ 779 w 1150"/>
                              <a:gd name="T55" fmla="*/ 565 h 698"/>
                              <a:gd name="T56" fmla="*/ 833 w 1150"/>
                              <a:gd name="T57" fmla="*/ 571 h 698"/>
                              <a:gd name="T58" fmla="*/ 886 w 1150"/>
                              <a:gd name="T59" fmla="*/ 579 h 698"/>
                              <a:gd name="T60" fmla="*/ 939 w 1150"/>
                              <a:gd name="T61" fmla="*/ 589 h 698"/>
                              <a:gd name="T62" fmla="*/ 991 w 1150"/>
                              <a:gd name="T63" fmla="*/ 601 h 698"/>
                              <a:gd name="T64" fmla="*/ 1041 w 1150"/>
                              <a:gd name="T65" fmla="*/ 611 h 698"/>
                              <a:gd name="T66" fmla="*/ 1090 w 1150"/>
                              <a:gd name="T67" fmla="*/ 621 h 698"/>
                              <a:gd name="T68" fmla="*/ 1138 w 1150"/>
                              <a:gd name="T69" fmla="*/ 629 h 698"/>
                              <a:gd name="T70" fmla="*/ 1150 w 1150"/>
                              <a:gd name="T71" fmla="*/ 14 h 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1150" h="698">
                                <a:moveTo>
                                  <a:pt x="1112" y="38"/>
                                </a:moveTo>
                                <a:lnTo>
                                  <a:pt x="1074" y="70"/>
                                </a:lnTo>
                                <a:lnTo>
                                  <a:pt x="1041" y="104"/>
                                </a:lnTo>
                                <a:lnTo>
                                  <a:pt x="1011" y="141"/>
                                </a:lnTo>
                                <a:lnTo>
                                  <a:pt x="981" y="177"/>
                                </a:lnTo>
                                <a:lnTo>
                                  <a:pt x="953" y="209"/>
                                </a:lnTo>
                                <a:lnTo>
                                  <a:pt x="925" y="238"/>
                                </a:lnTo>
                                <a:lnTo>
                                  <a:pt x="897" y="262"/>
                                </a:lnTo>
                                <a:lnTo>
                                  <a:pt x="867" y="274"/>
                                </a:lnTo>
                                <a:lnTo>
                                  <a:pt x="835" y="278"/>
                                </a:lnTo>
                                <a:lnTo>
                                  <a:pt x="799" y="268"/>
                                </a:lnTo>
                                <a:lnTo>
                                  <a:pt x="761" y="242"/>
                                </a:lnTo>
                                <a:lnTo>
                                  <a:pt x="717" y="201"/>
                                </a:lnTo>
                                <a:lnTo>
                                  <a:pt x="693" y="177"/>
                                </a:lnTo>
                                <a:lnTo>
                                  <a:pt x="670" y="151"/>
                                </a:lnTo>
                                <a:lnTo>
                                  <a:pt x="642" y="131"/>
                                </a:lnTo>
                                <a:lnTo>
                                  <a:pt x="616" y="111"/>
                                </a:lnTo>
                                <a:lnTo>
                                  <a:pt x="587" y="94"/>
                                </a:lnTo>
                                <a:lnTo>
                                  <a:pt x="557" y="78"/>
                                </a:lnTo>
                                <a:lnTo>
                                  <a:pt x="527" y="62"/>
                                </a:lnTo>
                                <a:lnTo>
                                  <a:pt x="497" y="50"/>
                                </a:lnTo>
                                <a:lnTo>
                                  <a:pt x="466" y="38"/>
                                </a:lnTo>
                                <a:lnTo>
                                  <a:pt x="434" y="28"/>
                                </a:lnTo>
                                <a:lnTo>
                                  <a:pt x="402" y="18"/>
                                </a:lnTo>
                                <a:lnTo>
                                  <a:pt x="368" y="12"/>
                                </a:lnTo>
                                <a:lnTo>
                                  <a:pt x="334" y="6"/>
                                </a:lnTo>
                                <a:lnTo>
                                  <a:pt x="301" y="2"/>
                                </a:lnTo>
                                <a:lnTo>
                                  <a:pt x="268" y="0"/>
                                </a:lnTo>
                                <a:lnTo>
                                  <a:pt x="234" y="0"/>
                                </a:lnTo>
                                <a:lnTo>
                                  <a:pt x="202" y="0"/>
                                </a:lnTo>
                                <a:lnTo>
                                  <a:pt x="168" y="2"/>
                                </a:lnTo>
                                <a:lnTo>
                                  <a:pt x="134" y="6"/>
                                </a:lnTo>
                                <a:lnTo>
                                  <a:pt x="102" y="14"/>
                                </a:lnTo>
                                <a:lnTo>
                                  <a:pt x="71" y="20"/>
                                </a:lnTo>
                                <a:lnTo>
                                  <a:pt x="38" y="28"/>
                                </a:lnTo>
                                <a:lnTo>
                                  <a:pt x="6" y="38"/>
                                </a:lnTo>
                                <a:lnTo>
                                  <a:pt x="0" y="40"/>
                                </a:lnTo>
                                <a:lnTo>
                                  <a:pt x="0" y="698"/>
                                </a:lnTo>
                                <a:lnTo>
                                  <a:pt x="364" y="698"/>
                                </a:lnTo>
                                <a:lnTo>
                                  <a:pt x="374" y="692"/>
                                </a:lnTo>
                                <a:lnTo>
                                  <a:pt x="390" y="680"/>
                                </a:lnTo>
                                <a:lnTo>
                                  <a:pt x="406" y="668"/>
                                </a:lnTo>
                                <a:lnTo>
                                  <a:pt x="432" y="651"/>
                                </a:lnTo>
                                <a:lnTo>
                                  <a:pt x="456" y="633"/>
                                </a:lnTo>
                                <a:lnTo>
                                  <a:pt x="481" y="619"/>
                                </a:lnTo>
                                <a:lnTo>
                                  <a:pt x="509" y="605"/>
                                </a:lnTo>
                                <a:lnTo>
                                  <a:pt x="535" y="595"/>
                                </a:lnTo>
                                <a:lnTo>
                                  <a:pt x="563" y="585"/>
                                </a:lnTo>
                                <a:lnTo>
                                  <a:pt x="589" y="579"/>
                                </a:lnTo>
                                <a:lnTo>
                                  <a:pt x="616" y="571"/>
                                </a:lnTo>
                                <a:lnTo>
                                  <a:pt x="644" y="569"/>
                                </a:lnTo>
                                <a:lnTo>
                                  <a:pt x="672" y="565"/>
                                </a:lnTo>
                                <a:lnTo>
                                  <a:pt x="697" y="565"/>
                                </a:lnTo>
                                <a:lnTo>
                                  <a:pt x="725" y="563"/>
                                </a:lnTo>
                                <a:lnTo>
                                  <a:pt x="751" y="565"/>
                                </a:lnTo>
                                <a:lnTo>
                                  <a:pt x="779" y="565"/>
                                </a:lnTo>
                                <a:lnTo>
                                  <a:pt x="807" y="569"/>
                                </a:lnTo>
                                <a:lnTo>
                                  <a:pt x="833" y="571"/>
                                </a:lnTo>
                                <a:lnTo>
                                  <a:pt x="859" y="575"/>
                                </a:lnTo>
                                <a:lnTo>
                                  <a:pt x="886" y="579"/>
                                </a:lnTo>
                                <a:lnTo>
                                  <a:pt x="913" y="585"/>
                                </a:lnTo>
                                <a:lnTo>
                                  <a:pt x="939" y="589"/>
                                </a:lnTo>
                                <a:lnTo>
                                  <a:pt x="965" y="595"/>
                                </a:lnTo>
                                <a:lnTo>
                                  <a:pt x="991" y="601"/>
                                </a:lnTo>
                                <a:lnTo>
                                  <a:pt x="1017" y="605"/>
                                </a:lnTo>
                                <a:lnTo>
                                  <a:pt x="1041" y="611"/>
                                </a:lnTo>
                                <a:lnTo>
                                  <a:pt x="1067" y="617"/>
                                </a:lnTo>
                                <a:lnTo>
                                  <a:pt x="1090" y="621"/>
                                </a:lnTo>
                                <a:lnTo>
                                  <a:pt x="1114" y="625"/>
                                </a:lnTo>
                                <a:lnTo>
                                  <a:pt x="1138" y="629"/>
                                </a:lnTo>
                                <a:lnTo>
                                  <a:pt x="1150" y="631"/>
                                </a:lnTo>
                                <a:lnTo>
                                  <a:pt x="1150" y="14"/>
                                </a:lnTo>
                                <a:lnTo>
                                  <a:pt x="1112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77" name="Freeform 402"/>
                        <wps:cNvSpPr>
                          <a:spLocks/>
                        </wps:cNvSpPr>
                        <wps:spPr bwMode="auto">
                          <a:xfrm>
                            <a:off x="847725" y="1628775"/>
                            <a:ext cx="26991" cy="41260"/>
                          </a:xfrm>
                          <a:custGeom>
                            <a:avLst/>
                            <a:gdLst>
                              <a:gd name="T0" fmla="*/ 6 w 17"/>
                              <a:gd name="T1" fmla="*/ 0 h 26"/>
                              <a:gd name="T2" fmla="*/ 6 w 17"/>
                              <a:gd name="T3" fmla="*/ 2 h 26"/>
                              <a:gd name="T4" fmla="*/ 6 w 17"/>
                              <a:gd name="T5" fmla="*/ 8 h 26"/>
                              <a:gd name="T6" fmla="*/ 4 w 17"/>
                              <a:gd name="T7" fmla="*/ 16 h 26"/>
                              <a:gd name="T8" fmla="*/ 0 w 17"/>
                              <a:gd name="T9" fmla="*/ 24 h 26"/>
                              <a:gd name="T10" fmla="*/ 10 w 17"/>
                              <a:gd name="T11" fmla="*/ 26 h 26"/>
                              <a:gd name="T12" fmla="*/ 12 w 17"/>
                              <a:gd name="T13" fmla="*/ 20 h 26"/>
                              <a:gd name="T14" fmla="*/ 17 w 17"/>
                              <a:gd name="T15" fmla="*/ 24 h 26"/>
                              <a:gd name="T16" fmla="*/ 12 w 17"/>
                              <a:gd name="T17" fmla="*/ 6 h 26"/>
                              <a:gd name="T18" fmla="*/ 6 w 17"/>
                              <a:gd name="T19" fmla="*/ 0 h 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" h="26">
                                <a:moveTo>
                                  <a:pt x="6" y="0"/>
                                </a:moveTo>
                                <a:lnTo>
                                  <a:pt x="6" y="2"/>
                                </a:lnTo>
                                <a:lnTo>
                                  <a:pt x="6" y="8"/>
                                </a:lnTo>
                                <a:lnTo>
                                  <a:pt x="4" y="16"/>
                                </a:lnTo>
                                <a:lnTo>
                                  <a:pt x="0" y="24"/>
                                </a:lnTo>
                                <a:lnTo>
                                  <a:pt x="10" y="26"/>
                                </a:lnTo>
                                <a:lnTo>
                                  <a:pt x="12" y="20"/>
                                </a:lnTo>
                                <a:lnTo>
                                  <a:pt x="17" y="24"/>
                                </a:lnTo>
                                <a:lnTo>
                                  <a:pt x="12" y="6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78" name="Freeform 403"/>
                        <wps:cNvSpPr>
                          <a:spLocks/>
                        </wps:cNvSpPr>
                        <wps:spPr bwMode="auto">
                          <a:xfrm>
                            <a:off x="771525" y="1419225"/>
                            <a:ext cx="171474" cy="226929"/>
                          </a:xfrm>
                          <a:custGeom>
                            <a:avLst/>
                            <a:gdLst>
                              <a:gd name="T0" fmla="*/ 104 w 108"/>
                              <a:gd name="T1" fmla="*/ 137 h 143"/>
                              <a:gd name="T2" fmla="*/ 98 w 108"/>
                              <a:gd name="T3" fmla="*/ 133 h 143"/>
                              <a:gd name="T4" fmla="*/ 92 w 108"/>
                              <a:gd name="T5" fmla="*/ 129 h 143"/>
                              <a:gd name="T6" fmla="*/ 88 w 108"/>
                              <a:gd name="T7" fmla="*/ 121 h 143"/>
                              <a:gd name="T8" fmla="*/ 82 w 108"/>
                              <a:gd name="T9" fmla="*/ 113 h 143"/>
                              <a:gd name="T10" fmla="*/ 80 w 108"/>
                              <a:gd name="T11" fmla="*/ 105 h 143"/>
                              <a:gd name="T12" fmla="*/ 80 w 108"/>
                              <a:gd name="T13" fmla="*/ 97 h 143"/>
                              <a:gd name="T14" fmla="*/ 94 w 108"/>
                              <a:gd name="T15" fmla="*/ 95 h 143"/>
                              <a:gd name="T16" fmla="*/ 94 w 108"/>
                              <a:gd name="T17" fmla="*/ 93 h 143"/>
                              <a:gd name="T18" fmla="*/ 90 w 108"/>
                              <a:gd name="T19" fmla="*/ 91 h 143"/>
                              <a:gd name="T20" fmla="*/ 86 w 108"/>
                              <a:gd name="T21" fmla="*/ 87 h 143"/>
                              <a:gd name="T22" fmla="*/ 80 w 108"/>
                              <a:gd name="T23" fmla="*/ 83 h 143"/>
                              <a:gd name="T24" fmla="*/ 74 w 108"/>
                              <a:gd name="T25" fmla="*/ 78 h 143"/>
                              <a:gd name="T26" fmla="*/ 70 w 108"/>
                              <a:gd name="T27" fmla="*/ 72 h 143"/>
                              <a:gd name="T28" fmla="*/ 66 w 108"/>
                              <a:gd name="T29" fmla="*/ 66 h 143"/>
                              <a:gd name="T30" fmla="*/ 64 w 108"/>
                              <a:gd name="T31" fmla="*/ 58 h 143"/>
                              <a:gd name="T32" fmla="*/ 76 w 108"/>
                              <a:gd name="T33" fmla="*/ 52 h 143"/>
                              <a:gd name="T34" fmla="*/ 72 w 108"/>
                              <a:gd name="T35" fmla="*/ 50 h 143"/>
                              <a:gd name="T36" fmla="*/ 66 w 108"/>
                              <a:gd name="T37" fmla="*/ 44 h 143"/>
                              <a:gd name="T38" fmla="*/ 57 w 108"/>
                              <a:gd name="T39" fmla="*/ 30 h 143"/>
                              <a:gd name="T40" fmla="*/ 53 w 108"/>
                              <a:gd name="T41" fmla="*/ 0 h 143"/>
                              <a:gd name="T42" fmla="*/ 51 w 108"/>
                              <a:gd name="T43" fmla="*/ 8 h 143"/>
                              <a:gd name="T44" fmla="*/ 47 w 108"/>
                              <a:gd name="T45" fmla="*/ 24 h 143"/>
                              <a:gd name="T46" fmla="*/ 41 w 108"/>
                              <a:gd name="T47" fmla="*/ 42 h 143"/>
                              <a:gd name="T48" fmla="*/ 27 w 108"/>
                              <a:gd name="T49" fmla="*/ 54 h 143"/>
                              <a:gd name="T50" fmla="*/ 39 w 108"/>
                              <a:gd name="T51" fmla="*/ 58 h 143"/>
                              <a:gd name="T52" fmla="*/ 39 w 108"/>
                              <a:gd name="T53" fmla="*/ 62 h 143"/>
                              <a:gd name="T54" fmla="*/ 37 w 108"/>
                              <a:gd name="T55" fmla="*/ 72 h 143"/>
                              <a:gd name="T56" fmla="*/ 33 w 108"/>
                              <a:gd name="T57" fmla="*/ 85 h 143"/>
                              <a:gd name="T58" fmla="*/ 21 w 108"/>
                              <a:gd name="T59" fmla="*/ 95 h 143"/>
                              <a:gd name="T60" fmla="*/ 31 w 108"/>
                              <a:gd name="T61" fmla="*/ 99 h 143"/>
                              <a:gd name="T62" fmla="*/ 31 w 108"/>
                              <a:gd name="T63" fmla="*/ 99 h 143"/>
                              <a:gd name="T64" fmla="*/ 33 w 108"/>
                              <a:gd name="T65" fmla="*/ 103 h 143"/>
                              <a:gd name="T66" fmla="*/ 35 w 108"/>
                              <a:gd name="T67" fmla="*/ 107 h 143"/>
                              <a:gd name="T68" fmla="*/ 35 w 108"/>
                              <a:gd name="T69" fmla="*/ 111 h 143"/>
                              <a:gd name="T70" fmla="*/ 33 w 108"/>
                              <a:gd name="T71" fmla="*/ 119 h 143"/>
                              <a:gd name="T72" fmla="*/ 27 w 108"/>
                              <a:gd name="T73" fmla="*/ 125 h 143"/>
                              <a:gd name="T74" fmla="*/ 15 w 108"/>
                              <a:gd name="T75" fmla="*/ 131 h 143"/>
                              <a:gd name="T76" fmla="*/ 0 w 108"/>
                              <a:gd name="T77" fmla="*/ 139 h 143"/>
                              <a:gd name="T78" fmla="*/ 45 w 108"/>
                              <a:gd name="T79" fmla="*/ 143 h 143"/>
                              <a:gd name="T80" fmla="*/ 45 w 108"/>
                              <a:gd name="T81" fmla="*/ 143 h 143"/>
                              <a:gd name="T82" fmla="*/ 49 w 108"/>
                              <a:gd name="T83" fmla="*/ 141 h 143"/>
                              <a:gd name="T84" fmla="*/ 56 w 108"/>
                              <a:gd name="T85" fmla="*/ 141 h 143"/>
                              <a:gd name="T86" fmla="*/ 64 w 108"/>
                              <a:gd name="T87" fmla="*/ 139 h 143"/>
                              <a:gd name="T88" fmla="*/ 72 w 108"/>
                              <a:gd name="T89" fmla="*/ 139 h 143"/>
                              <a:gd name="T90" fmla="*/ 82 w 108"/>
                              <a:gd name="T91" fmla="*/ 139 h 143"/>
                              <a:gd name="T92" fmla="*/ 96 w 108"/>
                              <a:gd name="T93" fmla="*/ 139 h 143"/>
                              <a:gd name="T94" fmla="*/ 108 w 108"/>
                              <a:gd name="T95" fmla="*/ 141 h 143"/>
                              <a:gd name="T96" fmla="*/ 108 w 108"/>
                              <a:gd name="T97" fmla="*/ 139 h 143"/>
                              <a:gd name="T98" fmla="*/ 104 w 108"/>
                              <a:gd name="T99" fmla="*/ 13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08" h="143">
                                <a:moveTo>
                                  <a:pt x="104" y="137"/>
                                </a:moveTo>
                                <a:lnTo>
                                  <a:pt x="98" y="133"/>
                                </a:lnTo>
                                <a:lnTo>
                                  <a:pt x="92" y="129"/>
                                </a:lnTo>
                                <a:lnTo>
                                  <a:pt x="88" y="121"/>
                                </a:lnTo>
                                <a:lnTo>
                                  <a:pt x="82" y="113"/>
                                </a:lnTo>
                                <a:lnTo>
                                  <a:pt x="80" y="105"/>
                                </a:lnTo>
                                <a:lnTo>
                                  <a:pt x="80" y="97"/>
                                </a:lnTo>
                                <a:lnTo>
                                  <a:pt x="94" y="95"/>
                                </a:lnTo>
                                <a:lnTo>
                                  <a:pt x="94" y="93"/>
                                </a:lnTo>
                                <a:lnTo>
                                  <a:pt x="90" y="91"/>
                                </a:lnTo>
                                <a:lnTo>
                                  <a:pt x="86" y="87"/>
                                </a:lnTo>
                                <a:lnTo>
                                  <a:pt x="80" y="83"/>
                                </a:lnTo>
                                <a:lnTo>
                                  <a:pt x="74" y="78"/>
                                </a:lnTo>
                                <a:lnTo>
                                  <a:pt x="70" y="72"/>
                                </a:lnTo>
                                <a:lnTo>
                                  <a:pt x="66" y="66"/>
                                </a:lnTo>
                                <a:lnTo>
                                  <a:pt x="64" y="58"/>
                                </a:lnTo>
                                <a:lnTo>
                                  <a:pt x="76" y="52"/>
                                </a:lnTo>
                                <a:lnTo>
                                  <a:pt x="72" y="50"/>
                                </a:lnTo>
                                <a:lnTo>
                                  <a:pt x="66" y="44"/>
                                </a:lnTo>
                                <a:lnTo>
                                  <a:pt x="57" y="30"/>
                                </a:lnTo>
                                <a:lnTo>
                                  <a:pt x="53" y="0"/>
                                </a:lnTo>
                                <a:lnTo>
                                  <a:pt x="51" y="8"/>
                                </a:lnTo>
                                <a:lnTo>
                                  <a:pt x="47" y="24"/>
                                </a:lnTo>
                                <a:lnTo>
                                  <a:pt x="41" y="42"/>
                                </a:lnTo>
                                <a:lnTo>
                                  <a:pt x="27" y="54"/>
                                </a:lnTo>
                                <a:lnTo>
                                  <a:pt x="39" y="58"/>
                                </a:lnTo>
                                <a:lnTo>
                                  <a:pt x="39" y="62"/>
                                </a:lnTo>
                                <a:lnTo>
                                  <a:pt x="37" y="72"/>
                                </a:lnTo>
                                <a:lnTo>
                                  <a:pt x="33" y="85"/>
                                </a:lnTo>
                                <a:lnTo>
                                  <a:pt x="21" y="95"/>
                                </a:lnTo>
                                <a:lnTo>
                                  <a:pt x="31" y="99"/>
                                </a:lnTo>
                                <a:lnTo>
                                  <a:pt x="31" y="99"/>
                                </a:lnTo>
                                <a:lnTo>
                                  <a:pt x="33" y="103"/>
                                </a:lnTo>
                                <a:lnTo>
                                  <a:pt x="35" y="107"/>
                                </a:lnTo>
                                <a:lnTo>
                                  <a:pt x="35" y="111"/>
                                </a:lnTo>
                                <a:lnTo>
                                  <a:pt x="33" y="119"/>
                                </a:lnTo>
                                <a:lnTo>
                                  <a:pt x="27" y="125"/>
                                </a:lnTo>
                                <a:lnTo>
                                  <a:pt x="15" y="131"/>
                                </a:lnTo>
                                <a:lnTo>
                                  <a:pt x="0" y="139"/>
                                </a:lnTo>
                                <a:lnTo>
                                  <a:pt x="45" y="143"/>
                                </a:lnTo>
                                <a:lnTo>
                                  <a:pt x="45" y="143"/>
                                </a:lnTo>
                                <a:lnTo>
                                  <a:pt x="49" y="141"/>
                                </a:lnTo>
                                <a:lnTo>
                                  <a:pt x="56" y="141"/>
                                </a:lnTo>
                                <a:lnTo>
                                  <a:pt x="64" y="139"/>
                                </a:lnTo>
                                <a:lnTo>
                                  <a:pt x="72" y="139"/>
                                </a:lnTo>
                                <a:lnTo>
                                  <a:pt x="82" y="139"/>
                                </a:lnTo>
                                <a:lnTo>
                                  <a:pt x="96" y="139"/>
                                </a:lnTo>
                                <a:lnTo>
                                  <a:pt x="108" y="141"/>
                                </a:lnTo>
                                <a:lnTo>
                                  <a:pt x="108" y="139"/>
                                </a:lnTo>
                                <a:lnTo>
                                  <a:pt x="104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79" name="Freeform 404"/>
                        <wps:cNvSpPr>
                          <a:spLocks/>
                        </wps:cNvSpPr>
                        <wps:spPr bwMode="auto">
                          <a:xfrm>
                            <a:off x="857250" y="1476375"/>
                            <a:ext cx="14290" cy="25391"/>
                          </a:xfrm>
                          <a:custGeom>
                            <a:avLst/>
                            <a:gdLst>
                              <a:gd name="T0" fmla="*/ 2 w 9"/>
                              <a:gd name="T1" fmla="*/ 6 h 16"/>
                              <a:gd name="T2" fmla="*/ 0 w 9"/>
                              <a:gd name="T3" fmla="*/ 2 h 16"/>
                              <a:gd name="T4" fmla="*/ 0 w 9"/>
                              <a:gd name="T5" fmla="*/ 0 h 16"/>
                              <a:gd name="T6" fmla="*/ 0 w 9"/>
                              <a:gd name="T7" fmla="*/ 8 h 16"/>
                              <a:gd name="T8" fmla="*/ 0 w 9"/>
                              <a:gd name="T9" fmla="*/ 14 h 16"/>
                              <a:gd name="T10" fmla="*/ 2 w 9"/>
                              <a:gd name="T11" fmla="*/ 16 h 16"/>
                              <a:gd name="T12" fmla="*/ 2 w 9"/>
                              <a:gd name="T13" fmla="*/ 16 h 16"/>
                              <a:gd name="T14" fmla="*/ 9 w 9"/>
                              <a:gd name="T15" fmla="*/ 14 h 16"/>
                              <a:gd name="T16" fmla="*/ 4 w 9"/>
                              <a:gd name="T17" fmla="*/ 12 h 16"/>
                              <a:gd name="T18" fmla="*/ 2 w 9"/>
                              <a:gd name="T19" fmla="*/ 6 h 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9" h="16">
                                <a:moveTo>
                                  <a:pt x="2" y="6"/>
                                </a:moveTo>
                                <a:lnTo>
                                  <a:pt x="0" y="2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0" y="14"/>
                                </a:lnTo>
                                <a:lnTo>
                                  <a:pt x="2" y="16"/>
                                </a:lnTo>
                                <a:lnTo>
                                  <a:pt x="2" y="16"/>
                                </a:lnTo>
                                <a:lnTo>
                                  <a:pt x="9" y="14"/>
                                </a:lnTo>
                                <a:lnTo>
                                  <a:pt x="4" y="12"/>
                                </a:lnTo>
                                <a:lnTo>
                                  <a:pt x="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80" name="Freeform 405"/>
                        <wps:cNvSpPr>
                          <a:spLocks/>
                        </wps:cNvSpPr>
                        <wps:spPr bwMode="auto">
                          <a:xfrm>
                            <a:off x="857250" y="1514475"/>
                            <a:ext cx="26991" cy="42847"/>
                          </a:xfrm>
                          <a:custGeom>
                            <a:avLst/>
                            <a:gdLst>
                              <a:gd name="T0" fmla="*/ 6 w 17"/>
                              <a:gd name="T1" fmla="*/ 12 h 27"/>
                              <a:gd name="T2" fmla="*/ 2 w 17"/>
                              <a:gd name="T3" fmla="*/ 4 h 27"/>
                              <a:gd name="T4" fmla="*/ 0 w 17"/>
                              <a:gd name="T5" fmla="*/ 0 h 27"/>
                              <a:gd name="T6" fmla="*/ 0 w 17"/>
                              <a:gd name="T7" fmla="*/ 8 h 27"/>
                              <a:gd name="T8" fmla="*/ 4 w 17"/>
                              <a:gd name="T9" fmla="*/ 16 h 27"/>
                              <a:gd name="T10" fmla="*/ 6 w 17"/>
                              <a:gd name="T11" fmla="*/ 21 h 27"/>
                              <a:gd name="T12" fmla="*/ 7 w 17"/>
                              <a:gd name="T13" fmla="*/ 23 h 27"/>
                              <a:gd name="T14" fmla="*/ 7 w 17"/>
                              <a:gd name="T15" fmla="*/ 27 h 27"/>
                              <a:gd name="T16" fmla="*/ 11 w 17"/>
                              <a:gd name="T17" fmla="*/ 27 h 27"/>
                              <a:gd name="T18" fmla="*/ 13 w 17"/>
                              <a:gd name="T19" fmla="*/ 27 h 27"/>
                              <a:gd name="T20" fmla="*/ 15 w 17"/>
                              <a:gd name="T21" fmla="*/ 25 h 27"/>
                              <a:gd name="T22" fmla="*/ 17 w 17"/>
                              <a:gd name="T23" fmla="*/ 25 h 27"/>
                              <a:gd name="T24" fmla="*/ 11 w 17"/>
                              <a:gd name="T25" fmla="*/ 21 h 27"/>
                              <a:gd name="T26" fmla="*/ 6 w 17"/>
                              <a:gd name="T27" fmla="*/ 12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7" h="27">
                                <a:moveTo>
                                  <a:pt x="6" y="12"/>
                                </a:moveTo>
                                <a:lnTo>
                                  <a:pt x="2" y="4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4" y="16"/>
                                </a:lnTo>
                                <a:lnTo>
                                  <a:pt x="6" y="21"/>
                                </a:lnTo>
                                <a:lnTo>
                                  <a:pt x="7" y="23"/>
                                </a:lnTo>
                                <a:lnTo>
                                  <a:pt x="7" y="27"/>
                                </a:lnTo>
                                <a:lnTo>
                                  <a:pt x="11" y="27"/>
                                </a:lnTo>
                                <a:lnTo>
                                  <a:pt x="13" y="27"/>
                                </a:lnTo>
                                <a:lnTo>
                                  <a:pt x="15" y="25"/>
                                </a:lnTo>
                                <a:lnTo>
                                  <a:pt x="17" y="25"/>
                                </a:lnTo>
                                <a:lnTo>
                                  <a:pt x="11" y="21"/>
                                </a:lnTo>
                                <a:lnTo>
                                  <a:pt x="6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81" name="Freeform 406"/>
                        <wps:cNvSpPr>
                          <a:spLocks/>
                        </wps:cNvSpPr>
                        <wps:spPr bwMode="auto">
                          <a:xfrm>
                            <a:off x="847725" y="1581150"/>
                            <a:ext cx="55570" cy="53955"/>
                          </a:xfrm>
                          <a:custGeom>
                            <a:avLst/>
                            <a:gdLst>
                              <a:gd name="T0" fmla="*/ 23 w 35"/>
                              <a:gd name="T1" fmla="*/ 10 h 34"/>
                              <a:gd name="T2" fmla="*/ 23 w 35"/>
                              <a:gd name="T3" fmla="*/ 2 h 34"/>
                              <a:gd name="T4" fmla="*/ 23 w 35"/>
                              <a:gd name="T5" fmla="*/ 0 h 34"/>
                              <a:gd name="T6" fmla="*/ 18 w 35"/>
                              <a:gd name="T7" fmla="*/ 8 h 34"/>
                              <a:gd name="T8" fmla="*/ 18 w 35"/>
                              <a:gd name="T9" fmla="*/ 16 h 34"/>
                              <a:gd name="T10" fmla="*/ 21 w 35"/>
                              <a:gd name="T11" fmla="*/ 22 h 34"/>
                              <a:gd name="T12" fmla="*/ 21 w 35"/>
                              <a:gd name="T13" fmla="*/ 24 h 34"/>
                              <a:gd name="T14" fmla="*/ 14 w 35"/>
                              <a:gd name="T15" fmla="*/ 26 h 34"/>
                              <a:gd name="T16" fmla="*/ 6 w 35"/>
                              <a:gd name="T17" fmla="*/ 28 h 34"/>
                              <a:gd name="T18" fmla="*/ 2 w 35"/>
                              <a:gd name="T19" fmla="*/ 32 h 34"/>
                              <a:gd name="T20" fmla="*/ 0 w 35"/>
                              <a:gd name="T21" fmla="*/ 34 h 34"/>
                              <a:gd name="T22" fmla="*/ 4 w 35"/>
                              <a:gd name="T23" fmla="*/ 32 h 34"/>
                              <a:gd name="T24" fmla="*/ 8 w 35"/>
                              <a:gd name="T25" fmla="*/ 30 h 34"/>
                              <a:gd name="T26" fmla="*/ 14 w 35"/>
                              <a:gd name="T27" fmla="*/ 30 h 34"/>
                              <a:gd name="T28" fmla="*/ 21 w 35"/>
                              <a:gd name="T29" fmla="*/ 28 h 34"/>
                              <a:gd name="T30" fmla="*/ 25 w 35"/>
                              <a:gd name="T31" fmla="*/ 28 h 34"/>
                              <a:gd name="T32" fmla="*/ 31 w 35"/>
                              <a:gd name="T33" fmla="*/ 28 h 34"/>
                              <a:gd name="T34" fmla="*/ 33 w 35"/>
                              <a:gd name="T35" fmla="*/ 28 h 34"/>
                              <a:gd name="T36" fmla="*/ 35 w 35"/>
                              <a:gd name="T37" fmla="*/ 28 h 34"/>
                              <a:gd name="T38" fmla="*/ 27 w 35"/>
                              <a:gd name="T39" fmla="*/ 18 h 34"/>
                              <a:gd name="T40" fmla="*/ 23 w 35"/>
                              <a:gd name="T41" fmla="*/ 10 h 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35" h="34">
                                <a:moveTo>
                                  <a:pt x="23" y="10"/>
                                </a:moveTo>
                                <a:lnTo>
                                  <a:pt x="23" y="2"/>
                                </a:lnTo>
                                <a:lnTo>
                                  <a:pt x="23" y="0"/>
                                </a:lnTo>
                                <a:lnTo>
                                  <a:pt x="18" y="8"/>
                                </a:lnTo>
                                <a:lnTo>
                                  <a:pt x="18" y="16"/>
                                </a:lnTo>
                                <a:lnTo>
                                  <a:pt x="21" y="22"/>
                                </a:lnTo>
                                <a:lnTo>
                                  <a:pt x="21" y="24"/>
                                </a:lnTo>
                                <a:lnTo>
                                  <a:pt x="14" y="26"/>
                                </a:lnTo>
                                <a:lnTo>
                                  <a:pt x="6" y="28"/>
                                </a:lnTo>
                                <a:lnTo>
                                  <a:pt x="2" y="32"/>
                                </a:lnTo>
                                <a:lnTo>
                                  <a:pt x="0" y="34"/>
                                </a:lnTo>
                                <a:lnTo>
                                  <a:pt x="4" y="32"/>
                                </a:lnTo>
                                <a:lnTo>
                                  <a:pt x="8" y="30"/>
                                </a:lnTo>
                                <a:lnTo>
                                  <a:pt x="14" y="30"/>
                                </a:lnTo>
                                <a:lnTo>
                                  <a:pt x="21" y="28"/>
                                </a:lnTo>
                                <a:lnTo>
                                  <a:pt x="25" y="28"/>
                                </a:lnTo>
                                <a:lnTo>
                                  <a:pt x="31" y="28"/>
                                </a:lnTo>
                                <a:lnTo>
                                  <a:pt x="33" y="28"/>
                                </a:lnTo>
                                <a:lnTo>
                                  <a:pt x="35" y="28"/>
                                </a:lnTo>
                                <a:lnTo>
                                  <a:pt x="27" y="18"/>
                                </a:lnTo>
                                <a:lnTo>
                                  <a:pt x="23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82" name="Freeform 407"/>
                        <wps:cNvSpPr>
                          <a:spLocks/>
                        </wps:cNvSpPr>
                        <wps:spPr bwMode="auto">
                          <a:xfrm>
                            <a:off x="666750" y="1638300"/>
                            <a:ext cx="25404" cy="41260"/>
                          </a:xfrm>
                          <a:custGeom>
                            <a:avLst/>
                            <a:gdLst>
                              <a:gd name="T0" fmla="*/ 6 w 16"/>
                              <a:gd name="T1" fmla="*/ 0 h 26"/>
                              <a:gd name="T2" fmla="*/ 6 w 16"/>
                              <a:gd name="T3" fmla="*/ 2 h 26"/>
                              <a:gd name="T4" fmla="*/ 4 w 16"/>
                              <a:gd name="T5" fmla="*/ 8 h 26"/>
                              <a:gd name="T6" fmla="*/ 2 w 16"/>
                              <a:gd name="T7" fmla="*/ 16 h 26"/>
                              <a:gd name="T8" fmla="*/ 0 w 16"/>
                              <a:gd name="T9" fmla="*/ 22 h 26"/>
                              <a:gd name="T10" fmla="*/ 10 w 16"/>
                              <a:gd name="T11" fmla="*/ 26 h 26"/>
                              <a:gd name="T12" fmla="*/ 10 w 16"/>
                              <a:gd name="T13" fmla="*/ 20 h 26"/>
                              <a:gd name="T14" fmla="*/ 16 w 16"/>
                              <a:gd name="T15" fmla="*/ 24 h 26"/>
                              <a:gd name="T16" fmla="*/ 12 w 16"/>
                              <a:gd name="T17" fmla="*/ 4 h 26"/>
                              <a:gd name="T18" fmla="*/ 6 w 16"/>
                              <a:gd name="T19" fmla="*/ 0 h 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6" h="26">
                                <a:moveTo>
                                  <a:pt x="6" y="0"/>
                                </a:moveTo>
                                <a:lnTo>
                                  <a:pt x="6" y="2"/>
                                </a:lnTo>
                                <a:lnTo>
                                  <a:pt x="4" y="8"/>
                                </a:lnTo>
                                <a:lnTo>
                                  <a:pt x="2" y="16"/>
                                </a:lnTo>
                                <a:lnTo>
                                  <a:pt x="0" y="22"/>
                                </a:lnTo>
                                <a:lnTo>
                                  <a:pt x="10" y="26"/>
                                </a:lnTo>
                                <a:lnTo>
                                  <a:pt x="10" y="20"/>
                                </a:lnTo>
                                <a:lnTo>
                                  <a:pt x="16" y="24"/>
                                </a:lnTo>
                                <a:lnTo>
                                  <a:pt x="12" y="4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83" name="Freeform 408"/>
                        <wps:cNvSpPr>
                          <a:spLocks/>
                        </wps:cNvSpPr>
                        <wps:spPr bwMode="auto">
                          <a:xfrm>
                            <a:off x="590550" y="1428750"/>
                            <a:ext cx="171474" cy="226929"/>
                          </a:xfrm>
                          <a:custGeom>
                            <a:avLst/>
                            <a:gdLst>
                              <a:gd name="T0" fmla="*/ 102 w 108"/>
                              <a:gd name="T1" fmla="*/ 137 h 143"/>
                              <a:gd name="T2" fmla="*/ 98 w 108"/>
                              <a:gd name="T3" fmla="*/ 133 h 143"/>
                              <a:gd name="T4" fmla="*/ 92 w 108"/>
                              <a:gd name="T5" fmla="*/ 127 h 143"/>
                              <a:gd name="T6" fmla="*/ 86 w 108"/>
                              <a:gd name="T7" fmla="*/ 121 h 143"/>
                              <a:gd name="T8" fmla="*/ 82 w 108"/>
                              <a:gd name="T9" fmla="*/ 113 h 143"/>
                              <a:gd name="T10" fmla="*/ 78 w 108"/>
                              <a:gd name="T11" fmla="*/ 105 h 143"/>
                              <a:gd name="T12" fmla="*/ 78 w 108"/>
                              <a:gd name="T13" fmla="*/ 97 h 143"/>
                              <a:gd name="T14" fmla="*/ 94 w 108"/>
                              <a:gd name="T15" fmla="*/ 93 h 143"/>
                              <a:gd name="T16" fmla="*/ 92 w 108"/>
                              <a:gd name="T17" fmla="*/ 93 h 143"/>
                              <a:gd name="T18" fmla="*/ 88 w 108"/>
                              <a:gd name="T19" fmla="*/ 91 h 143"/>
                              <a:gd name="T20" fmla="*/ 84 w 108"/>
                              <a:gd name="T21" fmla="*/ 87 h 143"/>
                              <a:gd name="T22" fmla="*/ 78 w 108"/>
                              <a:gd name="T23" fmla="*/ 83 h 143"/>
                              <a:gd name="T24" fmla="*/ 74 w 108"/>
                              <a:gd name="T25" fmla="*/ 77 h 143"/>
                              <a:gd name="T26" fmla="*/ 68 w 108"/>
                              <a:gd name="T27" fmla="*/ 72 h 143"/>
                              <a:gd name="T28" fmla="*/ 66 w 108"/>
                              <a:gd name="T29" fmla="*/ 64 h 143"/>
                              <a:gd name="T30" fmla="*/ 64 w 108"/>
                              <a:gd name="T31" fmla="*/ 56 h 143"/>
                              <a:gd name="T32" fmla="*/ 76 w 108"/>
                              <a:gd name="T33" fmla="*/ 52 h 143"/>
                              <a:gd name="T34" fmla="*/ 72 w 108"/>
                              <a:gd name="T35" fmla="*/ 52 h 143"/>
                              <a:gd name="T36" fmla="*/ 66 w 108"/>
                              <a:gd name="T37" fmla="*/ 44 h 143"/>
                              <a:gd name="T38" fmla="*/ 58 w 108"/>
                              <a:gd name="T39" fmla="*/ 28 h 143"/>
                              <a:gd name="T40" fmla="*/ 52 w 108"/>
                              <a:gd name="T41" fmla="*/ 0 h 143"/>
                              <a:gd name="T42" fmla="*/ 50 w 108"/>
                              <a:gd name="T43" fmla="*/ 8 h 143"/>
                              <a:gd name="T44" fmla="*/ 48 w 108"/>
                              <a:gd name="T45" fmla="*/ 24 h 143"/>
                              <a:gd name="T46" fmla="*/ 40 w 108"/>
                              <a:gd name="T47" fmla="*/ 42 h 143"/>
                              <a:gd name="T48" fmla="*/ 28 w 108"/>
                              <a:gd name="T49" fmla="*/ 54 h 143"/>
                              <a:gd name="T50" fmla="*/ 40 w 108"/>
                              <a:gd name="T51" fmla="*/ 58 h 143"/>
                              <a:gd name="T52" fmla="*/ 40 w 108"/>
                              <a:gd name="T53" fmla="*/ 62 h 143"/>
                              <a:gd name="T54" fmla="*/ 38 w 108"/>
                              <a:gd name="T55" fmla="*/ 72 h 143"/>
                              <a:gd name="T56" fmla="*/ 32 w 108"/>
                              <a:gd name="T57" fmla="*/ 83 h 143"/>
                              <a:gd name="T58" fmla="*/ 20 w 108"/>
                              <a:gd name="T59" fmla="*/ 93 h 143"/>
                              <a:gd name="T60" fmla="*/ 30 w 108"/>
                              <a:gd name="T61" fmla="*/ 97 h 143"/>
                              <a:gd name="T62" fmla="*/ 32 w 108"/>
                              <a:gd name="T63" fmla="*/ 99 h 143"/>
                              <a:gd name="T64" fmla="*/ 32 w 108"/>
                              <a:gd name="T65" fmla="*/ 101 h 143"/>
                              <a:gd name="T66" fmla="*/ 34 w 108"/>
                              <a:gd name="T67" fmla="*/ 105 h 143"/>
                              <a:gd name="T68" fmla="*/ 34 w 108"/>
                              <a:gd name="T69" fmla="*/ 111 h 143"/>
                              <a:gd name="T70" fmla="*/ 32 w 108"/>
                              <a:gd name="T71" fmla="*/ 117 h 143"/>
                              <a:gd name="T72" fmla="*/ 26 w 108"/>
                              <a:gd name="T73" fmla="*/ 123 h 143"/>
                              <a:gd name="T74" fmla="*/ 16 w 108"/>
                              <a:gd name="T75" fmla="*/ 131 h 143"/>
                              <a:gd name="T76" fmla="*/ 0 w 108"/>
                              <a:gd name="T77" fmla="*/ 139 h 143"/>
                              <a:gd name="T78" fmla="*/ 46 w 108"/>
                              <a:gd name="T79" fmla="*/ 143 h 143"/>
                              <a:gd name="T80" fmla="*/ 46 w 108"/>
                              <a:gd name="T81" fmla="*/ 143 h 143"/>
                              <a:gd name="T82" fmla="*/ 50 w 108"/>
                              <a:gd name="T83" fmla="*/ 141 h 143"/>
                              <a:gd name="T84" fmla="*/ 56 w 108"/>
                              <a:gd name="T85" fmla="*/ 141 h 143"/>
                              <a:gd name="T86" fmla="*/ 62 w 108"/>
                              <a:gd name="T87" fmla="*/ 139 h 143"/>
                              <a:gd name="T88" fmla="*/ 72 w 108"/>
                              <a:gd name="T89" fmla="*/ 139 h 143"/>
                              <a:gd name="T90" fmla="*/ 82 w 108"/>
                              <a:gd name="T91" fmla="*/ 139 h 143"/>
                              <a:gd name="T92" fmla="*/ 94 w 108"/>
                              <a:gd name="T93" fmla="*/ 139 h 143"/>
                              <a:gd name="T94" fmla="*/ 108 w 108"/>
                              <a:gd name="T95" fmla="*/ 141 h 143"/>
                              <a:gd name="T96" fmla="*/ 106 w 108"/>
                              <a:gd name="T97" fmla="*/ 141 h 143"/>
                              <a:gd name="T98" fmla="*/ 102 w 108"/>
                              <a:gd name="T99" fmla="*/ 13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08" h="143">
                                <a:moveTo>
                                  <a:pt x="102" y="137"/>
                                </a:moveTo>
                                <a:lnTo>
                                  <a:pt x="98" y="133"/>
                                </a:lnTo>
                                <a:lnTo>
                                  <a:pt x="92" y="127"/>
                                </a:lnTo>
                                <a:lnTo>
                                  <a:pt x="86" y="121"/>
                                </a:lnTo>
                                <a:lnTo>
                                  <a:pt x="82" y="113"/>
                                </a:lnTo>
                                <a:lnTo>
                                  <a:pt x="78" y="105"/>
                                </a:lnTo>
                                <a:lnTo>
                                  <a:pt x="78" y="97"/>
                                </a:lnTo>
                                <a:lnTo>
                                  <a:pt x="94" y="93"/>
                                </a:lnTo>
                                <a:lnTo>
                                  <a:pt x="92" y="93"/>
                                </a:lnTo>
                                <a:lnTo>
                                  <a:pt x="88" y="91"/>
                                </a:lnTo>
                                <a:lnTo>
                                  <a:pt x="84" y="87"/>
                                </a:lnTo>
                                <a:lnTo>
                                  <a:pt x="78" y="83"/>
                                </a:lnTo>
                                <a:lnTo>
                                  <a:pt x="74" y="77"/>
                                </a:lnTo>
                                <a:lnTo>
                                  <a:pt x="68" y="72"/>
                                </a:lnTo>
                                <a:lnTo>
                                  <a:pt x="66" y="64"/>
                                </a:lnTo>
                                <a:lnTo>
                                  <a:pt x="64" y="56"/>
                                </a:lnTo>
                                <a:lnTo>
                                  <a:pt x="76" y="52"/>
                                </a:lnTo>
                                <a:lnTo>
                                  <a:pt x="72" y="52"/>
                                </a:lnTo>
                                <a:lnTo>
                                  <a:pt x="66" y="44"/>
                                </a:lnTo>
                                <a:lnTo>
                                  <a:pt x="58" y="28"/>
                                </a:lnTo>
                                <a:lnTo>
                                  <a:pt x="52" y="0"/>
                                </a:lnTo>
                                <a:lnTo>
                                  <a:pt x="50" y="8"/>
                                </a:lnTo>
                                <a:lnTo>
                                  <a:pt x="48" y="24"/>
                                </a:lnTo>
                                <a:lnTo>
                                  <a:pt x="40" y="42"/>
                                </a:lnTo>
                                <a:lnTo>
                                  <a:pt x="28" y="54"/>
                                </a:lnTo>
                                <a:lnTo>
                                  <a:pt x="40" y="58"/>
                                </a:lnTo>
                                <a:lnTo>
                                  <a:pt x="40" y="62"/>
                                </a:lnTo>
                                <a:lnTo>
                                  <a:pt x="38" y="72"/>
                                </a:lnTo>
                                <a:lnTo>
                                  <a:pt x="32" y="83"/>
                                </a:lnTo>
                                <a:lnTo>
                                  <a:pt x="20" y="93"/>
                                </a:lnTo>
                                <a:lnTo>
                                  <a:pt x="30" y="97"/>
                                </a:lnTo>
                                <a:lnTo>
                                  <a:pt x="32" y="99"/>
                                </a:lnTo>
                                <a:lnTo>
                                  <a:pt x="32" y="101"/>
                                </a:lnTo>
                                <a:lnTo>
                                  <a:pt x="34" y="105"/>
                                </a:lnTo>
                                <a:lnTo>
                                  <a:pt x="34" y="111"/>
                                </a:lnTo>
                                <a:lnTo>
                                  <a:pt x="32" y="117"/>
                                </a:lnTo>
                                <a:lnTo>
                                  <a:pt x="26" y="123"/>
                                </a:lnTo>
                                <a:lnTo>
                                  <a:pt x="16" y="131"/>
                                </a:lnTo>
                                <a:lnTo>
                                  <a:pt x="0" y="139"/>
                                </a:lnTo>
                                <a:lnTo>
                                  <a:pt x="46" y="143"/>
                                </a:lnTo>
                                <a:lnTo>
                                  <a:pt x="46" y="143"/>
                                </a:lnTo>
                                <a:lnTo>
                                  <a:pt x="50" y="141"/>
                                </a:lnTo>
                                <a:lnTo>
                                  <a:pt x="56" y="141"/>
                                </a:lnTo>
                                <a:lnTo>
                                  <a:pt x="62" y="139"/>
                                </a:lnTo>
                                <a:lnTo>
                                  <a:pt x="72" y="139"/>
                                </a:lnTo>
                                <a:lnTo>
                                  <a:pt x="82" y="139"/>
                                </a:lnTo>
                                <a:lnTo>
                                  <a:pt x="94" y="139"/>
                                </a:lnTo>
                                <a:lnTo>
                                  <a:pt x="108" y="141"/>
                                </a:lnTo>
                                <a:lnTo>
                                  <a:pt x="106" y="141"/>
                                </a:lnTo>
                                <a:lnTo>
                                  <a:pt x="102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84" name="Freeform 409"/>
                        <wps:cNvSpPr>
                          <a:spLocks/>
                        </wps:cNvSpPr>
                        <wps:spPr bwMode="auto">
                          <a:xfrm>
                            <a:off x="514350" y="1619250"/>
                            <a:ext cx="23816" cy="41260"/>
                          </a:xfrm>
                          <a:custGeom>
                            <a:avLst/>
                            <a:gdLst>
                              <a:gd name="T0" fmla="*/ 6 w 15"/>
                              <a:gd name="T1" fmla="*/ 0 h 26"/>
                              <a:gd name="T2" fmla="*/ 6 w 15"/>
                              <a:gd name="T3" fmla="*/ 4 h 26"/>
                              <a:gd name="T4" fmla="*/ 6 w 15"/>
                              <a:gd name="T5" fmla="*/ 10 h 26"/>
                              <a:gd name="T6" fmla="*/ 4 w 15"/>
                              <a:gd name="T7" fmla="*/ 18 h 26"/>
                              <a:gd name="T8" fmla="*/ 0 w 15"/>
                              <a:gd name="T9" fmla="*/ 24 h 26"/>
                              <a:gd name="T10" fmla="*/ 10 w 15"/>
                              <a:gd name="T11" fmla="*/ 26 h 26"/>
                              <a:gd name="T12" fmla="*/ 12 w 15"/>
                              <a:gd name="T13" fmla="*/ 22 h 26"/>
                              <a:gd name="T14" fmla="*/ 15 w 15"/>
                              <a:gd name="T15" fmla="*/ 26 h 26"/>
                              <a:gd name="T16" fmla="*/ 14 w 15"/>
                              <a:gd name="T17" fmla="*/ 6 h 26"/>
                              <a:gd name="T18" fmla="*/ 6 w 15"/>
                              <a:gd name="T19" fmla="*/ 0 h 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5" h="26">
                                <a:moveTo>
                                  <a:pt x="6" y="0"/>
                                </a:moveTo>
                                <a:lnTo>
                                  <a:pt x="6" y="4"/>
                                </a:lnTo>
                                <a:lnTo>
                                  <a:pt x="6" y="10"/>
                                </a:lnTo>
                                <a:lnTo>
                                  <a:pt x="4" y="18"/>
                                </a:lnTo>
                                <a:lnTo>
                                  <a:pt x="0" y="24"/>
                                </a:lnTo>
                                <a:lnTo>
                                  <a:pt x="10" y="26"/>
                                </a:lnTo>
                                <a:lnTo>
                                  <a:pt x="12" y="22"/>
                                </a:lnTo>
                                <a:lnTo>
                                  <a:pt x="15" y="26"/>
                                </a:lnTo>
                                <a:lnTo>
                                  <a:pt x="14" y="6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85" name="Freeform 410"/>
                        <wps:cNvSpPr>
                          <a:spLocks/>
                        </wps:cNvSpPr>
                        <wps:spPr bwMode="auto">
                          <a:xfrm>
                            <a:off x="447675" y="1409700"/>
                            <a:ext cx="169886" cy="230102"/>
                          </a:xfrm>
                          <a:custGeom>
                            <a:avLst/>
                            <a:gdLst>
                              <a:gd name="T0" fmla="*/ 103 w 107"/>
                              <a:gd name="T1" fmla="*/ 139 h 145"/>
                              <a:gd name="T2" fmla="*/ 99 w 107"/>
                              <a:gd name="T3" fmla="*/ 133 h 145"/>
                              <a:gd name="T4" fmla="*/ 93 w 107"/>
                              <a:gd name="T5" fmla="*/ 129 h 145"/>
                              <a:gd name="T6" fmla="*/ 87 w 107"/>
                              <a:gd name="T7" fmla="*/ 123 h 145"/>
                              <a:gd name="T8" fmla="*/ 81 w 107"/>
                              <a:gd name="T9" fmla="*/ 115 h 145"/>
                              <a:gd name="T10" fmla="*/ 79 w 107"/>
                              <a:gd name="T11" fmla="*/ 107 h 145"/>
                              <a:gd name="T12" fmla="*/ 79 w 107"/>
                              <a:gd name="T13" fmla="*/ 97 h 145"/>
                              <a:gd name="T14" fmla="*/ 93 w 107"/>
                              <a:gd name="T15" fmla="*/ 95 h 145"/>
                              <a:gd name="T16" fmla="*/ 93 w 107"/>
                              <a:gd name="T17" fmla="*/ 93 h 145"/>
                              <a:gd name="T18" fmla="*/ 89 w 107"/>
                              <a:gd name="T19" fmla="*/ 91 h 145"/>
                              <a:gd name="T20" fmla="*/ 85 w 107"/>
                              <a:gd name="T21" fmla="*/ 87 h 145"/>
                              <a:gd name="T22" fmla="*/ 79 w 107"/>
                              <a:gd name="T23" fmla="*/ 83 h 145"/>
                              <a:gd name="T24" fmla="*/ 73 w 107"/>
                              <a:gd name="T25" fmla="*/ 80 h 145"/>
                              <a:gd name="T26" fmla="*/ 69 w 107"/>
                              <a:gd name="T27" fmla="*/ 72 h 145"/>
                              <a:gd name="T28" fmla="*/ 65 w 107"/>
                              <a:gd name="T29" fmla="*/ 66 h 145"/>
                              <a:gd name="T30" fmla="*/ 63 w 107"/>
                              <a:gd name="T31" fmla="*/ 58 h 145"/>
                              <a:gd name="T32" fmla="*/ 75 w 107"/>
                              <a:gd name="T33" fmla="*/ 52 h 145"/>
                              <a:gd name="T34" fmla="*/ 71 w 107"/>
                              <a:gd name="T35" fmla="*/ 52 h 145"/>
                              <a:gd name="T36" fmla="*/ 65 w 107"/>
                              <a:gd name="T37" fmla="*/ 44 h 145"/>
                              <a:gd name="T38" fmla="*/ 57 w 107"/>
                              <a:gd name="T39" fmla="*/ 30 h 145"/>
                              <a:gd name="T40" fmla="*/ 53 w 107"/>
                              <a:gd name="T41" fmla="*/ 0 h 145"/>
                              <a:gd name="T42" fmla="*/ 51 w 107"/>
                              <a:gd name="T43" fmla="*/ 8 h 145"/>
                              <a:gd name="T44" fmla="*/ 47 w 107"/>
                              <a:gd name="T45" fmla="*/ 26 h 145"/>
                              <a:gd name="T46" fmla="*/ 41 w 107"/>
                              <a:gd name="T47" fmla="*/ 44 h 145"/>
                              <a:gd name="T48" fmla="*/ 27 w 107"/>
                              <a:gd name="T49" fmla="*/ 54 h 145"/>
                              <a:gd name="T50" fmla="*/ 39 w 107"/>
                              <a:gd name="T51" fmla="*/ 58 h 145"/>
                              <a:gd name="T52" fmla="*/ 39 w 107"/>
                              <a:gd name="T53" fmla="*/ 62 h 145"/>
                              <a:gd name="T54" fmla="*/ 37 w 107"/>
                              <a:gd name="T55" fmla="*/ 74 h 145"/>
                              <a:gd name="T56" fmla="*/ 33 w 107"/>
                              <a:gd name="T57" fmla="*/ 85 h 145"/>
                              <a:gd name="T58" fmla="*/ 21 w 107"/>
                              <a:gd name="T59" fmla="*/ 95 h 145"/>
                              <a:gd name="T60" fmla="*/ 31 w 107"/>
                              <a:gd name="T61" fmla="*/ 99 h 145"/>
                              <a:gd name="T62" fmla="*/ 31 w 107"/>
                              <a:gd name="T63" fmla="*/ 99 h 145"/>
                              <a:gd name="T64" fmla="*/ 33 w 107"/>
                              <a:gd name="T65" fmla="*/ 103 h 145"/>
                              <a:gd name="T66" fmla="*/ 35 w 107"/>
                              <a:gd name="T67" fmla="*/ 107 h 145"/>
                              <a:gd name="T68" fmla="*/ 35 w 107"/>
                              <a:gd name="T69" fmla="*/ 113 h 145"/>
                              <a:gd name="T70" fmla="*/ 33 w 107"/>
                              <a:gd name="T71" fmla="*/ 119 h 145"/>
                              <a:gd name="T72" fmla="*/ 27 w 107"/>
                              <a:gd name="T73" fmla="*/ 125 h 145"/>
                              <a:gd name="T74" fmla="*/ 15 w 107"/>
                              <a:gd name="T75" fmla="*/ 131 h 145"/>
                              <a:gd name="T76" fmla="*/ 0 w 107"/>
                              <a:gd name="T77" fmla="*/ 139 h 145"/>
                              <a:gd name="T78" fmla="*/ 45 w 107"/>
                              <a:gd name="T79" fmla="*/ 145 h 145"/>
                              <a:gd name="T80" fmla="*/ 47 w 107"/>
                              <a:gd name="T81" fmla="*/ 145 h 145"/>
                              <a:gd name="T82" fmla="*/ 51 w 107"/>
                              <a:gd name="T83" fmla="*/ 143 h 145"/>
                              <a:gd name="T84" fmla="*/ 55 w 107"/>
                              <a:gd name="T85" fmla="*/ 141 h 145"/>
                              <a:gd name="T86" fmla="*/ 63 w 107"/>
                              <a:gd name="T87" fmla="*/ 141 h 145"/>
                              <a:gd name="T88" fmla="*/ 71 w 107"/>
                              <a:gd name="T89" fmla="*/ 139 h 145"/>
                              <a:gd name="T90" fmla="*/ 83 w 107"/>
                              <a:gd name="T91" fmla="*/ 139 h 145"/>
                              <a:gd name="T92" fmla="*/ 95 w 107"/>
                              <a:gd name="T93" fmla="*/ 141 h 145"/>
                              <a:gd name="T94" fmla="*/ 107 w 107"/>
                              <a:gd name="T95" fmla="*/ 141 h 145"/>
                              <a:gd name="T96" fmla="*/ 107 w 107"/>
                              <a:gd name="T97" fmla="*/ 141 h 145"/>
                              <a:gd name="T98" fmla="*/ 103 w 107"/>
                              <a:gd name="T99" fmla="*/ 139 h 1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07" h="145">
                                <a:moveTo>
                                  <a:pt x="103" y="139"/>
                                </a:moveTo>
                                <a:lnTo>
                                  <a:pt x="99" y="133"/>
                                </a:lnTo>
                                <a:lnTo>
                                  <a:pt x="93" y="129"/>
                                </a:lnTo>
                                <a:lnTo>
                                  <a:pt x="87" y="123"/>
                                </a:lnTo>
                                <a:lnTo>
                                  <a:pt x="81" y="115"/>
                                </a:lnTo>
                                <a:lnTo>
                                  <a:pt x="79" y="107"/>
                                </a:lnTo>
                                <a:lnTo>
                                  <a:pt x="79" y="97"/>
                                </a:lnTo>
                                <a:lnTo>
                                  <a:pt x="93" y="95"/>
                                </a:lnTo>
                                <a:lnTo>
                                  <a:pt x="93" y="93"/>
                                </a:lnTo>
                                <a:lnTo>
                                  <a:pt x="89" y="91"/>
                                </a:lnTo>
                                <a:lnTo>
                                  <a:pt x="85" y="87"/>
                                </a:lnTo>
                                <a:lnTo>
                                  <a:pt x="79" y="83"/>
                                </a:lnTo>
                                <a:lnTo>
                                  <a:pt x="73" y="80"/>
                                </a:lnTo>
                                <a:lnTo>
                                  <a:pt x="69" y="72"/>
                                </a:lnTo>
                                <a:lnTo>
                                  <a:pt x="65" y="66"/>
                                </a:lnTo>
                                <a:lnTo>
                                  <a:pt x="63" y="58"/>
                                </a:lnTo>
                                <a:lnTo>
                                  <a:pt x="75" y="52"/>
                                </a:lnTo>
                                <a:lnTo>
                                  <a:pt x="71" y="52"/>
                                </a:lnTo>
                                <a:lnTo>
                                  <a:pt x="65" y="44"/>
                                </a:lnTo>
                                <a:lnTo>
                                  <a:pt x="57" y="30"/>
                                </a:lnTo>
                                <a:lnTo>
                                  <a:pt x="53" y="0"/>
                                </a:lnTo>
                                <a:lnTo>
                                  <a:pt x="51" y="8"/>
                                </a:lnTo>
                                <a:lnTo>
                                  <a:pt x="47" y="26"/>
                                </a:lnTo>
                                <a:lnTo>
                                  <a:pt x="41" y="44"/>
                                </a:lnTo>
                                <a:lnTo>
                                  <a:pt x="27" y="54"/>
                                </a:lnTo>
                                <a:lnTo>
                                  <a:pt x="39" y="58"/>
                                </a:lnTo>
                                <a:lnTo>
                                  <a:pt x="39" y="62"/>
                                </a:lnTo>
                                <a:lnTo>
                                  <a:pt x="37" y="74"/>
                                </a:lnTo>
                                <a:lnTo>
                                  <a:pt x="33" y="85"/>
                                </a:lnTo>
                                <a:lnTo>
                                  <a:pt x="21" y="95"/>
                                </a:lnTo>
                                <a:lnTo>
                                  <a:pt x="31" y="99"/>
                                </a:lnTo>
                                <a:lnTo>
                                  <a:pt x="31" y="99"/>
                                </a:lnTo>
                                <a:lnTo>
                                  <a:pt x="33" y="103"/>
                                </a:lnTo>
                                <a:lnTo>
                                  <a:pt x="35" y="107"/>
                                </a:lnTo>
                                <a:lnTo>
                                  <a:pt x="35" y="113"/>
                                </a:lnTo>
                                <a:lnTo>
                                  <a:pt x="33" y="119"/>
                                </a:lnTo>
                                <a:lnTo>
                                  <a:pt x="27" y="125"/>
                                </a:lnTo>
                                <a:lnTo>
                                  <a:pt x="15" y="131"/>
                                </a:lnTo>
                                <a:lnTo>
                                  <a:pt x="0" y="139"/>
                                </a:lnTo>
                                <a:lnTo>
                                  <a:pt x="45" y="145"/>
                                </a:lnTo>
                                <a:lnTo>
                                  <a:pt x="47" y="145"/>
                                </a:lnTo>
                                <a:lnTo>
                                  <a:pt x="51" y="143"/>
                                </a:lnTo>
                                <a:lnTo>
                                  <a:pt x="55" y="141"/>
                                </a:lnTo>
                                <a:lnTo>
                                  <a:pt x="63" y="141"/>
                                </a:lnTo>
                                <a:lnTo>
                                  <a:pt x="71" y="139"/>
                                </a:lnTo>
                                <a:lnTo>
                                  <a:pt x="83" y="139"/>
                                </a:lnTo>
                                <a:lnTo>
                                  <a:pt x="95" y="141"/>
                                </a:lnTo>
                                <a:lnTo>
                                  <a:pt x="107" y="141"/>
                                </a:lnTo>
                                <a:lnTo>
                                  <a:pt x="107" y="141"/>
                                </a:lnTo>
                                <a:lnTo>
                                  <a:pt x="103" y="1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86" name="Freeform 411"/>
                        <wps:cNvSpPr>
                          <a:spLocks/>
                        </wps:cNvSpPr>
                        <wps:spPr bwMode="auto">
                          <a:xfrm>
                            <a:off x="523875" y="1476375"/>
                            <a:ext cx="12702" cy="22217"/>
                          </a:xfrm>
                          <a:custGeom>
                            <a:avLst/>
                            <a:gdLst>
                              <a:gd name="T0" fmla="*/ 2 w 8"/>
                              <a:gd name="T1" fmla="*/ 6 h 14"/>
                              <a:gd name="T2" fmla="*/ 0 w 8"/>
                              <a:gd name="T3" fmla="*/ 2 h 14"/>
                              <a:gd name="T4" fmla="*/ 0 w 8"/>
                              <a:gd name="T5" fmla="*/ 0 h 14"/>
                              <a:gd name="T6" fmla="*/ 0 w 8"/>
                              <a:gd name="T7" fmla="*/ 6 h 14"/>
                              <a:gd name="T8" fmla="*/ 0 w 8"/>
                              <a:gd name="T9" fmla="*/ 12 h 14"/>
                              <a:gd name="T10" fmla="*/ 2 w 8"/>
                              <a:gd name="T11" fmla="*/ 14 h 14"/>
                              <a:gd name="T12" fmla="*/ 2 w 8"/>
                              <a:gd name="T13" fmla="*/ 14 h 14"/>
                              <a:gd name="T14" fmla="*/ 8 w 8"/>
                              <a:gd name="T15" fmla="*/ 14 h 14"/>
                              <a:gd name="T16" fmla="*/ 4 w 8"/>
                              <a:gd name="T17" fmla="*/ 10 h 14"/>
                              <a:gd name="T18" fmla="*/ 2 w 8"/>
                              <a:gd name="T19" fmla="*/ 6 h 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" h="14">
                                <a:moveTo>
                                  <a:pt x="2" y="6"/>
                                </a:moveTo>
                                <a:lnTo>
                                  <a:pt x="0" y="2"/>
                                </a:lnTo>
                                <a:lnTo>
                                  <a:pt x="0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2"/>
                                </a:lnTo>
                                <a:lnTo>
                                  <a:pt x="2" y="14"/>
                                </a:lnTo>
                                <a:lnTo>
                                  <a:pt x="2" y="14"/>
                                </a:lnTo>
                                <a:lnTo>
                                  <a:pt x="8" y="14"/>
                                </a:lnTo>
                                <a:lnTo>
                                  <a:pt x="4" y="10"/>
                                </a:lnTo>
                                <a:lnTo>
                                  <a:pt x="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87" name="Freeform 412"/>
                        <wps:cNvSpPr>
                          <a:spLocks/>
                        </wps:cNvSpPr>
                        <wps:spPr bwMode="auto">
                          <a:xfrm>
                            <a:off x="533400" y="1514475"/>
                            <a:ext cx="25404" cy="42847"/>
                          </a:xfrm>
                          <a:custGeom>
                            <a:avLst/>
                            <a:gdLst>
                              <a:gd name="T0" fmla="*/ 4 w 16"/>
                              <a:gd name="T1" fmla="*/ 12 h 27"/>
                              <a:gd name="T2" fmla="*/ 0 w 16"/>
                              <a:gd name="T3" fmla="*/ 4 h 27"/>
                              <a:gd name="T4" fmla="*/ 0 w 16"/>
                              <a:gd name="T5" fmla="*/ 0 h 27"/>
                              <a:gd name="T6" fmla="*/ 0 w 16"/>
                              <a:gd name="T7" fmla="*/ 6 h 27"/>
                              <a:gd name="T8" fmla="*/ 2 w 16"/>
                              <a:gd name="T9" fmla="*/ 14 h 27"/>
                              <a:gd name="T10" fmla="*/ 4 w 16"/>
                              <a:gd name="T11" fmla="*/ 21 h 27"/>
                              <a:gd name="T12" fmla="*/ 6 w 16"/>
                              <a:gd name="T13" fmla="*/ 23 h 27"/>
                              <a:gd name="T14" fmla="*/ 6 w 16"/>
                              <a:gd name="T15" fmla="*/ 27 h 27"/>
                              <a:gd name="T16" fmla="*/ 10 w 16"/>
                              <a:gd name="T17" fmla="*/ 27 h 27"/>
                              <a:gd name="T18" fmla="*/ 12 w 16"/>
                              <a:gd name="T19" fmla="*/ 25 h 27"/>
                              <a:gd name="T20" fmla="*/ 14 w 16"/>
                              <a:gd name="T21" fmla="*/ 25 h 27"/>
                              <a:gd name="T22" fmla="*/ 16 w 16"/>
                              <a:gd name="T23" fmla="*/ 25 h 27"/>
                              <a:gd name="T24" fmla="*/ 10 w 16"/>
                              <a:gd name="T25" fmla="*/ 19 h 27"/>
                              <a:gd name="T26" fmla="*/ 4 w 16"/>
                              <a:gd name="T27" fmla="*/ 12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6" h="27">
                                <a:moveTo>
                                  <a:pt x="4" y="12"/>
                                </a:moveTo>
                                <a:lnTo>
                                  <a:pt x="0" y="4"/>
                                </a:lnTo>
                                <a:lnTo>
                                  <a:pt x="0" y="0"/>
                                </a:lnTo>
                                <a:lnTo>
                                  <a:pt x="0" y="6"/>
                                </a:lnTo>
                                <a:lnTo>
                                  <a:pt x="2" y="14"/>
                                </a:lnTo>
                                <a:lnTo>
                                  <a:pt x="4" y="21"/>
                                </a:lnTo>
                                <a:lnTo>
                                  <a:pt x="6" y="23"/>
                                </a:lnTo>
                                <a:lnTo>
                                  <a:pt x="6" y="27"/>
                                </a:lnTo>
                                <a:lnTo>
                                  <a:pt x="10" y="27"/>
                                </a:lnTo>
                                <a:lnTo>
                                  <a:pt x="12" y="25"/>
                                </a:lnTo>
                                <a:lnTo>
                                  <a:pt x="14" y="25"/>
                                </a:lnTo>
                                <a:lnTo>
                                  <a:pt x="16" y="25"/>
                                </a:lnTo>
                                <a:lnTo>
                                  <a:pt x="10" y="19"/>
                                </a:lnTo>
                                <a:lnTo>
                                  <a:pt x="4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88" name="Freeform 413"/>
                        <wps:cNvSpPr>
                          <a:spLocks/>
                        </wps:cNvSpPr>
                        <wps:spPr bwMode="auto">
                          <a:xfrm>
                            <a:off x="523875" y="1581150"/>
                            <a:ext cx="53983" cy="50781"/>
                          </a:xfrm>
                          <a:custGeom>
                            <a:avLst/>
                            <a:gdLst>
                              <a:gd name="T0" fmla="*/ 22 w 34"/>
                              <a:gd name="T1" fmla="*/ 8 h 32"/>
                              <a:gd name="T2" fmla="*/ 22 w 34"/>
                              <a:gd name="T3" fmla="*/ 2 h 32"/>
                              <a:gd name="T4" fmla="*/ 22 w 34"/>
                              <a:gd name="T5" fmla="*/ 0 h 32"/>
                              <a:gd name="T6" fmla="*/ 18 w 34"/>
                              <a:gd name="T7" fmla="*/ 6 h 32"/>
                              <a:gd name="T8" fmla="*/ 18 w 34"/>
                              <a:gd name="T9" fmla="*/ 14 h 32"/>
                              <a:gd name="T10" fmla="*/ 20 w 34"/>
                              <a:gd name="T11" fmla="*/ 20 h 32"/>
                              <a:gd name="T12" fmla="*/ 20 w 34"/>
                              <a:gd name="T13" fmla="*/ 24 h 32"/>
                              <a:gd name="T14" fmla="*/ 14 w 34"/>
                              <a:gd name="T15" fmla="*/ 26 h 32"/>
                              <a:gd name="T16" fmla="*/ 6 w 34"/>
                              <a:gd name="T17" fmla="*/ 28 h 32"/>
                              <a:gd name="T18" fmla="*/ 2 w 34"/>
                              <a:gd name="T19" fmla="*/ 30 h 32"/>
                              <a:gd name="T20" fmla="*/ 0 w 34"/>
                              <a:gd name="T21" fmla="*/ 32 h 32"/>
                              <a:gd name="T22" fmla="*/ 4 w 34"/>
                              <a:gd name="T23" fmla="*/ 30 h 32"/>
                              <a:gd name="T24" fmla="*/ 8 w 34"/>
                              <a:gd name="T25" fmla="*/ 30 h 32"/>
                              <a:gd name="T26" fmla="*/ 14 w 34"/>
                              <a:gd name="T27" fmla="*/ 28 h 32"/>
                              <a:gd name="T28" fmla="*/ 20 w 34"/>
                              <a:gd name="T29" fmla="*/ 28 h 32"/>
                              <a:gd name="T30" fmla="*/ 24 w 34"/>
                              <a:gd name="T31" fmla="*/ 28 h 32"/>
                              <a:gd name="T32" fmla="*/ 30 w 34"/>
                              <a:gd name="T33" fmla="*/ 26 h 32"/>
                              <a:gd name="T34" fmla="*/ 32 w 34"/>
                              <a:gd name="T35" fmla="*/ 26 h 32"/>
                              <a:gd name="T36" fmla="*/ 34 w 34"/>
                              <a:gd name="T37" fmla="*/ 26 h 32"/>
                              <a:gd name="T38" fmla="*/ 26 w 34"/>
                              <a:gd name="T39" fmla="*/ 18 h 32"/>
                              <a:gd name="T40" fmla="*/ 22 w 34"/>
                              <a:gd name="T41" fmla="*/ 8 h 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34" h="32">
                                <a:moveTo>
                                  <a:pt x="22" y="8"/>
                                </a:moveTo>
                                <a:lnTo>
                                  <a:pt x="22" y="2"/>
                                </a:lnTo>
                                <a:lnTo>
                                  <a:pt x="22" y="0"/>
                                </a:lnTo>
                                <a:lnTo>
                                  <a:pt x="18" y="6"/>
                                </a:lnTo>
                                <a:lnTo>
                                  <a:pt x="18" y="14"/>
                                </a:lnTo>
                                <a:lnTo>
                                  <a:pt x="20" y="20"/>
                                </a:lnTo>
                                <a:lnTo>
                                  <a:pt x="20" y="24"/>
                                </a:lnTo>
                                <a:lnTo>
                                  <a:pt x="14" y="26"/>
                                </a:lnTo>
                                <a:lnTo>
                                  <a:pt x="6" y="28"/>
                                </a:lnTo>
                                <a:lnTo>
                                  <a:pt x="2" y="30"/>
                                </a:lnTo>
                                <a:lnTo>
                                  <a:pt x="0" y="32"/>
                                </a:lnTo>
                                <a:lnTo>
                                  <a:pt x="4" y="30"/>
                                </a:lnTo>
                                <a:lnTo>
                                  <a:pt x="8" y="30"/>
                                </a:lnTo>
                                <a:lnTo>
                                  <a:pt x="14" y="28"/>
                                </a:lnTo>
                                <a:lnTo>
                                  <a:pt x="20" y="28"/>
                                </a:lnTo>
                                <a:lnTo>
                                  <a:pt x="24" y="28"/>
                                </a:lnTo>
                                <a:lnTo>
                                  <a:pt x="30" y="26"/>
                                </a:lnTo>
                                <a:lnTo>
                                  <a:pt x="32" y="26"/>
                                </a:lnTo>
                                <a:lnTo>
                                  <a:pt x="34" y="26"/>
                                </a:lnTo>
                                <a:lnTo>
                                  <a:pt x="26" y="18"/>
                                </a:lnTo>
                                <a:lnTo>
                                  <a:pt x="22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89" name="Freeform 414"/>
                        <wps:cNvSpPr>
                          <a:spLocks/>
                        </wps:cNvSpPr>
                        <wps:spPr bwMode="auto">
                          <a:xfrm>
                            <a:off x="676275" y="1485900"/>
                            <a:ext cx="12702" cy="25391"/>
                          </a:xfrm>
                          <a:custGeom>
                            <a:avLst/>
                            <a:gdLst>
                              <a:gd name="T0" fmla="*/ 4 w 8"/>
                              <a:gd name="T1" fmla="*/ 6 h 16"/>
                              <a:gd name="T2" fmla="*/ 2 w 8"/>
                              <a:gd name="T3" fmla="*/ 2 h 16"/>
                              <a:gd name="T4" fmla="*/ 0 w 8"/>
                              <a:gd name="T5" fmla="*/ 0 h 16"/>
                              <a:gd name="T6" fmla="*/ 0 w 8"/>
                              <a:gd name="T7" fmla="*/ 8 h 16"/>
                              <a:gd name="T8" fmla="*/ 2 w 8"/>
                              <a:gd name="T9" fmla="*/ 12 h 16"/>
                              <a:gd name="T10" fmla="*/ 4 w 8"/>
                              <a:gd name="T11" fmla="*/ 16 h 16"/>
                              <a:gd name="T12" fmla="*/ 4 w 8"/>
                              <a:gd name="T13" fmla="*/ 16 h 16"/>
                              <a:gd name="T14" fmla="*/ 8 w 8"/>
                              <a:gd name="T15" fmla="*/ 14 h 16"/>
                              <a:gd name="T16" fmla="*/ 6 w 8"/>
                              <a:gd name="T17" fmla="*/ 10 h 16"/>
                              <a:gd name="T18" fmla="*/ 4 w 8"/>
                              <a:gd name="T19" fmla="*/ 6 h 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" h="16">
                                <a:moveTo>
                                  <a:pt x="4" y="6"/>
                                </a:moveTo>
                                <a:lnTo>
                                  <a:pt x="2" y="2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2" y="12"/>
                                </a:lnTo>
                                <a:lnTo>
                                  <a:pt x="4" y="16"/>
                                </a:lnTo>
                                <a:lnTo>
                                  <a:pt x="4" y="16"/>
                                </a:lnTo>
                                <a:lnTo>
                                  <a:pt x="8" y="14"/>
                                </a:lnTo>
                                <a:lnTo>
                                  <a:pt x="6" y="10"/>
                                </a:lnTo>
                                <a:lnTo>
                                  <a:pt x="4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90" name="Freeform 415"/>
                        <wps:cNvSpPr>
                          <a:spLocks/>
                        </wps:cNvSpPr>
                        <wps:spPr bwMode="auto">
                          <a:xfrm>
                            <a:off x="685800" y="1524000"/>
                            <a:ext cx="28579" cy="42847"/>
                          </a:xfrm>
                          <a:custGeom>
                            <a:avLst/>
                            <a:gdLst>
                              <a:gd name="T0" fmla="*/ 6 w 18"/>
                              <a:gd name="T1" fmla="*/ 11 h 27"/>
                              <a:gd name="T2" fmla="*/ 2 w 18"/>
                              <a:gd name="T3" fmla="*/ 4 h 27"/>
                              <a:gd name="T4" fmla="*/ 0 w 18"/>
                              <a:gd name="T5" fmla="*/ 0 h 27"/>
                              <a:gd name="T6" fmla="*/ 0 w 18"/>
                              <a:gd name="T7" fmla="*/ 8 h 27"/>
                              <a:gd name="T8" fmla="*/ 2 w 18"/>
                              <a:gd name="T9" fmla="*/ 15 h 27"/>
                              <a:gd name="T10" fmla="*/ 6 w 18"/>
                              <a:gd name="T11" fmla="*/ 21 h 27"/>
                              <a:gd name="T12" fmla="*/ 8 w 18"/>
                              <a:gd name="T13" fmla="*/ 25 h 27"/>
                              <a:gd name="T14" fmla="*/ 8 w 18"/>
                              <a:gd name="T15" fmla="*/ 27 h 27"/>
                              <a:gd name="T16" fmla="*/ 10 w 18"/>
                              <a:gd name="T17" fmla="*/ 27 h 27"/>
                              <a:gd name="T18" fmla="*/ 14 w 18"/>
                              <a:gd name="T19" fmla="*/ 25 h 27"/>
                              <a:gd name="T20" fmla="*/ 16 w 18"/>
                              <a:gd name="T21" fmla="*/ 25 h 27"/>
                              <a:gd name="T22" fmla="*/ 18 w 18"/>
                              <a:gd name="T23" fmla="*/ 25 h 27"/>
                              <a:gd name="T24" fmla="*/ 10 w 18"/>
                              <a:gd name="T25" fmla="*/ 19 h 27"/>
                              <a:gd name="T26" fmla="*/ 6 w 18"/>
                              <a:gd name="T27" fmla="*/ 11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8" h="27">
                                <a:moveTo>
                                  <a:pt x="6" y="11"/>
                                </a:moveTo>
                                <a:lnTo>
                                  <a:pt x="2" y="4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2" y="15"/>
                                </a:lnTo>
                                <a:lnTo>
                                  <a:pt x="6" y="21"/>
                                </a:lnTo>
                                <a:lnTo>
                                  <a:pt x="8" y="25"/>
                                </a:lnTo>
                                <a:lnTo>
                                  <a:pt x="8" y="27"/>
                                </a:lnTo>
                                <a:lnTo>
                                  <a:pt x="10" y="27"/>
                                </a:lnTo>
                                <a:lnTo>
                                  <a:pt x="14" y="25"/>
                                </a:lnTo>
                                <a:lnTo>
                                  <a:pt x="16" y="25"/>
                                </a:lnTo>
                                <a:lnTo>
                                  <a:pt x="18" y="25"/>
                                </a:lnTo>
                                <a:lnTo>
                                  <a:pt x="10" y="19"/>
                                </a:lnTo>
                                <a:lnTo>
                                  <a:pt x="6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91" name="Freeform 416"/>
                        <wps:cNvSpPr>
                          <a:spLocks/>
                        </wps:cNvSpPr>
                        <wps:spPr bwMode="auto">
                          <a:xfrm>
                            <a:off x="666750" y="1590675"/>
                            <a:ext cx="53983" cy="53955"/>
                          </a:xfrm>
                          <a:custGeom>
                            <a:avLst/>
                            <a:gdLst>
                              <a:gd name="T0" fmla="*/ 22 w 34"/>
                              <a:gd name="T1" fmla="*/ 10 h 34"/>
                              <a:gd name="T2" fmla="*/ 22 w 34"/>
                              <a:gd name="T3" fmla="*/ 2 h 34"/>
                              <a:gd name="T4" fmla="*/ 22 w 34"/>
                              <a:gd name="T5" fmla="*/ 0 h 34"/>
                              <a:gd name="T6" fmla="*/ 18 w 34"/>
                              <a:gd name="T7" fmla="*/ 8 h 34"/>
                              <a:gd name="T8" fmla="*/ 18 w 34"/>
                              <a:gd name="T9" fmla="*/ 16 h 34"/>
                              <a:gd name="T10" fmla="*/ 18 w 34"/>
                              <a:gd name="T11" fmla="*/ 20 h 34"/>
                              <a:gd name="T12" fmla="*/ 20 w 34"/>
                              <a:gd name="T13" fmla="*/ 24 h 34"/>
                              <a:gd name="T14" fmla="*/ 12 w 34"/>
                              <a:gd name="T15" fmla="*/ 26 h 34"/>
                              <a:gd name="T16" fmla="*/ 6 w 34"/>
                              <a:gd name="T17" fmla="*/ 28 h 34"/>
                              <a:gd name="T18" fmla="*/ 0 w 34"/>
                              <a:gd name="T19" fmla="*/ 32 h 34"/>
                              <a:gd name="T20" fmla="*/ 0 w 34"/>
                              <a:gd name="T21" fmla="*/ 34 h 34"/>
                              <a:gd name="T22" fmla="*/ 2 w 34"/>
                              <a:gd name="T23" fmla="*/ 32 h 34"/>
                              <a:gd name="T24" fmla="*/ 8 w 34"/>
                              <a:gd name="T25" fmla="*/ 30 h 34"/>
                              <a:gd name="T26" fmla="*/ 12 w 34"/>
                              <a:gd name="T27" fmla="*/ 30 h 34"/>
                              <a:gd name="T28" fmla="*/ 18 w 34"/>
                              <a:gd name="T29" fmla="*/ 30 h 34"/>
                              <a:gd name="T30" fmla="*/ 24 w 34"/>
                              <a:gd name="T31" fmla="*/ 28 h 34"/>
                              <a:gd name="T32" fmla="*/ 28 w 34"/>
                              <a:gd name="T33" fmla="*/ 28 h 34"/>
                              <a:gd name="T34" fmla="*/ 32 w 34"/>
                              <a:gd name="T35" fmla="*/ 28 h 34"/>
                              <a:gd name="T36" fmla="*/ 34 w 34"/>
                              <a:gd name="T37" fmla="*/ 28 h 34"/>
                              <a:gd name="T38" fmla="*/ 24 w 34"/>
                              <a:gd name="T39" fmla="*/ 20 h 34"/>
                              <a:gd name="T40" fmla="*/ 22 w 34"/>
                              <a:gd name="T41" fmla="*/ 10 h 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34" h="34">
                                <a:moveTo>
                                  <a:pt x="22" y="10"/>
                                </a:moveTo>
                                <a:lnTo>
                                  <a:pt x="22" y="2"/>
                                </a:lnTo>
                                <a:lnTo>
                                  <a:pt x="22" y="0"/>
                                </a:lnTo>
                                <a:lnTo>
                                  <a:pt x="18" y="8"/>
                                </a:lnTo>
                                <a:lnTo>
                                  <a:pt x="18" y="16"/>
                                </a:lnTo>
                                <a:lnTo>
                                  <a:pt x="18" y="20"/>
                                </a:lnTo>
                                <a:lnTo>
                                  <a:pt x="20" y="24"/>
                                </a:lnTo>
                                <a:lnTo>
                                  <a:pt x="12" y="26"/>
                                </a:lnTo>
                                <a:lnTo>
                                  <a:pt x="6" y="28"/>
                                </a:lnTo>
                                <a:lnTo>
                                  <a:pt x="0" y="32"/>
                                </a:lnTo>
                                <a:lnTo>
                                  <a:pt x="0" y="34"/>
                                </a:lnTo>
                                <a:lnTo>
                                  <a:pt x="2" y="32"/>
                                </a:lnTo>
                                <a:lnTo>
                                  <a:pt x="8" y="30"/>
                                </a:lnTo>
                                <a:lnTo>
                                  <a:pt x="12" y="30"/>
                                </a:lnTo>
                                <a:lnTo>
                                  <a:pt x="18" y="30"/>
                                </a:lnTo>
                                <a:lnTo>
                                  <a:pt x="24" y="28"/>
                                </a:lnTo>
                                <a:lnTo>
                                  <a:pt x="28" y="28"/>
                                </a:lnTo>
                                <a:lnTo>
                                  <a:pt x="32" y="28"/>
                                </a:lnTo>
                                <a:lnTo>
                                  <a:pt x="34" y="28"/>
                                </a:lnTo>
                                <a:lnTo>
                                  <a:pt x="24" y="20"/>
                                </a:lnTo>
                                <a:lnTo>
                                  <a:pt x="22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92" name="Freeform 417"/>
                        <wps:cNvSpPr>
                          <a:spLocks/>
                        </wps:cNvSpPr>
                        <wps:spPr bwMode="auto">
                          <a:xfrm>
                            <a:off x="857250" y="514350"/>
                            <a:ext cx="979625" cy="2680296"/>
                          </a:xfrm>
                          <a:custGeom>
                            <a:avLst/>
                            <a:gdLst>
                              <a:gd name="T0" fmla="*/ 581 w 617"/>
                              <a:gd name="T1" fmla="*/ 832 h 1689"/>
                              <a:gd name="T2" fmla="*/ 617 w 617"/>
                              <a:gd name="T3" fmla="*/ 689 h 1689"/>
                              <a:gd name="T4" fmla="*/ 551 w 617"/>
                              <a:gd name="T5" fmla="*/ 618 h 1689"/>
                              <a:gd name="T6" fmla="*/ 480 w 617"/>
                              <a:gd name="T7" fmla="*/ 523 h 1689"/>
                              <a:gd name="T8" fmla="*/ 454 w 617"/>
                              <a:gd name="T9" fmla="*/ 441 h 1689"/>
                              <a:gd name="T10" fmla="*/ 520 w 617"/>
                              <a:gd name="T11" fmla="*/ 429 h 1689"/>
                              <a:gd name="T12" fmla="*/ 522 w 617"/>
                              <a:gd name="T13" fmla="*/ 390 h 1689"/>
                              <a:gd name="T14" fmla="*/ 492 w 617"/>
                              <a:gd name="T15" fmla="*/ 320 h 1689"/>
                              <a:gd name="T16" fmla="*/ 579 w 617"/>
                              <a:gd name="T17" fmla="*/ 223 h 1689"/>
                              <a:gd name="T18" fmla="*/ 524 w 617"/>
                              <a:gd name="T19" fmla="*/ 209 h 1689"/>
                              <a:gd name="T20" fmla="*/ 450 w 617"/>
                              <a:gd name="T21" fmla="*/ 229 h 1689"/>
                              <a:gd name="T22" fmla="*/ 408 w 617"/>
                              <a:gd name="T23" fmla="*/ 115 h 1689"/>
                              <a:gd name="T24" fmla="*/ 334 w 617"/>
                              <a:gd name="T25" fmla="*/ 0 h 1689"/>
                              <a:gd name="T26" fmla="*/ 310 w 617"/>
                              <a:gd name="T27" fmla="*/ 48 h 1689"/>
                              <a:gd name="T28" fmla="*/ 292 w 617"/>
                              <a:gd name="T29" fmla="*/ 257 h 1689"/>
                              <a:gd name="T30" fmla="*/ 228 w 617"/>
                              <a:gd name="T31" fmla="*/ 312 h 1689"/>
                              <a:gd name="T32" fmla="*/ 172 w 617"/>
                              <a:gd name="T33" fmla="*/ 364 h 1689"/>
                              <a:gd name="T34" fmla="*/ 184 w 617"/>
                              <a:gd name="T35" fmla="*/ 386 h 1689"/>
                              <a:gd name="T36" fmla="*/ 248 w 617"/>
                              <a:gd name="T37" fmla="*/ 388 h 1689"/>
                              <a:gd name="T38" fmla="*/ 306 w 617"/>
                              <a:gd name="T39" fmla="*/ 390 h 1689"/>
                              <a:gd name="T40" fmla="*/ 314 w 617"/>
                              <a:gd name="T41" fmla="*/ 412 h 1689"/>
                              <a:gd name="T42" fmla="*/ 312 w 617"/>
                              <a:gd name="T43" fmla="*/ 467 h 1689"/>
                              <a:gd name="T44" fmla="*/ 367 w 617"/>
                              <a:gd name="T45" fmla="*/ 457 h 1689"/>
                              <a:gd name="T46" fmla="*/ 367 w 617"/>
                              <a:gd name="T47" fmla="*/ 542 h 1689"/>
                              <a:gd name="T48" fmla="*/ 284 w 617"/>
                              <a:gd name="T49" fmla="*/ 687 h 1689"/>
                              <a:gd name="T50" fmla="*/ 228 w 617"/>
                              <a:gd name="T51" fmla="*/ 788 h 1689"/>
                              <a:gd name="T52" fmla="*/ 280 w 617"/>
                              <a:gd name="T53" fmla="*/ 820 h 1689"/>
                              <a:gd name="T54" fmla="*/ 306 w 617"/>
                              <a:gd name="T55" fmla="*/ 868 h 1689"/>
                              <a:gd name="T56" fmla="*/ 248 w 617"/>
                              <a:gd name="T57" fmla="*/ 977 h 1689"/>
                              <a:gd name="T58" fmla="*/ 180 w 617"/>
                              <a:gd name="T59" fmla="*/ 1008 h 1689"/>
                              <a:gd name="T60" fmla="*/ 124 w 617"/>
                              <a:gd name="T61" fmla="*/ 1028 h 1689"/>
                              <a:gd name="T62" fmla="*/ 111 w 617"/>
                              <a:gd name="T63" fmla="*/ 1060 h 1689"/>
                              <a:gd name="T64" fmla="*/ 190 w 617"/>
                              <a:gd name="T65" fmla="*/ 1143 h 1689"/>
                              <a:gd name="T66" fmla="*/ 264 w 617"/>
                              <a:gd name="T67" fmla="*/ 1191 h 1689"/>
                              <a:gd name="T68" fmla="*/ 230 w 617"/>
                              <a:gd name="T69" fmla="*/ 1250 h 1689"/>
                              <a:gd name="T70" fmla="*/ 174 w 617"/>
                              <a:gd name="T71" fmla="*/ 1301 h 1689"/>
                              <a:gd name="T72" fmla="*/ 111 w 617"/>
                              <a:gd name="T73" fmla="*/ 1334 h 1689"/>
                              <a:gd name="T74" fmla="*/ 50 w 617"/>
                              <a:gd name="T75" fmla="*/ 1358 h 1689"/>
                              <a:gd name="T76" fmla="*/ 8 w 617"/>
                              <a:gd name="T77" fmla="*/ 1366 h 1689"/>
                              <a:gd name="T78" fmla="*/ 22 w 617"/>
                              <a:gd name="T79" fmla="*/ 1418 h 1689"/>
                              <a:gd name="T80" fmla="*/ 90 w 617"/>
                              <a:gd name="T81" fmla="*/ 1475 h 1689"/>
                              <a:gd name="T82" fmla="*/ 141 w 617"/>
                              <a:gd name="T83" fmla="*/ 1499 h 1689"/>
                              <a:gd name="T84" fmla="*/ 188 w 617"/>
                              <a:gd name="T85" fmla="*/ 1503 h 1689"/>
                              <a:gd name="T86" fmla="*/ 240 w 617"/>
                              <a:gd name="T87" fmla="*/ 1493 h 1689"/>
                              <a:gd name="T88" fmla="*/ 304 w 617"/>
                              <a:gd name="T89" fmla="*/ 1483 h 1689"/>
                              <a:gd name="T90" fmla="*/ 357 w 617"/>
                              <a:gd name="T91" fmla="*/ 1493 h 1689"/>
                              <a:gd name="T92" fmla="*/ 367 w 617"/>
                              <a:gd name="T93" fmla="*/ 1554 h 1689"/>
                              <a:gd name="T94" fmla="*/ 312 w 617"/>
                              <a:gd name="T95" fmla="*/ 1622 h 1689"/>
                              <a:gd name="T96" fmla="*/ 280 w 617"/>
                              <a:gd name="T97" fmla="*/ 1636 h 1689"/>
                              <a:gd name="T98" fmla="*/ 322 w 617"/>
                              <a:gd name="T99" fmla="*/ 1677 h 1689"/>
                              <a:gd name="T100" fmla="*/ 563 w 617"/>
                              <a:gd name="T101" fmla="*/ 1677 h 1689"/>
                              <a:gd name="T102" fmla="*/ 585 w 617"/>
                              <a:gd name="T103" fmla="*/ 1650 h 1689"/>
                              <a:gd name="T104" fmla="*/ 611 w 617"/>
                              <a:gd name="T105" fmla="*/ 881 h 168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617" h="1689">
                                <a:moveTo>
                                  <a:pt x="611" y="881"/>
                                </a:moveTo>
                                <a:lnTo>
                                  <a:pt x="597" y="870"/>
                                </a:lnTo>
                                <a:lnTo>
                                  <a:pt x="589" y="858"/>
                                </a:lnTo>
                                <a:lnTo>
                                  <a:pt x="583" y="844"/>
                                </a:lnTo>
                                <a:lnTo>
                                  <a:pt x="581" y="832"/>
                                </a:lnTo>
                                <a:lnTo>
                                  <a:pt x="583" y="818"/>
                                </a:lnTo>
                                <a:lnTo>
                                  <a:pt x="591" y="806"/>
                                </a:lnTo>
                                <a:lnTo>
                                  <a:pt x="613" y="786"/>
                                </a:lnTo>
                                <a:lnTo>
                                  <a:pt x="617" y="782"/>
                                </a:lnTo>
                                <a:lnTo>
                                  <a:pt x="617" y="689"/>
                                </a:lnTo>
                                <a:lnTo>
                                  <a:pt x="615" y="687"/>
                                </a:lnTo>
                                <a:lnTo>
                                  <a:pt x="599" y="671"/>
                                </a:lnTo>
                                <a:lnTo>
                                  <a:pt x="585" y="655"/>
                                </a:lnTo>
                                <a:lnTo>
                                  <a:pt x="567" y="638"/>
                                </a:lnTo>
                                <a:lnTo>
                                  <a:pt x="551" y="618"/>
                                </a:lnTo>
                                <a:lnTo>
                                  <a:pt x="536" y="598"/>
                                </a:lnTo>
                                <a:lnTo>
                                  <a:pt x="520" y="580"/>
                                </a:lnTo>
                                <a:lnTo>
                                  <a:pt x="504" y="560"/>
                                </a:lnTo>
                                <a:lnTo>
                                  <a:pt x="492" y="540"/>
                                </a:lnTo>
                                <a:lnTo>
                                  <a:pt x="480" y="523"/>
                                </a:lnTo>
                                <a:lnTo>
                                  <a:pt x="470" y="505"/>
                                </a:lnTo>
                                <a:lnTo>
                                  <a:pt x="462" y="487"/>
                                </a:lnTo>
                                <a:lnTo>
                                  <a:pt x="456" y="471"/>
                                </a:lnTo>
                                <a:lnTo>
                                  <a:pt x="454" y="455"/>
                                </a:lnTo>
                                <a:lnTo>
                                  <a:pt x="454" y="441"/>
                                </a:lnTo>
                                <a:lnTo>
                                  <a:pt x="462" y="422"/>
                                </a:lnTo>
                                <a:lnTo>
                                  <a:pt x="476" y="416"/>
                                </a:lnTo>
                                <a:lnTo>
                                  <a:pt x="490" y="416"/>
                                </a:lnTo>
                                <a:lnTo>
                                  <a:pt x="506" y="422"/>
                                </a:lnTo>
                                <a:lnTo>
                                  <a:pt x="520" y="429"/>
                                </a:lnTo>
                                <a:lnTo>
                                  <a:pt x="532" y="435"/>
                                </a:lnTo>
                                <a:lnTo>
                                  <a:pt x="538" y="433"/>
                                </a:lnTo>
                                <a:lnTo>
                                  <a:pt x="538" y="422"/>
                                </a:lnTo>
                                <a:lnTo>
                                  <a:pt x="532" y="404"/>
                                </a:lnTo>
                                <a:lnTo>
                                  <a:pt x="522" y="390"/>
                                </a:lnTo>
                                <a:lnTo>
                                  <a:pt x="510" y="376"/>
                                </a:lnTo>
                                <a:lnTo>
                                  <a:pt x="498" y="362"/>
                                </a:lnTo>
                                <a:lnTo>
                                  <a:pt x="490" y="348"/>
                                </a:lnTo>
                                <a:lnTo>
                                  <a:pt x="486" y="336"/>
                                </a:lnTo>
                                <a:lnTo>
                                  <a:pt x="492" y="320"/>
                                </a:lnTo>
                                <a:lnTo>
                                  <a:pt x="504" y="305"/>
                                </a:lnTo>
                                <a:lnTo>
                                  <a:pt x="524" y="287"/>
                                </a:lnTo>
                                <a:lnTo>
                                  <a:pt x="543" y="265"/>
                                </a:lnTo>
                                <a:lnTo>
                                  <a:pt x="563" y="243"/>
                                </a:lnTo>
                                <a:lnTo>
                                  <a:pt x="579" y="223"/>
                                </a:lnTo>
                                <a:lnTo>
                                  <a:pt x="587" y="207"/>
                                </a:lnTo>
                                <a:lnTo>
                                  <a:pt x="587" y="196"/>
                                </a:lnTo>
                                <a:lnTo>
                                  <a:pt x="577" y="193"/>
                                </a:lnTo>
                                <a:lnTo>
                                  <a:pt x="551" y="199"/>
                                </a:lnTo>
                                <a:lnTo>
                                  <a:pt x="524" y="209"/>
                                </a:lnTo>
                                <a:lnTo>
                                  <a:pt x="500" y="221"/>
                                </a:lnTo>
                                <a:lnTo>
                                  <a:pt x="482" y="227"/>
                                </a:lnTo>
                                <a:lnTo>
                                  <a:pt x="470" y="231"/>
                                </a:lnTo>
                                <a:lnTo>
                                  <a:pt x="458" y="233"/>
                                </a:lnTo>
                                <a:lnTo>
                                  <a:pt x="450" y="229"/>
                                </a:lnTo>
                                <a:lnTo>
                                  <a:pt x="444" y="217"/>
                                </a:lnTo>
                                <a:lnTo>
                                  <a:pt x="438" y="199"/>
                                </a:lnTo>
                                <a:lnTo>
                                  <a:pt x="430" y="175"/>
                                </a:lnTo>
                                <a:lnTo>
                                  <a:pt x="420" y="148"/>
                                </a:lnTo>
                                <a:lnTo>
                                  <a:pt x="408" y="115"/>
                                </a:lnTo>
                                <a:lnTo>
                                  <a:pt x="394" y="84"/>
                                </a:lnTo>
                                <a:lnTo>
                                  <a:pt x="378" y="54"/>
                                </a:lnTo>
                                <a:lnTo>
                                  <a:pt x="363" y="28"/>
                                </a:lnTo>
                                <a:lnTo>
                                  <a:pt x="347" y="10"/>
                                </a:lnTo>
                                <a:lnTo>
                                  <a:pt x="334" y="0"/>
                                </a:lnTo>
                                <a:lnTo>
                                  <a:pt x="330" y="0"/>
                                </a:lnTo>
                                <a:lnTo>
                                  <a:pt x="326" y="0"/>
                                </a:lnTo>
                                <a:lnTo>
                                  <a:pt x="322" y="2"/>
                                </a:lnTo>
                                <a:lnTo>
                                  <a:pt x="320" y="4"/>
                                </a:lnTo>
                                <a:lnTo>
                                  <a:pt x="310" y="48"/>
                                </a:lnTo>
                                <a:lnTo>
                                  <a:pt x="310" y="121"/>
                                </a:lnTo>
                                <a:lnTo>
                                  <a:pt x="312" y="196"/>
                                </a:lnTo>
                                <a:lnTo>
                                  <a:pt x="308" y="237"/>
                                </a:lnTo>
                                <a:lnTo>
                                  <a:pt x="302" y="245"/>
                                </a:lnTo>
                                <a:lnTo>
                                  <a:pt x="292" y="257"/>
                                </a:lnTo>
                                <a:lnTo>
                                  <a:pt x="282" y="267"/>
                                </a:lnTo>
                                <a:lnTo>
                                  <a:pt x="270" y="277"/>
                                </a:lnTo>
                                <a:lnTo>
                                  <a:pt x="256" y="289"/>
                                </a:lnTo>
                                <a:lnTo>
                                  <a:pt x="242" y="301"/>
                                </a:lnTo>
                                <a:lnTo>
                                  <a:pt x="228" y="312"/>
                                </a:lnTo>
                                <a:lnTo>
                                  <a:pt x="214" y="324"/>
                                </a:lnTo>
                                <a:lnTo>
                                  <a:pt x="202" y="334"/>
                                </a:lnTo>
                                <a:lnTo>
                                  <a:pt x="190" y="344"/>
                                </a:lnTo>
                                <a:lnTo>
                                  <a:pt x="180" y="354"/>
                                </a:lnTo>
                                <a:lnTo>
                                  <a:pt x="172" y="364"/>
                                </a:lnTo>
                                <a:lnTo>
                                  <a:pt x="168" y="370"/>
                                </a:lnTo>
                                <a:lnTo>
                                  <a:pt x="166" y="376"/>
                                </a:lnTo>
                                <a:lnTo>
                                  <a:pt x="168" y="382"/>
                                </a:lnTo>
                                <a:lnTo>
                                  <a:pt x="174" y="384"/>
                                </a:lnTo>
                                <a:lnTo>
                                  <a:pt x="184" y="386"/>
                                </a:lnTo>
                                <a:lnTo>
                                  <a:pt x="196" y="388"/>
                                </a:lnTo>
                                <a:lnTo>
                                  <a:pt x="208" y="388"/>
                                </a:lnTo>
                                <a:lnTo>
                                  <a:pt x="220" y="388"/>
                                </a:lnTo>
                                <a:lnTo>
                                  <a:pt x="234" y="388"/>
                                </a:lnTo>
                                <a:lnTo>
                                  <a:pt x="248" y="388"/>
                                </a:lnTo>
                                <a:lnTo>
                                  <a:pt x="262" y="388"/>
                                </a:lnTo>
                                <a:lnTo>
                                  <a:pt x="274" y="388"/>
                                </a:lnTo>
                                <a:lnTo>
                                  <a:pt x="286" y="388"/>
                                </a:lnTo>
                                <a:lnTo>
                                  <a:pt x="298" y="390"/>
                                </a:lnTo>
                                <a:lnTo>
                                  <a:pt x="306" y="390"/>
                                </a:lnTo>
                                <a:lnTo>
                                  <a:pt x="312" y="392"/>
                                </a:lnTo>
                                <a:lnTo>
                                  <a:pt x="318" y="396"/>
                                </a:lnTo>
                                <a:lnTo>
                                  <a:pt x="320" y="400"/>
                                </a:lnTo>
                                <a:lnTo>
                                  <a:pt x="318" y="406"/>
                                </a:lnTo>
                                <a:lnTo>
                                  <a:pt x="314" y="412"/>
                                </a:lnTo>
                                <a:lnTo>
                                  <a:pt x="304" y="425"/>
                                </a:lnTo>
                                <a:lnTo>
                                  <a:pt x="300" y="439"/>
                                </a:lnTo>
                                <a:lnTo>
                                  <a:pt x="300" y="451"/>
                                </a:lnTo>
                                <a:lnTo>
                                  <a:pt x="304" y="461"/>
                                </a:lnTo>
                                <a:lnTo>
                                  <a:pt x="312" y="467"/>
                                </a:lnTo>
                                <a:lnTo>
                                  <a:pt x="322" y="469"/>
                                </a:lnTo>
                                <a:lnTo>
                                  <a:pt x="334" y="467"/>
                                </a:lnTo>
                                <a:lnTo>
                                  <a:pt x="347" y="461"/>
                                </a:lnTo>
                                <a:lnTo>
                                  <a:pt x="360" y="455"/>
                                </a:lnTo>
                                <a:lnTo>
                                  <a:pt x="367" y="457"/>
                                </a:lnTo>
                                <a:lnTo>
                                  <a:pt x="376" y="465"/>
                                </a:lnTo>
                                <a:lnTo>
                                  <a:pt x="379" y="479"/>
                                </a:lnTo>
                                <a:lnTo>
                                  <a:pt x="379" y="497"/>
                                </a:lnTo>
                                <a:lnTo>
                                  <a:pt x="376" y="519"/>
                                </a:lnTo>
                                <a:lnTo>
                                  <a:pt x="367" y="542"/>
                                </a:lnTo>
                                <a:lnTo>
                                  <a:pt x="355" y="568"/>
                                </a:lnTo>
                                <a:lnTo>
                                  <a:pt x="341" y="594"/>
                                </a:lnTo>
                                <a:lnTo>
                                  <a:pt x="322" y="624"/>
                                </a:lnTo>
                                <a:lnTo>
                                  <a:pt x="304" y="655"/>
                                </a:lnTo>
                                <a:lnTo>
                                  <a:pt x="284" y="687"/>
                                </a:lnTo>
                                <a:lnTo>
                                  <a:pt x="266" y="717"/>
                                </a:lnTo>
                                <a:lnTo>
                                  <a:pt x="250" y="743"/>
                                </a:lnTo>
                                <a:lnTo>
                                  <a:pt x="238" y="762"/>
                                </a:lnTo>
                                <a:lnTo>
                                  <a:pt x="230" y="778"/>
                                </a:lnTo>
                                <a:lnTo>
                                  <a:pt x="228" y="788"/>
                                </a:lnTo>
                                <a:lnTo>
                                  <a:pt x="232" y="796"/>
                                </a:lnTo>
                                <a:lnTo>
                                  <a:pt x="242" y="804"/>
                                </a:lnTo>
                                <a:lnTo>
                                  <a:pt x="254" y="810"/>
                                </a:lnTo>
                                <a:lnTo>
                                  <a:pt x="268" y="816"/>
                                </a:lnTo>
                                <a:lnTo>
                                  <a:pt x="280" y="820"/>
                                </a:lnTo>
                                <a:lnTo>
                                  <a:pt x="292" y="824"/>
                                </a:lnTo>
                                <a:lnTo>
                                  <a:pt x="300" y="828"/>
                                </a:lnTo>
                                <a:lnTo>
                                  <a:pt x="302" y="834"/>
                                </a:lnTo>
                                <a:lnTo>
                                  <a:pt x="306" y="848"/>
                                </a:lnTo>
                                <a:lnTo>
                                  <a:pt x="306" y="868"/>
                                </a:lnTo>
                                <a:lnTo>
                                  <a:pt x="304" y="889"/>
                                </a:lnTo>
                                <a:lnTo>
                                  <a:pt x="300" y="913"/>
                                </a:lnTo>
                                <a:lnTo>
                                  <a:pt x="288" y="937"/>
                                </a:lnTo>
                                <a:lnTo>
                                  <a:pt x="272" y="959"/>
                                </a:lnTo>
                                <a:lnTo>
                                  <a:pt x="248" y="977"/>
                                </a:lnTo>
                                <a:lnTo>
                                  <a:pt x="236" y="984"/>
                                </a:lnTo>
                                <a:lnTo>
                                  <a:pt x="222" y="992"/>
                                </a:lnTo>
                                <a:lnTo>
                                  <a:pt x="208" y="998"/>
                                </a:lnTo>
                                <a:lnTo>
                                  <a:pt x="194" y="1002"/>
                                </a:lnTo>
                                <a:lnTo>
                                  <a:pt x="180" y="1008"/>
                                </a:lnTo>
                                <a:lnTo>
                                  <a:pt x="166" y="1012"/>
                                </a:lnTo>
                                <a:lnTo>
                                  <a:pt x="154" y="1016"/>
                                </a:lnTo>
                                <a:lnTo>
                                  <a:pt x="145" y="1020"/>
                                </a:lnTo>
                                <a:lnTo>
                                  <a:pt x="135" y="1024"/>
                                </a:lnTo>
                                <a:lnTo>
                                  <a:pt x="124" y="1028"/>
                                </a:lnTo>
                                <a:lnTo>
                                  <a:pt x="118" y="1034"/>
                                </a:lnTo>
                                <a:lnTo>
                                  <a:pt x="112" y="1038"/>
                                </a:lnTo>
                                <a:lnTo>
                                  <a:pt x="111" y="1044"/>
                                </a:lnTo>
                                <a:lnTo>
                                  <a:pt x="108" y="1052"/>
                                </a:lnTo>
                                <a:lnTo>
                                  <a:pt x="111" y="1060"/>
                                </a:lnTo>
                                <a:lnTo>
                                  <a:pt x="117" y="1070"/>
                                </a:lnTo>
                                <a:lnTo>
                                  <a:pt x="129" y="1090"/>
                                </a:lnTo>
                                <a:lnTo>
                                  <a:pt x="148" y="1109"/>
                                </a:lnTo>
                                <a:lnTo>
                                  <a:pt x="168" y="1127"/>
                                </a:lnTo>
                                <a:lnTo>
                                  <a:pt x="190" y="1143"/>
                                </a:lnTo>
                                <a:lnTo>
                                  <a:pt x="212" y="1157"/>
                                </a:lnTo>
                                <a:lnTo>
                                  <a:pt x="230" y="1171"/>
                                </a:lnTo>
                                <a:lnTo>
                                  <a:pt x="246" y="1179"/>
                                </a:lnTo>
                                <a:lnTo>
                                  <a:pt x="258" y="1185"/>
                                </a:lnTo>
                                <a:lnTo>
                                  <a:pt x="264" y="1191"/>
                                </a:lnTo>
                                <a:lnTo>
                                  <a:pt x="264" y="1199"/>
                                </a:lnTo>
                                <a:lnTo>
                                  <a:pt x="260" y="1210"/>
                                </a:lnTo>
                                <a:lnTo>
                                  <a:pt x="252" y="1223"/>
                                </a:lnTo>
                                <a:lnTo>
                                  <a:pt x="242" y="1236"/>
                                </a:lnTo>
                                <a:lnTo>
                                  <a:pt x="230" y="1250"/>
                                </a:lnTo>
                                <a:lnTo>
                                  <a:pt x="216" y="1265"/>
                                </a:lnTo>
                                <a:lnTo>
                                  <a:pt x="204" y="1278"/>
                                </a:lnTo>
                                <a:lnTo>
                                  <a:pt x="196" y="1286"/>
                                </a:lnTo>
                                <a:lnTo>
                                  <a:pt x="186" y="1295"/>
                                </a:lnTo>
                                <a:lnTo>
                                  <a:pt x="174" y="1301"/>
                                </a:lnTo>
                                <a:lnTo>
                                  <a:pt x="162" y="1309"/>
                                </a:lnTo>
                                <a:lnTo>
                                  <a:pt x="150" y="1315"/>
                                </a:lnTo>
                                <a:lnTo>
                                  <a:pt x="139" y="1322"/>
                                </a:lnTo>
                                <a:lnTo>
                                  <a:pt x="124" y="1330"/>
                                </a:lnTo>
                                <a:lnTo>
                                  <a:pt x="111" y="1334"/>
                                </a:lnTo>
                                <a:lnTo>
                                  <a:pt x="96" y="1340"/>
                                </a:lnTo>
                                <a:lnTo>
                                  <a:pt x="84" y="1346"/>
                                </a:lnTo>
                                <a:lnTo>
                                  <a:pt x="72" y="1350"/>
                                </a:lnTo>
                                <a:lnTo>
                                  <a:pt x="60" y="1354"/>
                                </a:lnTo>
                                <a:lnTo>
                                  <a:pt x="50" y="1358"/>
                                </a:lnTo>
                                <a:lnTo>
                                  <a:pt x="40" y="1360"/>
                                </a:lnTo>
                                <a:lnTo>
                                  <a:pt x="32" y="1362"/>
                                </a:lnTo>
                                <a:lnTo>
                                  <a:pt x="26" y="1362"/>
                                </a:lnTo>
                                <a:lnTo>
                                  <a:pt x="16" y="1364"/>
                                </a:lnTo>
                                <a:lnTo>
                                  <a:pt x="8" y="1366"/>
                                </a:lnTo>
                                <a:lnTo>
                                  <a:pt x="0" y="1370"/>
                                </a:lnTo>
                                <a:lnTo>
                                  <a:pt x="0" y="1378"/>
                                </a:lnTo>
                                <a:lnTo>
                                  <a:pt x="0" y="1388"/>
                                </a:lnTo>
                                <a:lnTo>
                                  <a:pt x="8" y="1402"/>
                                </a:lnTo>
                                <a:lnTo>
                                  <a:pt x="22" y="1418"/>
                                </a:lnTo>
                                <a:lnTo>
                                  <a:pt x="42" y="1437"/>
                                </a:lnTo>
                                <a:lnTo>
                                  <a:pt x="54" y="1449"/>
                                </a:lnTo>
                                <a:lnTo>
                                  <a:pt x="66" y="1459"/>
                                </a:lnTo>
                                <a:lnTo>
                                  <a:pt x="78" y="1467"/>
                                </a:lnTo>
                                <a:lnTo>
                                  <a:pt x="90" y="1475"/>
                                </a:lnTo>
                                <a:lnTo>
                                  <a:pt x="100" y="1481"/>
                                </a:lnTo>
                                <a:lnTo>
                                  <a:pt x="111" y="1487"/>
                                </a:lnTo>
                                <a:lnTo>
                                  <a:pt x="123" y="1491"/>
                                </a:lnTo>
                                <a:lnTo>
                                  <a:pt x="133" y="1497"/>
                                </a:lnTo>
                                <a:lnTo>
                                  <a:pt x="141" y="1499"/>
                                </a:lnTo>
                                <a:lnTo>
                                  <a:pt x="150" y="1501"/>
                                </a:lnTo>
                                <a:lnTo>
                                  <a:pt x="160" y="1503"/>
                                </a:lnTo>
                                <a:lnTo>
                                  <a:pt x="170" y="1505"/>
                                </a:lnTo>
                                <a:lnTo>
                                  <a:pt x="180" y="1505"/>
                                </a:lnTo>
                                <a:lnTo>
                                  <a:pt x="188" y="1503"/>
                                </a:lnTo>
                                <a:lnTo>
                                  <a:pt x="198" y="1503"/>
                                </a:lnTo>
                                <a:lnTo>
                                  <a:pt x="206" y="1501"/>
                                </a:lnTo>
                                <a:lnTo>
                                  <a:pt x="216" y="1499"/>
                                </a:lnTo>
                                <a:lnTo>
                                  <a:pt x="228" y="1495"/>
                                </a:lnTo>
                                <a:lnTo>
                                  <a:pt x="240" y="1493"/>
                                </a:lnTo>
                                <a:lnTo>
                                  <a:pt x="252" y="1491"/>
                                </a:lnTo>
                                <a:lnTo>
                                  <a:pt x="266" y="1489"/>
                                </a:lnTo>
                                <a:lnTo>
                                  <a:pt x="278" y="1485"/>
                                </a:lnTo>
                                <a:lnTo>
                                  <a:pt x="292" y="1485"/>
                                </a:lnTo>
                                <a:lnTo>
                                  <a:pt x="304" y="1483"/>
                                </a:lnTo>
                                <a:lnTo>
                                  <a:pt x="318" y="1483"/>
                                </a:lnTo>
                                <a:lnTo>
                                  <a:pt x="330" y="1483"/>
                                </a:lnTo>
                                <a:lnTo>
                                  <a:pt x="340" y="1485"/>
                                </a:lnTo>
                                <a:lnTo>
                                  <a:pt x="349" y="1489"/>
                                </a:lnTo>
                                <a:lnTo>
                                  <a:pt x="357" y="1493"/>
                                </a:lnTo>
                                <a:lnTo>
                                  <a:pt x="363" y="1499"/>
                                </a:lnTo>
                                <a:lnTo>
                                  <a:pt x="367" y="1505"/>
                                </a:lnTo>
                                <a:lnTo>
                                  <a:pt x="372" y="1515"/>
                                </a:lnTo>
                                <a:lnTo>
                                  <a:pt x="372" y="1535"/>
                                </a:lnTo>
                                <a:lnTo>
                                  <a:pt x="367" y="1554"/>
                                </a:lnTo>
                                <a:lnTo>
                                  <a:pt x="361" y="1572"/>
                                </a:lnTo>
                                <a:lnTo>
                                  <a:pt x="351" y="1588"/>
                                </a:lnTo>
                                <a:lnTo>
                                  <a:pt x="340" y="1604"/>
                                </a:lnTo>
                                <a:lnTo>
                                  <a:pt x="326" y="1614"/>
                                </a:lnTo>
                                <a:lnTo>
                                  <a:pt x="312" y="1622"/>
                                </a:lnTo>
                                <a:lnTo>
                                  <a:pt x="294" y="1624"/>
                                </a:lnTo>
                                <a:lnTo>
                                  <a:pt x="292" y="1624"/>
                                </a:lnTo>
                                <a:lnTo>
                                  <a:pt x="288" y="1626"/>
                                </a:lnTo>
                                <a:lnTo>
                                  <a:pt x="284" y="1632"/>
                                </a:lnTo>
                                <a:lnTo>
                                  <a:pt x="280" y="1636"/>
                                </a:lnTo>
                                <a:lnTo>
                                  <a:pt x="280" y="1642"/>
                                </a:lnTo>
                                <a:lnTo>
                                  <a:pt x="284" y="1650"/>
                                </a:lnTo>
                                <a:lnTo>
                                  <a:pt x="292" y="1659"/>
                                </a:lnTo>
                                <a:lnTo>
                                  <a:pt x="308" y="1669"/>
                                </a:lnTo>
                                <a:lnTo>
                                  <a:pt x="322" y="1677"/>
                                </a:lnTo>
                                <a:lnTo>
                                  <a:pt x="338" y="1683"/>
                                </a:lnTo>
                                <a:lnTo>
                                  <a:pt x="353" y="1689"/>
                                </a:lnTo>
                                <a:lnTo>
                                  <a:pt x="355" y="1689"/>
                                </a:lnTo>
                                <a:lnTo>
                                  <a:pt x="553" y="1689"/>
                                </a:lnTo>
                                <a:lnTo>
                                  <a:pt x="563" y="1677"/>
                                </a:lnTo>
                                <a:lnTo>
                                  <a:pt x="571" y="1663"/>
                                </a:lnTo>
                                <a:lnTo>
                                  <a:pt x="573" y="1654"/>
                                </a:lnTo>
                                <a:lnTo>
                                  <a:pt x="575" y="1650"/>
                                </a:lnTo>
                                <a:lnTo>
                                  <a:pt x="577" y="1650"/>
                                </a:lnTo>
                                <a:lnTo>
                                  <a:pt x="585" y="1650"/>
                                </a:lnTo>
                                <a:lnTo>
                                  <a:pt x="599" y="1652"/>
                                </a:lnTo>
                                <a:lnTo>
                                  <a:pt x="613" y="1652"/>
                                </a:lnTo>
                                <a:lnTo>
                                  <a:pt x="617" y="1652"/>
                                </a:lnTo>
                                <a:lnTo>
                                  <a:pt x="617" y="887"/>
                                </a:lnTo>
                                <a:lnTo>
                                  <a:pt x="611" y="8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93" name="Freeform 418"/>
                        <wps:cNvSpPr>
                          <a:spLocks/>
                        </wps:cNvSpPr>
                        <wps:spPr bwMode="auto">
                          <a:xfrm>
                            <a:off x="1409700" y="2838450"/>
                            <a:ext cx="301667" cy="325317"/>
                          </a:xfrm>
                          <a:custGeom>
                            <a:avLst/>
                            <a:gdLst>
                              <a:gd name="T0" fmla="*/ 64 w 190"/>
                              <a:gd name="T1" fmla="*/ 0 h 205"/>
                              <a:gd name="T2" fmla="*/ 64 w 190"/>
                              <a:gd name="T3" fmla="*/ 6 h 205"/>
                              <a:gd name="T4" fmla="*/ 62 w 190"/>
                              <a:gd name="T5" fmla="*/ 22 h 205"/>
                              <a:gd name="T6" fmla="*/ 60 w 190"/>
                              <a:gd name="T7" fmla="*/ 46 h 205"/>
                              <a:gd name="T8" fmla="*/ 56 w 190"/>
                              <a:gd name="T9" fmla="*/ 75 h 205"/>
                              <a:gd name="T10" fmla="*/ 48 w 190"/>
                              <a:gd name="T11" fmla="*/ 104 h 205"/>
                              <a:gd name="T12" fmla="*/ 38 w 190"/>
                              <a:gd name="T13" fmla="*/ 136 h 205"/>
                              <a:gd name="T14" fmla="*/ 22 w 190"/>
                              <a:gd name="T15" fmla="*/ 162 h 205"/>
                              <a:gd name="T16" fmla="*/ 0 w 190"/>
                              <a:gd name="T17" fmla="*/ 186 h 205"/>
                              <a:gd name="T18" fmla="*/ 106 w 190"/>
                              <a:gd name="T19" fmla="*/ 205 h 205"/>
                              <a:gd name="T20" fmla="*/ 126 w 190"/>
                              <a:gd name="T21" fmla="*/ 164 h 205"/>
                              <a:gd name="T22" fmla="*/ 190 w 190"/>
                              <a:gd name="T23" fmla="*/ 196 h 205"/>
                              <a:gd name="T24" fmla="*/ 148 w 190"/>
                              <a:gd name="T25" fmla="*/ 42 h 205"/>
                              <a:gd name="T26" fmla="*/ 64 w 190"/>
                              <a:gd name="T27" fmla="*/ 0 h 2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90" h="205">
                                <a:moveTo>
                                  <a:pt x="64" y="0"/>
                                </a:moveTo>
                                <a:lnTo>
                                  <a:pt x="64" y="6"/>
                                </a:lnTo>
                                <a:lnTo>
                                  <a:pt x="62" y="22"/>
                                </a:lnTo>
                                <a:lnTo>
                                  <a:pt x="60" y="46"/>
                                </a:lnTo>
                                <a:lnTo>
                                  <a:pt x="56" y="75"/>
                                </a:lnTo>
                                <a:lnTo>
                                  <a:pt x="48" y="104"/>
                                </a:lnTo>
                                <a:lnTo>
                                  <a:pt x="38" y="136"/>
                                </a:lnTo>
                                <a:lnTo>
                                  <a:pt x="22" y="162"/>
                                </a:lnTo>
                                <a:lnTo>
                                  <a:pt x="0" y="186"/>
                                </a:lnTo>
                                <a:lnTo>
                                  <a:pt x="106" y="205"/>
                                </a:lnTo>
                                <a:lnTo>
                                  <a:pt x="126" y="164"/>
                                </a:lnTo>
                                <a:lnTo>
                                  <a:pt x="190" y="196"/>
                                </a:lnTo>
                                <a:lnTo>
                                  <a:pt x="148" y="42"/>
                                </a:lnTo>
                                <a:lnTo>
                                  <a:pt x="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94" name="Freeform 419"/>
                        <wps:cNvSpPr>
                          <a:spLocks/>
                        </wps:cNvSpPr>
                        <wps:spPr bwMode="auto">
                          <a:xfrm>
                            <a:off x="914401" y="1143000"/>
                            <a:ext cx="917704" cy="1936034"/>
                          </a:xfrm>
                          <a:custGeom>
                            <a:avLst/>
                            <a:gdLst>
                              <a:gd name="T0" fmla="*/ 536 w 578"/>
                              <a:gd name="T1" fmla="*/ 481 h 1220"/>
                              <a:gd name="T2" fmla="*/ 508 w 578"/>
                              <a:gd name="T3" fmla="*/ 408 h 1220"/>
                              <a:gd name="T4" fmla="*/ 516 w 578"/>
                              <a:gd name="T5" fmla="*/ 376 h 1220"/>
                              <a:gd name="T6" fmla="*/ 546 w 578"/>
                              <a:gd name="T7" fmla="*/ 370 h 1220"/>
                              <a:gd name="T8" fmla="*/ 578 w 578"/>
                              <a:gd name="T9" fmla="*/ 351 h 1220"/>
                              <a:gd name="T10" fmla="*/ 566 w 578"/>
                              <a:gd name="T11" fmla="*/ 333 h 1220"/>
                              <a:gd name="T12" fmla="*/ 522 w 578"/>
                              <a:gd name="T13" fmla="*/ 295 h 1220"/>
                              <a:gd name="T14" fmla="*/ 467 w 578"/>
                              <a:gd name="T15" fmla="*/ 234 h 1220"/>
                              <a:gd name="T16" fmla="*/ 415 w 578"/>
                              <a:gd name="T17" fmla="*/ 148 h 1220"/>
                              <a:gd name="T18" fmla="*/ 379 w 578"/>
                              <a:gd name="T19" fmla="*/ 39 h 1220"/>
                              <a:gd name="T20" fmla="*/ 373 w 578"/>
                              <a:gd name="T21" fmla="*/ 12 h 1220"/>
                              <a:gd name="T22" fmla="*/ 363 w 578"/>
                              <a:gd name="T23" fmla="*/ 71 h 1220"/>
                              <a:gd name="T24" fmla="*/ 345 w 578"/>
                              <a:gd name="T25" fmla="*/ 156 h 1220"/>
                              <a:gd name="T26" fmla="*/ 313 w 578"/>
                              <a:gd name="T27" fmla="*/ 251 h 1220"/>
                              <a:gd name="T28" fmla="*/ 263 w 578"/>
                              <a:gd name="T29" fmla="*/ 337 h 1220"/>
                              <a:gd name="T30" fmla="*/ 291 w 578"/>
                              <a:gd name="T31" fmla="*/ 390 h 1220"/>
                              <a:gd name="T32" fmla="*/ 293 w 578"/>
                              <a:gd name="T33" fmla="*/ 410 h 1220"/>
                              <a:gd name="T34" fmla="*/ 291 w 578"/>
                              <a:gd name="T35" fmla="*/ 462 h 1220"/>
                              <a:gd name="T36" fmla="*/ 273 w 578"/>
                              <a:gd name="T37" fmla="*/ 527 h 1220"/>
                              <a:gd name="T38" fmla="*/ 225 w 578"/>
                              <a:gd name="T39" fmla="*/ 592 h 1220"/>
                              <a:gd name="T40" fmla="*/ 135 w 578"/>
                              <a:gd name="T41" fmla="*/ 642 h 1220"/>
                              <a:gd name="T42" fmla="*/ 98 w 578"/>
                              <a:gd name="T43" fmla="*/ 658 h 1220"/>
                              <a:gd name="T44" fmla="*/ 113 w 578"/>
                              <a:gd name="T45" fmla="*/ 676 h 1220"/>
                              <a:gd name="T46" fmla="*/ 143 w 578"/>
                              <a:gd name="T47" fmla="*/ 704 h 1220"/>
                              <a:gd name="T48" fmla="*/ 183 w 578"/>
                              <a:gd name="T49" fmla="*/ 732 h 1220"/>
                              <a:gd name="T50" fmla="*/ 235 w 578"/>
                              <a:gd name="T51" fmla="*/ 758 h 1220"/>
                              <a:gd name="T52" fmla="*/ 275 w 578"/>
                              <a:gd name="T53" fmla="*/ 770 h 1220"/>
                              <a:gd name="T54" fmla="*/ 267 w 578"/>
                              <a:gd name="T55" fmla="*/ 796 h 1220"/>
                              <a:gd name="T56" fmla="*/ 241 w 578"/>
                              <a:gd name="T57" fmla="*/ 845 h 1220"/>
                              <a:gd name="T58" fmla="*/ 193 w 578"/>
                              <a:gd name="T59" fmla="*/ 901 h 1220"/>
                              <a:gd name="T60" fmla="*/ 115 w 578"/>
                              <a:gd name="T61" fmla="*/ 952 h 1220"/>
                              <a:gd name="T62" fmla="*/ 0 w 578"/>
                              <a:gd name="T63" fmla="*/ 984 h 1220"/>
                              <a:gd name="T64" fmla="*/ 8 w 578"/>
                              <a:gd name="T65" fmla="*/ 994 h 1220"/>
                              <a:gd name="T66" fmla="*/ 34 w 578"/>
                              <a:gd name="T67" fmla="*/ 1018 h 1220"/>
                              <a:gd name="T68" fmla="*/ 72 w 578"/>
                              <a:gd name="T69" fmla="*/ 1043 h 1220"/>
                              <a:gd name="T70" fmla="*/ 119 w 578"/>
                              <a:gd name="T71" fmla="*/ 1061 h 1220"/>
                              <a:gd name="T72" fmla="*/ 179 w 578"/>
                              <a:gd name="T73" fmla="*/ 1063 h 1220"/>
                              <a:gd name="T74" fmla="*/ 243 w 578"/>
                              <a:gd name="T75" fmla="*/ 1049 h 1220"/>
                              <a:gd name="T76" fmla="*/ 305 w 578"/>
                              <a:gd name="T77" fmla="*/ 1053 h 1220"/>
                              <a:gd name="T78" fmla="*/ 363 w 578"/>
                              <a:gd name="T79" fmla="*/ 1075 h 1220"/>
                              <a:gd name="T80" fmla="*/ 415 w 578"/>
                              <a:gd name="T81" fmla="*/ 1109 h 1220"/>
                              <a:gd name="T82" fmla="*/ 461 w 578"/>
                              <a:gd name="T83" fmla="*/ 1145 h 1220"/>
                              <a:gd name="T84" fmla="*/ 499 w 578"/>
                              <a:gd name="T85" fmla="*/ 1176 h 1220"/>
                              <a:gd name="T86" fmla="*/ 530 w 578"/>
                              <a:gd name="T87" fmla="*/ 1198 h 1220"/>
                              <a:gd name="T88" fmla="*/ 558 w 578"/>
                              <a:gd name="T89" fmla="*/ 1212 h 1220"/>
                              <a:gd name="T90" fmla="*/ 578 w 578"/>
                              <a:gd name="T91" fmla="*/ 1220 h 1220"/>
                              <a:gd name="T92" fmla="*/ 574 w 578"/>
                              <a:gd name="T93" fmla="*/ 1065 h 1220"/>
                              <a:gd name="T94" fmla="*/ 578 w 578"/>
                              <a:gd name="T95" fmla="*/ 1032 h 122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8861 h 10000"/>
                              <a:gd name="connsiteX139" fmla="*/ 9965 w 10000"/>
                              <a:gd name="connsiteY139" fmla="*/ 8844 h 10000"/>
                              <a:gd name="connsiteX140" fmla="*/ 9931 w 10000"/>
                              <a:gd name="connsiteY140" fmla="*/ 8730 h 10000"/>
                              <a:gd name="connsiteX141" fmla="*/ 9965 w 10000"/>
                              <a:gd name="connsiteY141" fmla="*/ 8492 h 10000"/>
                              <a:gd name="connsiteX142" fmla="*/ 10000 w 10000"/>
                              <a:gd name="connsiteY142" fmla="*/ 8459 h 10000"/>
                              <a:gd name="connsiteX143" fmla="*/ 10000 w 10000"/>
                              <a:gd name="connsiteY143" fmla="*/ 4320 h 10000"/>
                              <a:gd name="connsiteX144" fmla="*/ 9827 w 10000"/>
                              <a:gd name="connsiteY144" fmla="*/ 4270 h 1000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8861 h 10000"/>
                              <a:gd name="connsiteX139" fmla="*/ 9965 w 10000"/>
                              <a:gd name="connsiteY139" fmla="*/ 8844 h 10000"/>
                              <a:gd name="connsiteX140" fmla="*/ 9965 w 10000"/>
                              <a:gd name="connsiteY140" fmla="*/ 8492 h 10000"/>
                              <a:gd name="connsiteX141" fmla="*/ 10000 w 10000"/>
                              <a:gd name="connsiteY141" fmla="*/ 8459 h 10000"/>
                              <a:gd name="connsiteX142" fmla="*/ 10000 w 10000"/>
                              <a:gd name="connsiteY142" fmla="*/ 4320 h 10000"/>
                              <a:gd name="connsiteX143" fmla="*/ 9827 w 10000"/>
                              <a:gd name="connsiteY143" fmla="*/ 4270 h 1000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8861 h 10000"/>
                              <a:gd name="connsiteX139" fmla="*/ 9965 w 10000"/>
                              <a:gd name="connsiteY139" fmla="*/ 8492 h 10000"/>
                              <a:gd name="connsiteX140" fmla="*/ 10000 w 10000"/>
                              <a:gd name="connsiteY140" fmla="*/ 8459 h 10000"/>
                              <a:gd name="connsiteX141" fmla="*/ 10000 w 10000"/>
                              <a:gd name="connsiteY141" fmla="*/ 4320 h 10000"/>
                              <a:gd name="connsiteX142" fmla="*/ 9827 w 10000"/>
                              <a:gd name="connsiteY142" fmla="*/ 4270 h 10000"/>
                              <a:gd name="connsiteX0" fmla="*/ 9827 w 10005"/>
                              <a:gd name="connsiteY0" fmla="*/ 4270 h 10000"/>
                              <a:gd name="connsiteX1" fmla="*/ 9550 w 10005"/>
                              <a:gd name="connsiteY1" fmla="*/ 4123 h 10000"/>
                              <a:gd name="connsiteX2" fmla="*/ 9273 w 10005"/>
                              <a:gd name="connsiteY2" fmla="*/ 3943 h 10000"/>
                              <a:gd name="connsiteX3" fmla="*/ 9031 w 10005"/>
                              <a:gd name="connsiteY3" fmla="*/ 3770 h 10000"/>
                              <a:gd name="connsiteX4" fmla="*/ 8893 w 10005"/>
                              <a:gd name="connsiteY4" fmla="*/ 3574 h 10000"/>
                              <a:gd name="connsiteX5" fmla="*/ 8789 w 10005"/>
                              <a:gd name="connsiteY5" fmla="*/ 3344 h 10000"/>
                              <a:gd name="connsiteX6" fmla="*/ 8824 w 10005"/>
                              <a:gd name="connsiteY6" fmla="*/ 3082 h 10000"/>
                              <a:gd name="connsiteX7" fmla="*/ 8858 w 10005"/>
                              <a:gd name="connsiteY7" fmla="*/ 3082 h 10000"/>
                              <a:gd name="connsiteX8" fmla="*/ 8927 w 10005"/>
                              <a:gd name="connsiteY8" fmla="*/ 3082 h 10000"/>
                              <a:gd name="connsiteX9" fmla="*/ 9066 w 10005"/>
                              <a:gd name="connsiteY9" fmla="*/ 3082 h 10000"/>
                              <a:gd name="connsiteX10" fmla="*/ 9239 w 10005"/>
                              <a:gd name="connsiteY10" fmla="*/ 3066 h 10000"/>
                              <a:gd name="connsiteX11" fmla="*/ 9446 w 10005"/>
                              <a:gd name="connsiteY11" fmla="*/ 3033 h 10000"/>
                              <a:gd name="connsiteX12" fmla="*/ 9654 w 10005"/>
                              <a:gd name="connsiteY12" fmla="*/ 2984 h 10000"/>
                              <a:gd name="connsiteX13" fmla="*/ 9862 w 10005"/>
                              <a:gd name="connsiteY13" fmla="*/ 2926 h 10000"/>
                              <a:gd name="connsiteX14" fmla="*/ 10000 w 10005"/>
                              <a:gd name="connsiteY14" fmla="*/ 2877 h 10000"/>
                              <a:gd name="connsiteX15" fmla="*/ 10000 w 10005"/>
                              <a:gd name="connsiteY15" fmla="*/ 2811 h 10000"/>
                              <a:gd name="connsiteX16" fmla="*/ 9931 w 10005"/>
                              <a:gd name="connsiteY16" fmla="*/ 2795 h 10000"/>
                              <a:gd name="connsiteX17" fmla="*/ 9792 w 10005"/>
                              <a:gd name="connsiteY17" fmla="*/ 2730 h 10000"/>
                              <a:gd name="connsiteX18" fmla="*/ 9550 w 10005"/>
                              <a:gd name="connsiteY18" fmla="*/ 2648 h 10000"/>
                              <a:gd name="connsiteX19" fmla="*/ 9308 w 10005"/>
                              <a:gd name="connsiteY19" fmla="*/ 2549 h 10000"/>
                              <a:gd name="connsiteX20" fmla="*/ 9031 w 10005"/>
                              <a:gd name="connsiteY20" fmla="*/ 2418 h 10000"/>
                              <a:gd name="connsiteX21" fmla="*/ 8720 w 10005"/>
                              <a:gd name="connsiteY21" fmla="*/ 2270 h 10000"/>
                              <a:gd name="connsiteX22" fmla="*/ 8426 w 10005"/>
                              <a:gd name="connsiteY22" fmla="*/ 2107 h 10000"/>
                              <a:gd name="connsiteX23" fmla="*/ 8080 w 10005"/>
                              <a:gd name="connsiteY23" fmla="*/ 1918 h 10000"/>
                              <a:gd name="connsiteX24" fmla="*/ 7768 w 10005"/>
                              <a:gd name="connsiteY24" fmla="*/ 1705 h 10000"/>
                              <a:gd name="connsiteX25" fmla="*/ 7457 w 10005"/>
                              <a:gd name="connsiteY25" fmla="*/ 1475 h 10000"/>
                              <a:gd name="connsiteX26" fmla="*/ 7180 w 10005"/>
                              <a:gd name="connsiteY26" fmla="*/ 1213 h 10000"/>
                              <a:gd name="connsiteX27" fmla="*/ 6938 w 10005"/>
                              <a:gd name="connsiteY27" fmla="*/ 943 h 10000"/>
                              <a:gd name="connsiteX28" fmla="*/ 6730 w 10005"/>
                              <a:gd name="connsiteY28" fmla="*/ 648 h 10000"/>
                              <a:gd name="connsiteX29" fmla="*/ 6557 w 10005"/>
                              <a:gd name="connsiteY29" fmla="*/ 320 h 10000"/>
                              <a:gd name="connsiteX30" fmla="*/ 6453 w 10005"/>
                              <a:gd name="connsiteY30" fmla="*/ 0 h 10000"/>
                              <a:gd name="connsiteX31" fmla="*/ 6453 w 10005"/>
                              <a:gd name="connsiteY31" fmla="*/ 16 h 10000"/>
                              <a:gd name="connsiteX32" fmla="*/ 6453 w 10005"/>
                              <a:gd name="connsiteY32" fmla="*/ 98 h 10000"/>
                              <a:gd name="connsiteX33" fmla="*/ 6419 w 10005"/>
                              <a:gd name="connsiteY33" fmla="*/ 221 h 10000"/>
                              <a:gd name="connsiteX34" fmla="*/ 6349 w 10005"/>
                              <a:gd name="connsiteY34" fmla="*/ 385 h 10000"/>
                              <a:gd name="connsiteX35" fmla="*/ 6280 w 10005"/>
                              <a:gd name="connsiteY35" fmla="*/ 582 h 10000"/>
                              <a:gd name="connsiteX36" fmla="*/ 6211 w 10005"/>
                              <a:gd name="connsiteY36" fmla="*/ 795 h 10000"/>
                              <a:gd name="connsiteX37" fmla="*/ 6107 w 10005"/>
                              <a:gd name="connsiteY37" fmla="*/ 1041 h 10000"/>
                              <a:gd name="connsiteX38" fmla="*/ 5969 w 10005"/>
                              <a:gd name="connsiteY38" fmla="*/ 1279 h 10000"/>
                              <a:gd name="connsiteX39" fmla="*/ 5830 w 10005"/>
                              <a:gd name="connsiteY39" fmla="*/ 1541 h 10000"/>
                              <a:gd name="connsiteX40" fmla="*/ 5623 w 10005"/>
                              <a:gd name="connsiteY40" fmla="*/ 1803 h 10000"/>
                              <a:gd name="connsiteX41" fmla="*/ 5415 w 10005"/>
                              <a:gd name="connsiteY41" fmla="*/ 2057 h 10000"/>
                              <a:gd name="connsiteX42" fmla="*/ 5173 w 10005"/>
                              <a:gd name="connsiteY42" fmla="*/ 2320 h 10000"/>
                              <a:gd name="connsiteX43" fmla="*/ 4896 w 10005"/>
                              <a:gd name="connsiteY43" fmla="*/ 2549 h 10000"/>
                              <a:gd name="connsiteX44" fmla="*/ 4550 w 10005"/>
                              <a:gd name="connsiteY44" fmla="*/ 2762 h 10000"/>
                              <a:gd name="connsiteX45" fmla="*/ 4204 w 10005"/>
                              <a:gd name="connsiteY45" fmla="*/ 2926 h 10000"/>
                              <a:gd name="connsiteX46" fmla="*/ 3824 w 10005"/>
                              <a:gd name="connsiteY46" fmla="*/ 3066 h 10000"/>
                              <a:gd name="connsiteX47" fmla="*/ 5035 w 10005"/>
                              <a:gd name="connsiteY47" fmla="*/ 3197 h 10000"/>
                              <a:gd name="connsiteX48" fmla="*/ 5035 w 10005"/>
                              <a:gd name="connsiteY48" fmla="*/ 3213 h 10000"/>
                              <a:gd name="connsiteX49" fmla="*/ 5069 w 10005"/>
                              <a:gd name="connsiteY49" fmla="*/ 3279 h 10000"/>
                              <a:gd name="connsiteX50" fmla="*/ 5069 w 10005"/>
                              <a:gd name="connsiteY50" fmla="*/ 3361 h 10000"/>
                              <a:gd name="connsiteX51" fmla="*/ 5069 w 10005"/>
                              <a:gd name="connsiteY51" fmla="*/ 3475 h 10000"/>
                              <a:gd name="connsiteX52" fmla="*/ 5069 w 10005"/>
                              <a:gd name="connsiteY52" fmla="*/ 3623 h 10000"/>
                              <a:gd name="connsiteX53" fmla="*/ 5035 w 10005"/>
                              <a:gd name="connsiteY53" fmla="*/ 3787 h 10000"/>
                              <a:gd name="connsiteX54" fmla="*/ 4965 w 10005"/>
                              <a:gd name="connsiteY54" fmla="*/ 3943 h 10000"/>
                              <a:gd name="connsiteX55" fmla="*/ 4862 w 10005"/>
                              <a:gd name="connsiteY55" fmla="*/ 4123 h 10000"/>
                              <a:gd name="connsiteX56" fmla="*/ 4723 w 10005"/>
                              <a:gd name="connsiteY56" fmla="*/ 4320 h 10000"/>
                              <a:gd name="connsiteX57" fmla="*/ 4516 w 10005"/>
                              <a:gd name="connsiteY57" fmla="*/ 4500 h 10000"/>
                              <a:gd name="connsiteX58" fmla="*/ 4204 w 10005"/>
                              <a:gd name="connsiteY58" fmla="*/ 4680 h 10000"/>
                              <a:gd name="connsiteX59" fmla="*/ 3893 w 10005"/>
                              <a:gd name="connsiteY59" fmla="*/ 4852 h 10000"/>
                              <a:gd name="connsiteX60" fmla="*/ 3443 w 10005"/>
                              <a:gd name="connsiteY60" fmla="*/ 5016 h 10000"/>
                              <a:gd name="connsiteX61" fmla="*/ 2958 w 10005"/>
                              <a:gd name="connsiteY61" fmla="*/ 5148 h 10000"/>
                              <a:gd name="connsiteX62" fmla="*/ 2336 w 10005"/>
                              <a:gd name="connsiteY62" fmla="*/ 5262 h 10000"/>
                              <a:gd name="connsiteX63" fmla="*/ 1661 w 10005"/>
                              <a:gd name="connsiteY63" fmla="*/ 5344 h 10000"/>
                              <a:gd name="connsiteX64" fmla="*/ 1661 w 10005"/>
                              <a:gd name="connsiteY64" fmla="*/ 5361 h 10000"/>
                              <a:gd name="connsiteX65" fmla="*/ 1696 w 10005"/>
                              <a:gd name="connsiteY65" fmla="*/ 5393 h 10000"/>
                              <a:gd name="connsiteX66" fmla="*/ 1799 w 10005"/>
                              <a:gd name="connsiteY66" fmla="*/ 5434 h 10000"/>
                              <a:gd name="connsiteX67" fmla="*/ 1851 w 10005"/>
                              <a:gd name="connsiteY67" fmla="*/ 5484 h 10000"/>
                              <a:gd name="connsiteX68" fmla="*/ 1955 w 10005"/>
                              <a:gd name="connsiteY68" fmla="*/ 5541 h 10000"/>
                              <a:gd name="connsiteX69" fmla="*/ 2128 w 10005"/>
                              <a:gd name="connsiteY69" fmla="*/ 5607 h 10000"/>
                              <a:gd name="connsiteX70" fmla="*/ 2266 w 10005"/>
                              <a:gd name="connsiteY70" fmla="*/ 5689 h 10000"/>
                              <a:gd name="connsiteX71" fmla="*/ 2474 w 10005"/>
                              <a:gd name="connsiteY71" fmla="*/ 5770 h 10000"/>
                              <a:gd name="connsiteX72" fmla="*/ 2682 w 10005"/>
                              <a:gd name="connsiteY72" fmla="*/ 5852 h 10000"/>
                              <a:gd name="connsiteX73" fmla="*/ 2889 w 10005"/>
                              <a:gd name="connsiteY73" fmla="*/ 5926 h 10000"/>
                              <a:gd name="connsiteX74" fmla="*/ 3166 w 10005"/>
                              <a:gd name="connsiteY74" fmla="*/ 6000 h 10000"/>
                              <a:gd name="connsiteX75" fmla="*/ 3443 w 10005"/>
                              <a:gd name="connsiteY75" fmla="*/ 6082 h 10000"/>
                              <a:gd name="connsiteX76" fmla="*/ 3754 w 10005"/>
                              <a:gd name="connsiteY76" fmla="*/ 6148 h 10000"/>
                              <a:gd name="connsiteX77" fmla="*/ 4066 w 10005"/>
                              <a:gd name="connsiteY77" fmla="*/ 6213 h 10000"/>
                              <a:gd name="connsiteX78" fmla="*/ 4412 w 10005"/>
                              <a:gd name="connsiteY78" fmla="*/ 6262 h 10000"/>
                              <a:gd name="connsiteX79" fmla="*/ 4758 w 10005"/>
                              <a:gd name="connsiteY79" fmla="*/ 6295 h 10000"/>
                              <a:gd name="connsiteX80" fmla="*/ 4758 w 10005"/>
                              <a:gd name="connsiteY80" fmla="*/ 6311 h 10000"/>
                              <a:gd name="connsiteX81" fmla="*/ 4758 w 10005"/>
                              <a:gd name="connsiteY81" fmla="*/ 6361 h 10000"/>
                              <a:gd name="connsiteX82" fmla="*/ 4689 w 10005"/>
                              <a:gd name="connsiteY82" fmla="*/ 6426 h 10000"/>
                              <a:gd name="connsiteX83" fmla="*/ 4619 w 10005"/>
                              <a:gd name="connsiteY83" fmla="*/ 6525 h 10000"/>
                              <a:gd name="connsiteX84" fmla="*/ 4516 w 10005"/>
                              <a:gd name="connsiteY84" fmla="*/ 6656 h 10000"/>
                              <a:gd name="connsiteX85" fmla="*/ 4377 w 10005"/>
                              <a:gd name="connsiteY85" fmla="*/ 6779 h 10000"/>
                              <a:gd name="connsiteX86" fmla="*/ 4170 w 10005"/>
                              <a:gd name="connsiteY86" fmla="*/ 6926 h 10000"/>
                              <a:gd name="connsiteX87" fmla="*/ 3962 w 10005"/>
                              <a:gd name="connsiteY87" fmla="*/ 7074 h 10000"/>
                              <a:gd name="connsiteX88" fmla="*/ 3685 w 10005"/>
                              <a:gd name="connsiteY88" fmla="*/ 7221 h 10000"/>
                              <a:gd name="connsiteX89" fmla="*/ 3339 w 10005"/>
                              <a:gd name="connsiteY89" fmla="*/ 7385 h 10000"/>
                              <a:gd name="connsiteX90" fmla="*/ 2958 w 10005"/>
                              <a:gd name="connsiteY90" fmla="*/ 7533 h 10000"/>
                              <a:gd name="connsiteX91" fmla="*/ 2509 w 10005"/>
                              <a:gd name="connsiteY91" fmla="*/ 7672 h 10000"/>
                              <a:gd name="connsiteX92" fmla="*/ 1990 w 10005"/>
                              <a:gd name="connsiteY92" fmla="*/ 7803 h 10000"/>
                              <a:gd name="connsiteX93" fmla="*/ 1419 w 10005"/>
                              <a:gd name="connsiteY93" fmla="*/ 7902 h 10000"/>
                              <a:gd name="connsiteX94" fmla="*/ 761 w 10005"/>
                              <a:gd name="connsiteY94" fmla="*/ 8000 h 10000"/>
                              <a:gd name="connsiteX95" fmla="*/ 0 w 10005"/>
                              <a:gd name="connsiteY95" fmla="*/ 8066 h 10000"/>
                              <a:gd name="connsiteX96" fmla="*/ 35 w 10005"/>
                              <a:gd name="connsiteY96" fmla="*/ 8082 h 10000"/>
                              <a:gd name="connsiteX97" fmla="*/ 69 w 10005"/>
                              <a:gd name="connsiteY97" fmla="*/ 8098 h 10000"/>
                              <a:gd name="connsiteX98" fmla="*/ 138 w 10005"/>
                              <a:gd name="connsiteY98" fmla="*/ 8148 h 10000"/>
                              <a:gd name="connsiteX99" fmla="*/ 277 w 10005"/>
                              <a:gd name="connsiteY99" fmla="*/ 8213 h 10000"/>
                              <a:gd name="connsiteX100" fmla="*/ 415 w 10005"/>
                              <a:gd name="connsiteY100" fmla="*/ 8279 h 10000"/>
                              <a:gd name="connsiteX101" fmla="*/ 588 w 10005"/>
                              <a:gd name="connsiteY101" fmla="*/ 8344 h 10000"/>
                              <a:gd name="connsiteX102" fmla="*/ 761 w 10005"/>
                              <a:gd name="connsiteY102" fmla="*/ 8410 h 10000"/>
                              <a:gd name="connsiteX103" fmla="*/ 1003 w 10005"/>
                              <a:gd name="connsiteY103" fmla="*/ 8492 h 10000"/>
                              <a:gd name="connsiteX104" fmla="*/ 1246 w 10005"/>
                              <a:gd name="connsiteY104" fmla="*/ 8549 h 10000"/>
                              <a:gd name="connsiteX105" fmla="*/ 1488 w 10005"/>
                              <a:gd name="connsiteY105" fmla="*/ 8615 h 10000"/>
                              <a:gd name="connsiteX106" fmla="*/ 1799 w 10005"/>
                              <a:gd name="connsiteY106" fmla="*/ 8664 h 10000"/>
                              <a:gd name="connsiteX107" fmla="*/ 2059 w 10005"/>
                              <a:gd name="connsiteY107" fmla="*/ 8697 h 10000"/>
                              <a:gd name="connsiteX108" fmla="*/ 2405 w 10005"/>
                              <a:gd name="connsiteY108" fmla="*/ 8730 h 10000"/>
                              <a:gd name="connsiteX109" fmla="*/ 2716 w 10005"/>
                              <a:gd name="connsiteY109" fmla="*/ 8730 h 10000"/>
                              <a:gd name="connsiteX110" fmla="*/ 3097 w 10005"/>
                              <a:gd name="connsiteY110" fmla="*/ 8713 h 10000"/>
                              <a:gd name="connsiteX111" fmla="*/ 3443 w 10005"/>
                              <a:gd name="connsiteY111" fmla="*/ 8664 h 10000"/>
                              <a:gd name="connsiteX112" fmla="*/ 3824 w 10005"/>
                              <a:gd name="connsiteY112" fmla="*/ 8615 h 10000"/>
                              <a:gd name="connsiteX113" fmla="*/ 4204 w 10005"/>
                              <a:gd name="connsiteY113" fmla="*/ 8598 h 10000"/>
                              <a:gd name="connsiteX114" fmla="*/ 4585 w 10005"/>
                              <a:gd name="connsiteY114" fmla="*/ 8598 h 10000"/>
                              <a:gd name="connsiteX115" fmla="*/ 4931 w 10005"/>
                              <a:gd name="connsiteY115" fmla="*/ 8598 h 10000"/>
                              <a:gd name="connsiteX116" fmla="*/ 5277 w 10005"/>
                              <a:gd name="connsiteY116" fmla="*/ 8631 h 10000"/>
                              <a:gd name="connsiteX117" fmla="*/ 5623 w 10005"/>
                              <a:gd name="connsiteY117" fmla="*/ 8680 h 10000"/>
                              <a:gd name="connsiteX118" fmla="*/ 5969 w 10005"/>
                              <a:gd name="connsiteY118" fmla="*/ 8746 h 10000"/>
                              <a:gd name="connsiteX119" fmla="*/ 6280 w 10005"/>
                              <a:gd name="connsiteY119" fmla="*/ 8811 h 10000"/>
                              <a:gd name="connsiteX120" fmla="*/ 6592 w 10005"/>
                              <a:gd name="connsiteY120" fmla="*/ 8893 h 10000"/>
                              <a:gd name="connsiteX121" fmla="*/ 6903 w 10005"/>
                              <a:gd name="connsiteY121" fmla="*/ 8992 h 10000"/>
                              <a:gd name="connsiteX122" fmla="*/ 7180 w 10005"/>
                              <a:gd name="connsiteY122" fmla="*/ 9090 h 10000"/>
                              <a:gd name="connsiteX123" fmla="*/ 7457 w 10005"/>
                              <a:gd name="connsiteY123" fmla="*/ 9189 h 10000"/>
                              <a:gd name="connsiteX124" fmla="*/ 7734 w 10005"/>
                              <a:gd name="connsiteY124" fmla="*/ 9287 h 10000"/>
                              <a:gd name="connsiteX125" fmla="*/ 7976 w 10005"/>
                              <a:gd name="connsiteY125" fmla="*/ 9385 h 10000"/>
                              <a:gd name="connsiteX126" fmla="*/ 8253 w 10005"/>
                              <a:gd name="connsiteY126" fmla="*/ 9475 h 10000"/>
                              <a:gd name="connsiteX127" fmla="*/ 8460 w 10005"/>
                              <a:gd name="connsiteY127" fmla="*/ 9574 h 10000"/>
                              <a:gd name="connsiteX128" fmla="*/ 8633 w 10005"/>
                              <a:gd name="connsiteY128" fmla="*/ 9639 h 10000"/>
                              <a:gd name="connsiteX129" fmla="*/ 8789 w 10005"/>
                              <a:gd name="connsiteY129" fmla="*/ 9705 h 10000"/>
                              <a:gd name="connsiteX130" fmla="*/ 8997 w 10005"/>
                              <a:gd name="connsiteY130" fmla="*/ 9770 h 10000"/>
                              <a:gd name="connsiteX131" fmla="*/ 9170 w 10005"/>
                              <a:gd name="connsiteY131" fmla="*/ 9820 h 10000"/>
                              <a:gd name="connsiteX132" fmla="*/ 9343 w 10005"/>
                              <a:gd name="connsiteY132" fmla="*/ 9869 h 10000"/>
                              <a:gd name="connsiteX133" fmla="*/ 9481 w 10005"/>
                              <a:gd name="connsiteY133" fmla="*/ 9902 h 10000"/>
                              <a:gd name="connsiteX134" fmla="*/ 9654 w 10005"/>
                              <a:gd name="connsiteY134" fmla="*/ 9934 h 10000"/>
                              <a:gd name="connsiteX135" fmla="*/ 9827 w 10005"/>
                              <a:gd name="connsiteY135" fmla="*/ 9967 h 10000"/>
                              <a:gd name="connsiteX136" fmla="*/ 10000 w 10005"/>
                              <a:gd name="connsiteY136" fmla="*/ 9984 h 10000"/>
                              <a:gd name="connsiteX137" fmla="*/ 10000 w 10005"/>
                              <a:gd name="connsiteY137" fmla="*/ 10000 h 10000"/>
                              <a:gd name="connsiteX138" fmla="*/ 10000 w 10005"/>
                              <a:gd name="connsiteY138" fmla="*/ 8861 h 10000"/>
                              <a:gd name="connsiteX139" fmla="*/ 9965 w 10005"/>
                              <a:gd name="connsiteY139" fmla="*/ 8492 h 10000"/>
                              <a:gd name="connsiteX140" fmla="*/ 10000 w 10005"/>
                              <a:gd name="connsiteY140" fmla="*/ 4320 h 10000"/>
                              <a:gd name="connsiteX141" fmla="*/ 9827 w 10005"/>
                              <a:gd name="connsiteY141" fmla="*/ 4270 h 10000"/>
                              <a:gd name="connsiteX0" fmla="*/ 9827 w 10012"/>
                              <a:gd name="connsiteY0" fmla="*/ 4270 h 10000"/>
                              <a:gd name="connsiteX1" fmla="*/ 9550 w 10012"/>
                              <a:gd name="connsiteY1" fmla="*/ 4123 h 10000"/>
                              <a:gd name="connsiteX2" fmla="*/ 9273 w 10012"/>
                              <a:gd name="connsiteY2" fmla="*/ 3943 h 10000"/>
                              <a:gd name="connsiteX3" fmla="*/ 9031 w 10012"/>
                              <a:gd name="connsiteY3" fmla="*/ 3770 h 10000"/>
                              <a:gd name="connsiteX4" fmla="*/ 8893 w 10012"/>
                              <a:gd name="connsiteY4" fmla="*/ 3574 h 10000"/>
                              <a:gd name="connsiteX5" fmla="*/ 8789 w 10012"/>
                              <a:gd name="connsiteY5" fmla="*/ 3344 h 10000"/>
                              <a:gd name="connsiteX6" fmla="*/ 8824 w 10012"/>
                              <a:gd name="connsiteY6" fmla="*/ 3082 h 10000"/>
                              <a:gd name="connsiteX7" fmla="*/ 8858 w 10012"/>
                              <a:gd name="connsiteY7" fmla="*/ 3082 h 10000"/>
                              <a:gd name="connsiteX8" fmla="*/ 8927 w 10012"/>
                              <a:gd name="connsiteY8" fmla="*/ 3082 h 10000"/>
                              <a:gd name="connsiteX9" fmla="*/ 9066 w 10012"/>
                              <a:gd name="connsiteY9" fmla="*/ 3082 h 10000"/>
                              <a:gd name="connsiteX10" fmla="*/ 9239 w 10012"/>
                              <a:gd name="connsiteY10" fmla="*/ 3066 h 10000"/>
                              <a:gd name="connsiteX11" fmla="*/ 9446 w 10012"/>
                              <a:gd name="connsiteY11" fmla="*/ 3033 h 10000"/>
                              <a:gd name="connsiteX12" fmla="*/ 9654 w 10012"/>
                              <a:gd name="connsiteY12" fmla="*/ 2984 h 10000"/>
                              <a:gd name="connsiteX13" fmla="*/ 9862 w 10012"/>
                              <a:gd name="connsiteY13" fmla="*/ 2926 h 10000"/>
                              <a:gd name="connsiteX14" fmla="*/ 10000 w 10012"/>
                              <a:gd name="connsiteY14" fmla="*/ 2877 h 10000"/>
                              <a:gd name="connsiteX15" fmla="*/ 10000 w 10012"/>
                              <a:gd name="connsiteY15" fmla="*/ 2811 h 10000"/>
                              <a:gd name="connsiteX16" fmla="*/ 9931 w 10012"/>
                              <a:gd name="connsiteY16" fmla="*/ 2795 h 10000"/>
                              <a:gd name="connsiteX17" fmla="*/ 9792 w 10012"/>
                              <a:gd name="connsiteY17" fmla="*/ 2730 h 10000"/>
                              <a:gd name="connsiteX18" fmla="*/ 9550 w 10012"/>
                              <a:gd name="connsiteY18" fmla="*/ 2648 h 10000"/>
                              <a:gd name="connsiteX19" fmla="*/ 9308 w 10012"/>
                              <a:gd name="connsiteY19" fmla="*/ 2549 h 10000"/>
                              <a:gd name="connsiteX20" fmla="*/ 9031 w 10012"/>
                              <a:gd name="connsiteY20" fmla="*/ 2418 h 10000"/>
                              <a:gd name="connsiteX21" fmla="*/ 8720 w 10012"/>
                              <a:gd name="connsiteY21" fmla="*/ 2270 h 10000"/>
                              <a:gd name="connsiteX22" fmla="*/ 8426 w 10012"/>
                              <a:gd name="connsiteY22" fmla="*/ 2107 h 10000"/>
                              <a:gd name="connsiteX23" fmla="*/ 8080 w 10012"/>
                              <a:gd name="connsiteY23" fmla="*/ 1918 h 10000"/>
                              <a:gd name="connsiteX24" fmla="*/ 7768 w 10012"/>
                              <a:gd name="connsiteY24" fmla="*/ 1705 h 10000"/>
                              <a:gd name="connsiteX25" fmla="*/ 7457 w 10012"/>
                              <a:gd name="connsiteY25" fmla="*/ 1475 h 10000"/>
                              <a:gd name="connsiteX26" fmla="*/ 7180 w 10012"/>
                              <a:gd name="connsiteY26" fmla="*/ 1213 h 10000"/>
                              <a:gd name="connsiteX27" fmla="*/ 6938 w 10012"/>
                              <a:gd name="connsiteY27" fmla="*/ 943 h 10000"/>
                              <a:gd name="connsiteX28" fmla="*/ 6730 w 10012"/>
                              <a:gd name="connsiteY28" fmla="*/ 648 h 10000"/>
                              <a:gd name="connsiteX29" fmla="*/ 6557 w 10012"/>
                              <a:gd name="connsiteY29" fmla="*/ 320 h 10000"/>
                              <a:gd name="connsiteX30" fmla="*/ 6453 w 10012"/>
                              <a:gd name="connsiteY30" fmla="*/ 0 h 10000"/>
                              <a:gd name="connsiteX31" fmla="*/ 6453 w 10012"/>
                              <a:gd name="connsiteY31" fmla="*/ 16 h 10000"/>
                              <a:gd name="connsiteX32" fmla="*/ 6453 w 10012"/>
                              <a:gd name="connsiteY32" fmla="*/ 98 h 10000"/>
                              <a:gd name="connsiteX33" fmla="*/ 6419 w 10012"/>
                              <a:gd name="connsiteY33" fmla="*/ 221 h 10000"/>
                              <a:gd name="connsiteX34" fmla="*/ 6349 w 10012"/>
                              <a:gd name="connsiteY34" fmla="*/ 385 h 10000"/>
                              <a:gd name="connsiteX35" fmla="*/ 6280 w 10012"/>
                              <a:gd name="connsiteY35" fmla="*/ 582 h 10000"/>
                              <a:gd name="connsiteX36" fmla="*/ 6211 w 10012"/>
                              <a:gd name="connsiteY36" fmla="*/ 795 h 10000"/>
                              <a:gd name="connsiteX37" fmla="*/ 6107 w 10012"/>
                              <a:gd name="connsiteY37" fmla="*/ 1041 h 10000"/>
                              <a:gd name="connsiteX38" fmla="*/ 5969 w 10012"/>
                              <a:gd name="connsiteY38" fmla="*/ 1279 h 10000"/>
                              <a:gd name="connsiteX39" fmla="*/ 5830 w 10012"/>
                              <a:gd name="connsiteY39" fmla="*/ 1541 h 10000"/>
                              <a:gd name="connsiteX40" fmla="*/ 5623 w 10012"/>
                              <a:gd name="connsiteY40" fmla="*/ 1803 h 10000"/>
                              <a:gd name="connsiteX41" fmla="*/ 5415 w 10012"/>
                              <a:gd name="connsiteY41" fmla="*/ 2057 h 10000"/>
                              <a:gd name="connsiteX42" fmla="*/ 5173 w 10012"/>
                              <a:gd name="connsiteY42" fmla="*/ 2320 h 10000"/>
                              <a:gd name="connsiteX43" fmla="*/ 4896 w 10012"/>
                              <a:gd name="connsiteY43" fmla="*/ 2549 h 10000"/>
                              <a:gd name="connsiteX44" fmla="*/ 4550 w 10012"/>
                              <a:gd name="connsiteY44" fmla="*/ 2762 h 10000"/>
                              <a:gd name="connsiteX45" fmla="*/ 4204 w 10012"/>
                              <a:gd name="connsiteY45" fmla="*/ 2926 h 10000"/>
                              <a:gd name="connsiteX46" fmla="*/ 3824 w 10012"/>
                              <a:gd name="connsiteY46" fmla="*/ 3066 h 10000"/>
                              <a:gd name="connsiteX47" fmla="*/ 5035 w 10012"/>
                              <a:gd name="connsiteY47" fmla="*/ 3197 h 10000"/>
                              <a:gd name="connsiteX48" fmla="*/ 5035 w 10012"/>
                              <a:gd name="connsiteY48" fmla="*/ 3213 h 10000"/>
                              <a:gd name="connsiteX49" fmla="*/ 5069 w 10012"/>
                              <a:gd name="connsiteY49" fmla="*/ 3279 h 10000"/>
                              <a:gd name="connsiteX50" fmla="*/ 5069 w 10012"/>
                              <a:gd name="connsiteY50" fmla="*/ 3361 h 10000"/>
                              <a:gd name="connsiteX51" fmla="*/ 5069 w 10012"/>
                              <a:gd name="connsiteY51" fmla="*/ 3475 h 10000"/>
                              <a:gd name="connsiteX52" fmla="*/ 5069 w 10012"/>
                              <a:gd name="connsiteY52" fmla="*/ 3623 h 10000"/>
                              <a:gd name="connsiteX53" fmla="*/ 5035 w 10012"/>
                              <a:gd name="connsiteY53" fmla="*/ 3787 h 10000"/>
                              <a:gd name="connsiteX54" fmla="*/ 4965 w 10012"/>
                              <a:gd name="connsiteY54" fmla="*/ 3943 h 10000"/>
                              <a:gd name="connsiteX55" fmla="*/ 4862 w 10012"/>
                              <a:gd name="connsiteY55" fmla="*/ 4123 h 10000"/>
                              <a:gd name="connsiteX56" fmla="*/ 4723 w 10012"/>
                              <a:gd name="connsiteY56" fmla="*/ 4320 h 10000"/>
                              <a:gd name="connsiteX57" fmla="*/ 4516 w 10012"/>
                              <a:gd name="connsiteY57" fmla="*/ 4500 h 10000"/>
                              <a:gd name="connsiteX58" fmla="*/ 4204 w 10012"/>
                              <a:gd name="connsiteY58" fmla="*/ 4680 h 10000"/>
                              <a:gd name="connsiteX59" fmla="*/ 3893 w 10012"/>
                              <a:gd name="connsiteY59" fmla="*/ 4852 h 10000"/>
                              <a:gd name="connsiteX60" fmla="*/ 3443 w 10012"/>
                              <a:gd name="connsiteY60" fmla="*/ 5016 h 10000"/>
                              <a:gd name="connsiteX61" fmla="*/ 2958 w 10012"/>
                              <a:gd name="connsiteY61" fmla="*/ 5148 h 10000"/>
                              <a:gd name="connsiteX62" fmla="*/ 2336 w 10012"/>
                              <a:gd name="connsiteY62" fmla="*/ 5262 h 10000"/>
                              <a:gd name="connsiteX63" fmla="*/ 1661 w 10012"/>
                              <a:gd name="connsiteY63" fmla="*/ 5344 h 10000"/>
                              <a:gd name="connsiteX64" fmla="*/ 1661 w 10012"/>
                              <a:gd name="connsiteY64" fmla="*/ 5361 h 10000"/>
                              <a:gd name="connsiteX65" fmla="*/ 1696 w 10012"/>
                              <a:gd name="connsiteY65" fmla="*/ 5393 h 10000"/>
                              <a:gd name="connsiteX66" fmla="*/ 1799 w 10012"/>
                              <a:gd name="connsiteY66" fmla="*/ 5434 h 10000"/>
                              <a:gd name="connsiteX67" fmla="*/ 1851 w 10012"/>
                              <a:gd name="connsiteY67" fmla="*/ 5484 h 10000"/>
                              <a:gd name="connsiteX68" fmla="*/ 1955 w 10012"/>
                              <a:gd name="connsiteY68" fmla="*/ 5541 h 10000"/>
                              <a:gd name="connsiteX69" fmla="*/ 2128 w 10012"/>
                              <a:gd name="connsiteY69" fmla="*/ 5607 h 10000"/>
                              <a:gd name="connsiteX70" fmla="*/ 2266 w 10012"/>
                              <a:gd name="connsiteY70" fmla="*/ 5689 h 10000"/>
                              <a:gd name="connsiteX71" fmla="*/ 2474 w 10012"/>
                              <a:gd name="connsiteY71" fmla="*/ 5770 h 10000"/>
                              <a:gd name="connsiteX72" fmla="*/ 2682 w 10012"/>
                              <a:gd name="connsiteY72" fmla="*/ 5852 h 10000"/>
                              <a:gd name="connsiteX73" fmla="*/ 2889 w 10012"/>
                              <a:gd name="connsiteY73" fmla="*/ 5926 h 10000"/>
                              <a:gd name="connsiteX74" fmla="*/ 3166 w 10012"/>
                              <a:gd name="connsiteY74" fmla="*/ 6000 h 10000"/>
                              <a:gd name="connsiteX75" fmla="*/ 3443 w 10012"/>
                              <a:gd name="connsiteY75" fmla="*/ 6082 h 10000"/>
                              <a:gd name="connsiteX76" fmla="*/ 3754 w 10012"/>
                              <a:gd name="connsiteY76" fmla="*/ 6148 h 10000"/>
                              <a:gd name="connsiteX77" fmla="*/ 4066 w 10012"/>
                              <a:gd name="connsiteY77" fmla="*/ 6213 h 10000"/>
                              <a:gd name="connsiteX78" fmla="*/ 4412 w 10012"/>
                              <a:gd name="connsiteY78" fmla="*/ 6262 h 10000"/>
                              <a:gd name="connsiteX79" fmla="*/ 4758 w 10012"/>
                              <a:gd name="connsiteY79" fmla="*/ 6295 h 10000"/>
                              <a:gd name="connsiteX80" fmla="*/ 4758 w 10012"/>
                              <a:gd name="connsiteY80" fmla="*/ 6311 h 10000"/>
                              <a:gd name="connsiteX81" fmla="*/ 4758 w 10012"/>
                              <a:gd name="connsiteY81" fmla="*/ 6361 h 10000"/>
                              <a:gd name="connsiteX82" fmla="*/ 4689 w 10012"/>
                              <a:gd name="connsiteY82" fmla="*/ 6426 h 10000"/>
                              <a:gd name="connsiteX83" fmla="*/ 4619 w 10012"/>
                              <a:gd name="connsiteY83" fmla="*/ 6525 h 10000"/>
                              <a:gd name="connsiteX84" fmla="*/ 4516 w 10012"/>
                              <a:gd name="connsiteY84" fmla="*/ 6656 h 10000"/>
                              <a:gd name="connsiteX85" fmla="*/ 4377 w 10012"/>
                              <a:gd name="connsiteY85" fmla="*/ 6779 h 10000"/>
                              <a:gd name="connsiteX86" fmla="*/ 4170 w 10012"/>
                              <a:gd name="connsiteY86" fmla="*/ 6926 h 10000"/>
                              <a:gd name="connsiteX87" fmla="*/ 3962 w 10012"/>
                              <a:gd name="connsiteY87" fmla="*/ 7074 h 10000"/>
                              <a:gd name="connsiteX88" fmla="*/ 3685 w 10012"/>
                              <a:gd name="connsiteY88" fmla="*/ 7221 h 10000"/>
                              <a:gd name="connsiteX89" fmla="*/ 3339 w 10012"/>
                              <a:gd name="connsiteY89" fmla="*/ 7385 h 10000"/>
                              <a:gd name="connsiteX90" fmla="*/ 2958 w 10012"/>
                              <a:gd name="connsiteY90" fmla="*/ 7533 h 10000"/>
                              <a:gd name="connsiteX91" fmla="*/ 2509 w 10012"/>
                              <a:gd name="connsiteY91" fmla="*/ 7672 h 10000"/>
                              <a:gd name="connsiteX92" fmla="*/ 1990 w 10012"/>
                              <a:gd name="connsiteY92" fmla="*/ 7803 h 10000"/>
                              <a:gd name="connsiteX93" fmla="*/ 1419 w 10012"/>
                              <a:gd name="connsiteY93" fmla="*/ 7902 h 10000"/>
                              <a:gd name="connsiteX94" fmla="*/ 761 w 10012"/>
                              <a:gd name="connsiteY94" fmla="*/ 8000 h 10000"/>
                              <a:gd name="connsiteX95" fmla="*/ 0 w 10012"/>
                              <a:gd name="connsiteY95" fmla="*/ 8066 h 10000"/>
                              <a:gd name="connsiteX96" fmla="*/ 35 w 10012"/>
                              <a:gd name="connsiteY96" fmla="*/ 8082 h 10000"/>
                              <a:gd name="connsiteX97" fmla="*/ 69 w 10012"/>
                              <a:gd name="connsiteY97" fmla="*/ 8098 h 10000"/>
                              <a:gd name="connsiteX98" fmla="*/ 138 w 10012"/>
                              <a:gd name="connsiteY98" fmla="*/ 8148 h 10000"/>
                              <a:gd name="connsiteX99" fmla="*/ 277 w 10012"/>
                              <a:gd name="connsiteY99" fmla="*/ 8213 h 10000"/>
                              <a:gd name="connsiteX100" fmla="*/ 415 w 10012"/>
                              <a:gd name="connsiteY100" fmla="*/ 8279 h 10000"/>
                              <a:gd name="connsiteX101" fmla="*/ 588 w 10012"/>
                              <a:gd name="connsiteY101" fmla="*/ 8344 h 10000"/>
                              <a:gd name="connsiteX102" fmla="*/ 761 w 10012"/>
                              <a:gd name="connsiteY102" fmla="*/ 8410 h 10000"/>
                              <a:gd name="connsiteX103" fmla="*/ 1003 w 10012"/>
                              <a:gd name="connsiteY103" fmla="*/ 8492 h 10000"/>
                              <a:gd name="connsiteX104" fmla="*/ 1246 w 10012"/>
                              <a:gd name="connsiteY104" fmla="*/ 8549 h 10000"/>
                              <a:gd name="connsiteX105" fmla="*/ 1488 w 10012"/>
                              <a:gd name="connsiteY105" fmla="*/ 8615 h 10000"/>
                              <a:gd name="connsiteX106" fmla="*/ 1799 w 10012"/>
                              <a:gd name="connsiteY106" fmla="*/ 8664 h 10000"/>
                              <a:gd name="connsiteX107" fmla="*/ 2059 w 10012"/>
                              <a:gd name="connsiteY107" fmla="*/ 8697 h 10000"/>
                              <a:gd name="connsiteX108" fmla="*/ 2405 w 10012"/>
                              <a:gd name="connsiteY108" fmla="*/ 8730 h 10000"/>
                              <a:gd name="connsiteX109" fmla="*/ 2716 w 10012"/>
                              <a:gd name="connsiteY109" fmla="*/ 8730 h 10000"/>
                              <a:gd name="connsiteX110" fmla="*/ 3097 w 10012"/>
                              <a:gd name="connsiteY110" fmla="*/ 8713 h 10000"/>
                              <a:gd name="connsiteX111" fmla="*/ 3443 w 10012"/>
                              <a:gd name="connsiteY111" fmla="*/ 8664 h 10000"/>
                              <a:gd name="connsiteX112" fmla="*/ 3824 w 10012"/>
                              <a:gd name="connsiteY112" fmla="*/ 8615 h 10000"/>
                              <a:gd name="connsiteX113" fmla="*/ 4204 w 10012"/>
                              <a:gd name="connsiteY113" fmla="*/ 8598 h 10000"/>
                              <a:gd name="connsiteX114" fmla="*/ 4585 w 10012"/>
                              <a:gd name="connsiteY114" fmla="*/ 8598 h 10000"/>
                              <a:gd name="connsiteX115" fmla="*/ 4931 w 10012"/>
                              <a:gd name="connsiteY115" fmla="*/ 8598 h 10000"/>
                              <a:gd name="connsiteX116" fmla="*/ 5277 w 10012"/>
                              <a:gd name="connsiteY116" fmla="*/ 8631 h 10000"/>
                              <a:gd name="connsiteX117" fmla="*/ 5623 w 10012"/>
                              <a:gd name="connsiteY117" fmla="*/ 8680 h 10000"/>
                              <a:gd name="connsiteX118" fmla="*/ 5969 w 10012"/>
                              <a:gd name="connsiteY118" fmla="*/ 8746 h 10000"/>
                              <a:gd name="connsiteX119" fmla="*/ 6280 w 10012"/>
                              <a:gd name="connsiteY119" fmla="*/ 8811 h 10000"/>
                              <a:gd name="connsiteX120" fmla="*/ 6592 w 10012"/>
                              <a:gd name="connsiteY120" fmla="*/ 8893 h 10000"/>
                              <a:gd name="connsiteX121" fmla="*/ 6903 w 10012"/>
                              <a:gd name="connsiteY121" fmla="*/ 8992 h 10000"/>
                              <a:gd name="connsiteX122" fmla="*/ 7180 w 10012"/>
                              <a:gd name="connsiteY122" fmla="*/ 9090 h 10000"/>
                              <a:gd name="connsiteX123" fmla="*/ 7457 w 10012"/>
                              <a:gd name="connsiteY123" fmla="*/ 9189 h 10000"/>
                              <a:gd name="connsiteX124" fmla="*/ 7734 w 10012"/>
                              <a:gd name="connsiteY124" fmla="*/ 9287 h 10000"/>
                              <a:gd name="connsiteX125" fmla="*/ 7976 w 10012"/>
                              <a:gd name="connsiteY125" fmla="*/ 9385 h 10000"/>
                              <a:gd name="connsiteX126" fmla="*/ 8253 w 10012"/>
                              <a:gd name="connsiteY126" fmla="*/ 9475 h 10000"/>
                              <a:gd name="connsiteX127" fmla="*/ 8460 w 10012"/>
                              <a:gd name="connsiteY127" fmla="*/ 9574 h 10000"/>
                              <a:gd name="connsiteX128" fmla="*/ 8633 w 10012"/>
                              <a:gd name="connsiteY128" fmla="*/ 9639 h 10000"/>
                              <a:gd name="connsiteX129" fmla="*/ 8789 w 10012"/>
                              <a:gd name="connsiteY129" fmla="*/ 9705 h 10000"/>
                              <a:gd name="connsiteX130" fmla="*/ 8997 w 10012"/>
                              <a:gd name="connsiteY130" fmla="*/ 9770 h 10000"/>
                              <a:gd name="connsiteX131" fmla="*/ 9170 w 10012"/>
                              <a:gd name="connsiteY131" fmla="*/ 9820 h 10000"/>
                              <a:gd name="connsiteX132" fmla="*/ 9343 w 10012"/>
                              <a:gd name="connsiteY132" fmla="*/ 9869 h 10000"/>
                              <a:gd name="connsiteX133" fmla="*/ 9481 w 10012"/>
                              <a:gd name="connsiteY133" fmla="*/ 9902 h 10000"/>
                              <a:gd name="connsiteX134" fmla="*/ 9654 w 10012"/>
                              <a:gd name="connsiteY134" fmla="*/ 9934 h 10000"/>
                              <a:gd name="connsiteX135" fmla="*/ 9827 w 10012"/>
                              <a:gd name="connsiteY135" fmla="*/ 9967 h 10000"/>
                              <a:gd name="connsiteX136" fmla="*/ 10000 w 10012"/>
                              <a:gd name="connsiteY136" fmla="*/ 9984 h 10000"/>
                              <a:gd name="connsiteX137" fmla="*/ 10000 w 10012"/>
                              <a:gd name="connsiteY137" fmla="*/ 10000 h 10000"/>
                              <a:gd name="connsiteX138" fmla="*/ 10000 w 10012"/>
                              <a:gd name="connsiteY138" fmla="*/ 8861 h 10000"/>
                              <a:gd name="connsiteX139" fmla="*/ 10000 w 10012"/>
                              <a:gd name="connsiteY139" fmla="*/ 4320 h 10000"/>
                              <a:gd name="connsiteX140" fmla="*/ 9827 w 10012"/>
                              <a:gd name="connsiteY140" fmla="*/ 4270 h 1000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4320 h 10000"/>
                              <a:gd name="connsiteX139" fmla="*/ 9827 w 10000"/>
                              <a:gd name="connsiteY139" fmla="*/ 4270 h 100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</a:cxnLst>
                            <a:rect l="l" t="t" r="r" b="b"/>
                            <a:pathLst>
                              <a:path w="10000" h="10000">
                                <a:moveTo>
                                  <a:pt x="9827" y="4270"/>
                                </a:moveTo>
                                <a:lnTo>
                                  <a:pt x="9550" y="4123"/>
                                </a:lnTo>
                                <a:lnTo>
                                  <a:pt x="9273" y="3943"/>
                                </a:lnTo>
                                <a:lnTo>
                                  <a:pt x="9031" y="3770"/>
                                </a:lnTo>
                                <a:lnTo>
                                  <a:pt x="8893" y="3574"/>
                                </a:lnTo>
                                <a:cubicBezTo>
                                  <a:pt x="8858" y="3497"/>
                                  <a:pt x="8824" y="3421"/>
                                  <a:pt x="8789" y="3344"/>
                                </a:cubicBezTo>
                                <a:cubicBezTo>
                                  <a:pt x="8801" y="3257"/>
                                  <a:pt x="8812" y="3169"/>
                                  <a:pt x="8824" y="3082"/>
                                </a:cubicBezTo>
                                <a:lnTo>
                                  <a:pt x="8858" y="3082"/>
                                </a:lnTo>
                                <a:lnTo>
                                  <a:pt x="8927" y="3082"/>
                                </a:lnTo>
                                <a:lnTo>
                                  <a:pt x="9066" y="3082"/>
                                </a:lnTo>
                                <a:lnTo>
                                  <a:pt x="9239" y="3066"/>
                                </a:lnTo>
                                <a:lnTo>
                                  <a:pt x="9446" y="3033"/>
                                </a:lnTo>
                                <a:lnTo>
                                  <a:pt x="9654" y="2984"/>
                                </a:lnTo>
                                <a:lnTo>
                                  <a:pt x="9862" y="2926"/>
                                </a:lnTo>
                                <a:lnTo>
                                  <a:pt x="10000" y="2877"/>
                                </a:lnTo>
                                <a:lnTo>
                                  <a:pt x="10000" y="2811"/>
                                </a:lnTo>
                                <a:cubicBezTo>
                                  <a:pt x="9977" y="2806"/>
                                  <a:pt x="9954" y="2800"/>
                                  <a:pt x="9931" y="2795"/>
                                </a:cubicBezTo>
                                <a:cubicBezTo>
                                  <a:pt x="9885" y="2773"/>
                                  <a:pt x="9838" y="2752"/>
                                  <a:pt x="9792" y="2730"/>
                                </a:cubicBezTo>
                                <a:lnTo>
                                  <a:pt x="9550" y="2648"/>
                                </a:lnTo>
                                <a:lnTo>
                                  <a:pt x="9308" y="2549"/>
                                </a:lnTo>
                                <a:lnTo>
                                  <a:pt x="9031" y="2418"/>
                                </a:lnTo>
                                <a:lnTo>
                                  <a:pt x="8720" y="2270"/>
                                </a:lnTo>
                                <a:lnTo>
                                  <a:pt x="8426" y="2107"/>
                                </a:lnTo>
                                <a:lnTo>
                                  <a:pt x="8080" y="1918"/>
                                </a:lnTo>
                                <a:lnTo>
                                  <a:pt x="7768" y="1705"/>
                                </a:lnTo>
                                <a:lnTo>
                                  <a:pt x="7457" y="1475"/>
                                </a:lnTo>
                                <a:lnTo>
                                  <a:pt x="7180" y="1213"/>
                                </a:lnTo>
                                <a:lnTo>
                                  <a:pt x="6938" y="943"/>
                                </a:lnTo>
                                <a:lnTo>
                                  <a:pt x="6730" y="648"/>
                                </a:lnTo>
                                <a:cubicBezTo>
                                  <a:pt x="6672" y="539"/>
                                  <a:pt x="6615" y="429"/>
                                  <a:pt x="6557" y="320"/>
                                </a:cubicBezTo>
                                <a:cubicBezTo>
                                  <a:pt x="6522" y="213"/>
                                  <a:pt x="6488" y="107"/>
                                  <a:pt x="6453" y="0"/>
                                </a:cubicBezTo>
                                <a:lnTo>
                                  <a:pt x="6453" y="16"/>
                                </a:lnTo>
                                <a:lnTo>
                                  <a:pt x="6453" y="98"/>
                                </a:lnTo>
                                <a:cubicBezTo>
                                  <a:pt x="6442" y="139"/>
                                  <a:pt x="6430" y="180"/>
                                  <a:pt x="6419" y="221"/>
                                </a:cubicBezTo>
                                <a:cubicBezTo>
                                  <a:pt x="6396" y="276"/>
                                  <a:pt x="6372" y="330"/>
                                  <a:pt x="6349" y="385"/>
                                </a:cubicBezTo>
                                <a:cubicBezTo>
                                  <a:pt x="6326" y="451"/>
                                  <a:pt x="6303" y="516"/>
                                  <a:pt x="6280" y="582"/>
                                </a:cubicBezTo>
                                <a:lnTo>
                                  <a:pt x="6211" y="795"/>
                                </a:lnTo>
                                <a:cubicBezTo>
                                  <a:pt x="6176" y="877"/>
                                  <a:pt x="6142" y="959"/>
                                  <a:pt x="6107" y="1041"/>
                                </a:cubicBezTo>
                                <a:lnTo>
                                  <a:pt x="5969" y="1279"/>
                                </a:lnTo>
                                <a:lnTo>
                                  <a:pt x="5830" y="1541"/>
                                </a:lnTo>
                                <a:lnTo>
                                  <a:pt x="5623" y="1803"/>
                                </a:lnTo>
                                <a:cubicBezTo>
                                  <a:pt x="5554" y="1888"/>
                                  <a:pt x="5484" y="1972"/>
                                  <a:pt x="5415" y="2057"/>
                                </a:cubicBezTo>
                                <a:lnTo>
                                  <a:pt x="5173" y="2320"/>
                                </a:lnTo>
                                <a:lnTo>
                                  <a:pt x="4896" y="2549"/>
                                </a:lnTo>
                                <a:lnTo>
                                  <a:pt x="4550" y="2762"/>
                                </a:lnTo>
                                <a:lnTo>
                                  <a:pt x="4204" y="2926"/>
                                </a:lnTo>
                                <a:lnTo>
                                  <a:pt x="3824" y="3066"/>
                                </a:lnTo>
                                <a:lnTo>
                                  <a:pt x="5035" y="3197"/>
                                </a:lnTo>
                                <a:lnTo>
                                  <a:pt x="5035" y="3213"/>
                                </a:lnTo>
                                <a:cubicBezTo>
                                  <a:pt x="5046" y="3235"/>
                                  <a:pt x="5058" y="3257"/>
                                  <a:pt x="5069" y="3279"/>
                                </a:cubicBezTo>
                                <a:lnTo>
                                  <a:pt x="5069" y="3361"/>
                                </a:lnTo>
                                <a:lnTo>
                                  <a:pt x="5069" y="3475"/>
                                </a:lnTo>
                                <a:lnTo>
                                  <a:pt x="5069" y="3623"/>
                                </a:lnTo>
                                <a:cubicBezTo>
                                  <a:pt x="5058" y="3678"/>
                                  <a:pt x="5046" y="3732"/>
                                  <a:pt x="5035" y="3787"/>
                                </a:cubicBezTo>
                                <a:cubicBezTo>
                                  <a:pt x="5012" y="3839"/>
                                  <a:pt x="4988" y="3891"/>
                                  <a:pt x="4965" y="3943"/>
                                </a:cubicBezTo>
                                <a:cubicBezTo>
                                  <a:pt x="4931" y="4003"/>
                                  <a:pt x="4896" y="4063"/>
                                  <a:pt x="4862" y="4123"/>
                                </a:cubicBezTo>
                                <a:cubicBezTo>
                                  <a:pt x="4816" y="4189"/>
                                  <a:pt x="4769" y="4254"/>
                                  <a:pt x="4723" y="4320"/>
                                </a:cubicBezTo>
                                <a:lnTo>
                                  <a:pt x="4516" y="4500"/>
                                </a:lnTo>
                                <a:lnTo>
                                  <a:pt x="4204" y="4680"/>
                                </a:lnTo>
                                <a:lnTo>
                                  <a:pt x="3893" y="4852"/>
                                </a:lnTo>
                                <a:lnTo>
                                  <a:pt x="3443" y="5016"/>
                                </a:lnTo>
                                <a:lnTo>
                                  <a:pt x="2958" y="5148"/>
                                </a:lnTo>
                                <a:lnTo>
                                  <a:pt x="2336" y="5262"/>
                                </a:lnTo>
                                <a:lnTo>
                                  <a:pt x="1661" y="5344"/>
                                </a:lnTo>
                                <a:lnTo>
                                  <a:pt x="1661" y="5361"/>
                                </a:lnTo>
                                <a:lnTo>
                                  <a:pt x="1696" y="5393"/>
                                </a:lnTo>
                                <a:cubicBezTo>
                                  <a:pt x="1730" y="5407"/>
                                  <a:pt x="1765" y="5420"/>
                                  <a:pt x="1799" y="5434"/>
                                </a:cubicBezTo>
                                <a:cubicBezTo>
                                  <a:pt x="1816" y="5451"/>
                                  <a:pt x="1834" y="5467"/>
                                  <a:pt x="1851" y="5484"/>
                                </a:cubicBezTo>
                                <a:lnTo>
                                  <a:pt x="1955" y="5541"/>
                                </a:lnTo>
                                <a:lnTo>
                                  <a:pt x="2128" y="5607"/>
                                </a:lnTo>
                                <a:lnTo>
                                  <a:pt x="2266" y="5689"/>
                                </a:lnTo>
                                <a:lnTo>
                                  <a:pt x="2474" y="5770"/>
                                </a:lnTo>
                                <a:lnTo>
                                  <a:pt x="2682" y="5852"/>
                                </a:lnTo>
                                <a:lnTo>
                                  <a:pt x="2889" y="5926"/>
                                </a:lnTo>
                                <a:lnTo>
                                  <a:pt x="3166" y="6000"/>
                                </a:lnTo>
                                <a:lnTo>
                                  <a:pt x="3443" y="6082"/>
                                </a:lnTo>
                                <a:lnTo>
                                  <a:pt x="3754" y="6148"/>
                                </a:lnTo>
                                <a:lnTo>
                                  <a:pt x="4066" y="6213"/>
                                </a:lnTo>
                                <a:lnTo>
                                  <a:pt x="4412" y="6262"/>
                                </a:lnTo>
                                <a:lnTo>
                                  <a:pt x="4758" y="6295"/>
                                </a:lnTo>
                                <a:lnTo>
                                  <a:pt x="4758" y="6311"/>
                                </a:lnTo>
                                <a:lnTo>
                                  <a:pt x="4758" y="6361"/>
                                </a:lnTo>
                                <a:cubicBezTo>
                                  <a:pt x="4735" y="6383"/>
                                  <a:pt x="4712" y="6404"/>
                                  <a:pt x="4689" y="6426"/>
                                </a:cubicBezTo>
                                <a:cubicBezTo>
                                  <a:pt x="4666" y="6459"/>
                                  <a:pt x="4642" y="6492"/>
                                  <a:pt x="4619" y="6525"/>
                                </a:cubicBezTo>
                                <a:cubicBezTo>
                                  <a:pt x="4585" y="6569"/>
                                  <a:pt x="4550" y="6612"/>
                                  <a:pt x="4516" y="6656"/>
                                </a:cubicBezTo>
                                <a:lnTo>
                                  <a:pt x="4377" y="6779"/>
                                </a:lnTo>
                                <a:lnTo>
                                  <a:pt x="4170" y="6926"/>
                                </a:lnTo>
                                <a:lnTo>
                                  <a:pt x="3962" y="7074"/>
                                </a:lnTo>
                                <a:lnTo>
                                  <a:pt x="3685" y="7221"/>
                                </a:lnTo>
                                <a:lnTo>
                                  <a:pt x="3339" y="7385"/>
                                </a:lnTo>
                                <a:lnTo>
                                  <a:pt x="2958" y="7533"/>
                                </a:lnTo>
                                <a:lnTo>
                                  <a:pt x="2509" y="7672"/>
                                </a:lnTo>
                                <a:lnTo>
                                  <a:pt x="1990" y="7803"/>
                                </a:lnTo>
                                <a:lnTo>
                                  <a:pt x="1419" y="7902"/>
                                </a:lnTo>
                                <a:lnTo>
                                  <a:pt x="761" y="8000"/>
                                </a:lnTo>
                                <a:lnTo>
                                  <a:pt x="0" y="8066"/>
                                </a:lnTo>
                                <a:cubicBezTo>
                                  <a:pt x="12" y="8071"/>
                                  <a:pt x="23" y="8077"/>
                                  <a:pt x="35" y="8082"/>
                                </a:cubicBezTo>
                                <a:cubicBezTo>
                                  <a:pt x="46" y="8087"/>
                                  <a:pt x="58" y="8093"/>
                                  <a:pt x="69" y="8098"/>
                                </a:cubicBezTo>
                                <a:cubicBezTo>
                                  <a:pt x="92" y="8115"/>
                                  <a:pt x="115" y="8131"/>
                                  <a:pt x="138" y="8148"/>
                                </a:cubicBezTo>
                                <a:cubicBezTo>
                                  <a:pt x="184" y="8170"/>
                                  <a:pt x="231" y="8191"/>
                                  <a:pt x="277" y="8213"/>
                                </a:cubicBezTo>
                                <a:lnTo>
                                  <a:pt x="415" y="8279"/>
                                </a:lnTo>
                                <a:lnTo>
                                  <a:pt x="588" y="8344"/>
                                </a:lnTo>
                                <a:lnTo>
                                  <a:pt x="761" y="8410"/>
                                </a:lnTo>
                                <a:lnTo>
                                  <a:pt x="1003" y="8492"/>
                                </a:lnTo>
                                <a:lnTo>
                                  <a:pt x="1246" y="8549"/>
                                </a:lnTo>
                                <a:lnTo>
                                  <a:pt x="1488" y="8615"/>
                                </a:lnTo>
                                <a:lnTo>
                                  <a:pt x="1799" y="8664"/>
                                </a:lnTo>
                                <a:lnTo>
                                  <a:pt x="2059" y="8697"/>
                                </a:lnTo>
                                <a:lnTo>
                                  <a:pt x="2405" y="8730"/>
                                </a:lnTo>
                                <a:lnTo>
                                  <a:pt x="2716" y="8730"/>
                                </a:lnTo>
                                <a:lnTo>
                                  <a:pt x="3097" y="8713"/>
                                </a:lnTo>
                                <a:lnTo>
                                  <a:pt x="3443" y="8664"/>
                                </a:lnTo>
                                <a:lnTo>
                                  <a:pt x="3824" y="8615"/>
                                </a:lnTo>
                                <a:lnTo>
                                  <a:pt x="4204" y="8598"/>
                                </a:lnTo>
                                <a:lnTo>
                                  <a:pt x="4585" y="8598"/>
                                </a:lnTo>
                                <a:lnTo>
                                  <a:pt x="4931" y="8598"/>
                                </a:lnTo>
                                <a:lnTo>
                                  <a:pt x="5277" y="8631"/>
                                </a:lnTo>
                                <a:lnTo>
                                  <a:pt x="5623" y="8680"/>
                                </a:lnTo>
                                <a:lnTo>
                                  <a:pt x="5969" y="8746"/>
                                </a:lnTo>
                                <a:lnTo>
                                  <a:pt x="6280" y="8811"/>
                                </a:lnTo>
                                <a:lnTo>
                                  <a:pt x="6592" y="8893"/>
                                </a:lnTo>
                                <a:lnTo>
                                  <a:pt x="6903" y="8992"/>
                                </a:lnTo>
                                <a:lnTo>
                                  <a:pt x="7180" y="9090"/>
                                </a:lnTo>
                                <a:lnTo>
                                  <a:pt x="7457" y="9189"/>
                                </a:lnTo>
                                <a:lnTo>
                                  <a:pt x="7734" y="9287"/>
                                </a:lnTo>
                                <a:lnTo>
                                  <a:pt x="7976" y="9385"/>
                                </a:lnTo>
                                <a:lnTo>
                                  <a:pt x="8253" y="9475"/>
                                </a:lnTo>
                                <a:lnTo>
                                  <a:pt x="8460" y="9574"/>
                                </a:lnTo>
                                <a:lnTo>
                                  <a:pt x="8633" y="9639"/>
                                </a:lnTo>
                                <a:lnTo>
                                  <a:pt x="8789" y="9705"/>
                                </a:lnTo>
                                <a:lnTo>
                                  <a:pt x="8997" y="9770"/>
                                </a:lnTo>
                                <a:lnTo>
                                  <a:pt x="9170" y="9820"/>
                                </a:lnTo>
                                <a:lnTo>
                                  <a:pt x="9343" y="9869"/>
                                </a:lnTo>
                                <a:lnTo>
                                  <a:pt x="9481" y="9902"/>
                                </a:lnTo>
                                <a:lnTo>
                                  <a:pt x="9654" y="9934"/>
                                </a:lnTo>
                                <a:lnTo>
                                  <a:pt x="9827" y="9967"/>
                                </a:lnTo>
                                <a:lnTo>
                                  <a:pt x="10000" y="9984"/>
                                </a:lnTo>
                                <a:lnTo>
                                  <a:pt x="10000" y="10000"/>
                                </a:lnTo>
                                <a:lnTo>
                                  <a:pt x="10000" y="4320"/>
                                </a:lnTo>
                                <a:lnTo>
                                  <a:pt x="9827" y="42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95" name="Rectangle 3195"/>
                        <wps:cNvSpPr>
                          <a:spLocks noChangeArrowheads="1"/>
                        </wps:cNvSpPr>
                        <wps:spPr bwMode="auto">
                          <a:xfrm>
                            <a:off x="1828800" y="2066925"/>
                            <a:ext cx="3175" cy="1587"/>
                          </a:xfrm>
                          <a:prstGeom prst="rect">
                            <a:avLst/>
                          </a:pr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96" name="Freeform 421"/>
                        <wps:cNvSpPr>
                          <a:spLocks/>
                        </wps:cNvSpPr>
                        <wps:spPr bwMode="auto">
                          <a:xfrm>
                            <a:off x="1483520" y="1485900"/>
                            <a:ext cx="347711" cy="579223"/>
                          </a:xfrm>
                          <a:custGeom>
                            <a:avLst/>
                            <a:gdLst>
                              <a:gd name="T0" fmla="*/ 191 w 219"/>
                              <a:gd name="T1" fmla="*/ 349 h 365"/>
                              <a:gd name="T2" fmla="*/ 177 w 219"/>
                              <a:gd name="T3" fmla="*/ 339 h 365"/>
                              <a:gd name="T4" fmla="*/ 161 w 219"/>
                              <a:gd name="T5" fmla="*/ 325 h 365"/>
                              <a:gd name="T6" fmla="*/ 149 w 219"/>
                              <a:gd name="T7" fmla="*/ 309 h 365"/>
                              <a:gd name="T8" fmla="*/ 136 w 219"/>
                              <a:gd name="T9" fmla="*/ 291 h 365"/>
                              <a:gd name="T10" fmla="*/ 122 w 219"/>
                              <a:gd name="T11" fmla="*/ 275 h 365"/>
                              <a:gd name="T12" fmla="*/ 110 w 219"/>
                              <a:gd name="T13" fmla="*/ 258 h 365"/>
                              <a:gd name="T14" fmla="*/ 100 w 219"/>
                              <a:gd name="T15" fmla="*/ 240 h 365"/>
                              <a:gd name="T16" fmla="*/ 90 w 219"/>
                              <a:gd name="T17" fmla="*/ 222 h 365"/>
                              <a:gd name="T18" fmla="*/ 82 w 219"/>
                              <a:gd name="T19" fmla="*/ 208 h 365"/>
                              <a:gd name="T20" fmla="*/ 76 w 219"/>
                              <a:gd name="T21" fmla="*/ 194 h 365"/>
                              <a:gd name="T22" fmla="*/ 70 w 219"/>
                              <a:gd name="T23" fmla="*/ 182 h 365"/>
                              <a:gd name="T24" fmla="*/ 66 w 219"/>
                              <a:gd name="T25" fmla="*/ 174 h 365"/>
                              <a:gd name="T26" fmla="*/ 66 w 219"/>
                              <a:gd name="T27" fmla="*/ 168 h 365"/>
                              <a:gd name="T28" fmla="*/ 66 w 219"/>
                              <a:gd name="T29" fmla="*/ 166 h 365"/>
                              <a:gd name="T30" fmla="*/ 72 w 219"/>
                              <a:gd name="T31" fmla="*/ 164 h 365"/>
                              <a:gd name="T32" fmla="*/ 82 w 219"/>
                              <a:gd name="T33" fmla="*/ 162 h 365"/>
                              <a:gd name="T34" fmla="*/ 94 w 219"/>
                              <a:gd name="T35" fmla="*/ 160 h 365"/>
                              <a:gd name="T36" fmla="*/ 106 w 219"/>
                              <a:gd name="T37" fmla="*/ 158 h 365"/>
                              <a:gd name="T38" fmla="*/ 118 w 219"/>
                              <a:gd name="T39" fmla="*/ 154 h 365"/>
                              <a:gd name="T40" fmla="*/ 126 w 219"/>
                              <a:gd name="T41" fmla="*/ 150 h 365"/>
                              <a:gd name="T42" fmla="*/ 128 w 219"/>
                              <a:gd name="T43" fmla="*/ 147 h 365"/>
                              <a:gd name="T44" fmla="*/ 124 w 219"/>
                              <a:gd name="T45" fmla="*/ 143 h 365"/>
                              <a:gd name="T46" fmla="*/ 114 w 219"/>
                              <a:gd name="T47" fmla="*/ 135 h 365"/>
                              <a:gd name="T48" fmla="*/ 102 w 219"/>
                              <a:gd name="T49" fmla="*/ 117 h 365"/>
                              <a:gd name="T50" fmla="*/ 88 w 219"/>
                              <a:gd name="T51" fmla="*/ 95 h 365"/>
                              <a:gd name="T52" fmla="*/ 76 w 219"/>
                              <a:gd name="T53" fmla="*/ 69 h 365"/>
                              <a:gd name="T54" fmla="*/ 64 w 219"/>
                              <a:gd name="T55" fmla="*/ 43 h 365"/>
                              <a:gd name="T56" fmla="*/ 54 w 219"/>
                              <a:gd name="T57" fmla="*/ 22 h 365"/>
                              <a:gd name="T58" fmla="*/ 48 w 219"/>
                              <a:gd name="T59" fmla="*/ 6 h 365"/>
                              <a:gd name="T60" fmla="*/ 46 w 219"/>
                              <a:gd name="T61" fmla="*/ 0 h 365"/>
                              <a:gd name="T62" fmla="*/ 44 w 219"/>
                              <a:gd name="T63" fmla="*/ 24 h 365"/>
                              <a:gd name="T64" fmla="*/ 48 w 219"/>
                              <a:gd name="T65" fmla="*/ 49 h 365"/>
                              <a:gd name="T66" fmla="*/ 52 w 219"/>
                              <a:gd name="T67" fmla="*/ 71 h 365"/>
                              <a:gd name="T68" fmla="*/ 60 w 219"/>
                              <a:gd name="T69" fmla="*/ 91 h 365"/>
                              <a:gd name="T70" fmla="*/ 66 w 219"/>
                              <a:gd name="T71" fmla="*/ 109 h 365"/>
                              <a:gd name="T72" fmla="*/ 74 w 219"/>
                              <a:gd name="T73" fmla="*/ 125 h 365"/>
                              <a:gd name="T74" fmla="*/ 78 w 219"/>
                              <a:gd name="T75" fmla="*/ 133 h 365"/>
                              <a:gd name="T76" fmla="*/ 80 w 219"/>
                              <a:gd name="T77" fmla="*/ 135 h 365"/>
                              <a:gd name="T78" fmla="*/ 0 w 219"/>
                              <a:gd name="T79" fmla="*/ 168 h 365"/>
                              <a:gd name="T80" fmla="*/ 2 w 219"/>
                              <a:gd name="T81" fmla="*/ 194 h 365"/>
                              <a:gd name="T82" fmla="*/ 10 w 219"/>
                              <a:gd name="T83" fmla="*/ 216 h 365"/>
                              <a:gd name="T84" fmla="*/ 22 w 219"/>
                              <a:gd name="T85" fmla="*/ 238 h 365"/>
                              <a:gd name="T86" fmla="*/ 34 w 219"/>
                              <a:gd name="T87" fmla="*/ 256 h 365"/>
                              <a:gd name="T88" fmla="*/ 52 w 219"/>
                              <a:gd name="T89" fmla="*/ 273 h 365"/>
                              <a:gd name="T90" fmla="*/ 70 w 219"/>
                              <a:gd name="T91" fmla="*/ 289 h 365"/>
                              <a:gd name="T92" fmla="*/ 90 w 219"/>
                              <a:gd name="T93" fmla="*/ 303 h 365"/>
                              <a:gd name="T94" fmla="*/ 112 w 219"/>
                              <a:gd name="T95" fmla="*/ 317 h 365"/>
                              <a:gd name="T96" fmla="*/ 132 w 219"/>
                              <a:gd name="T97" fmla="*/ 329 h 365"/>
                              <a:gd name="T98" fmla="*/ 151 w 219"/>
                              <a:gd name="T99" fmla="*/ 339 h 365"/>
                              <a:gd name="T100" fmla="*/ 169 w 219"/>
                              <a:gd name="T101" fmla="*/ 347 h 365"/>
                              <a:gd name="T102" fmla="*/ 185 w 219"/>
                              <a:gd name="T103" fmla="*/ 353 h 365"/>
                              <a:gd name="T104" fmla="*/ 201 w 219"/>
                              <a:gd name="T105" fmla="*/ 359 h 365"/>
                              <a:gd name="T106" fmla="*/ 211 w 219"/>
                              <a:gd name="T107" fmla="*/ 363 h 365"/>
                              <a:gd name="T108" fmla="*/ 217 w 219"/>
                              <a:gd name="T109" fmla="*/ 365 h 365"/>
                              <a:gd name="T110" fmla="*/ 219 w 219"/>
                              <a:gd name="T111" fmla="*/ 365 h 365"/>
                              <a:gd name="T112" fmla="*/ 219 w 219"/>
                              <a:gd name="T113" fmla="*/ 365 h 365"/>
                              <a:gd name="T114" fmla="*/ 205 w 219"/>
                              <a:gd name="T115" fmla="*/ 359 h 365"/>
                              <a:gd name="T116" fmla="*/ 191 w 219"/>
                              <a:gd name="T117" fmla="*/ 349 h 36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219" h="365">
                                <a:moveTo>
                                  <a:pt x="191" y="349"/>
                                </a:moveTo>
                                <a:lnTo>
                                  <a:pt x="177" y="339"/>
                                </a:lnTo>
                                <a:lnTo>
                                  <a:pt x="161" y="325"/>
                                </a:lnTo>
                                <a:lnTo>
                                  <a:pt x="149" y="309"/>
                                </a:lnTo>
                                <a:lnTo>
                                  <a:pt x="136" y="291"/>
                                </a:lnTo>
                                <a:lnTo>
                                  <a:pt x="122" y="275"/>
                                </a:lnTo>
                                <a:lnTo>
                                  <a:pt x="110" y="258"/>
                                </a:lnTo>
                                <a:lnTo>
                                  <a:pt x="100" y="240"/>
                                </a:lnTo>
                                <a:lnTo>
                                  <a:pt x="90" y="222"/>
                                </a:lnTo>
                                <a:lnTo>
                                  <a:pt x="82" y="208"/>
                                </a:lnTo>
                                <a:lnTo>
                                  <a:pt x="76" y="194"/>
                                </a:lnTo>
                                <a:lnTo>
                                  <a:pt x="70" y="182"/>
                                </a:lnTo>
                                <a:lnTo>
                                  <a:pt x="66" y="174"/>
                                </a:lnTo>
                                <a:lnTo>
                                  <a:pt x="66" y="168"/>
                                </a:lnTo>
                                <a:lnTo>
                                  <a:pt x="66" y="166"/>
                                </a:lnTo>
                                <a:lnTo>
                                  <a:pt x="72" y="164"/>
                                </a:lnTo>
                                <a:lnTo>
                                  <a:pt x="82" y="162"/>
                                </a:lnTo>
                                <a:lnTo>
                                  <a:pt x="94" y="160"/>
                                </a:lnTo>
                                <a:lnTo>
                                  <a:pt x="106" y="158"/>
                                </a:lnTo>
                                <a:lnTo>
                                  <a:pt x="118" y="154"/>
                                </a:lnTo>
                                <a:lnTo>
                                  <a:pt x="126" y="150"/>
                                </a:lnTo>
                                <a:lnTo>
                                  <a:pt x="128" y="147"/>
                                </a:lnTo>
                                <a:lnTo>
                                  <a:pt x="124" y="143"/>
                                </a:lnTo>
                                <a:lnTo>
                                  <a:pt x="114" y="135"/>
                                </a:lnTo>
                                <a:lnTo>
                                  <a:pt x="102" y="117"/>
                                </a:lnTo>
                                <a:lnTo>
                                  <a:pt x="88" y="95"/>
                                </a:lnTo>
                                <a:lnTo>
                                  <a:pt x="76" y="69"/>
                                </a:lnTo>
                                <a:lnTo>
                                  <a:pt x="64" y="43"/>
                                </a:lnTo>
                                <a:lnTo>
                                  <a:pt x="54" y="22"/>
                                </a:lnTo>
                                <a:lnTo>
                                  <a:pt x="48" y="6"/>
                                </a:lnTo>
                                <a:lnTo>
                                  <a:pt x="46" y="0"/>
                                </a:lnTo>
                                <a:lnTo>
                                  <a:pt x="44" y="24"/>
                                </a:lnTo>
                                <a:lnTo>
                                  <a:pt x="48" y="49"/>
                                </a:lnTo>
                                <a:lnTo>
                                  <a:pt x="52" y="71"/>
                                </a:lnTo>
                                <a:lnTo>
                                  <a:pt x="60" y="91"/>
                                </a:lnTo>
                                <a:lnTo>
                                  <a:pt x="66" y="109"/>
                                </a:lnTo>
                                <a:lnTo>
                                  <a:pt x="74" y="125"/>
                                </a:lnTo>
                                <a:lnTo>
                                  <a:pt x="78" y="133"/>
                                </a:lnTo>
                                <a:lnTo>
                                  <a:pt x="80" y="135"/>
                                </a:lnTo>
                                <a:lnTo>
                                  <a:pt x="0" y="168"/>
                                </a:lnTo>
                                <a:lnTo>
                                  <a:pt x="2" y="194"/>
                                </a:lnTo>
                                <a:lnTo>
                                  <a:pt x="10" y="216"/>
                                </a:lnTo>
                                <a:lnTo>
                                  <a:pt x="22" y="238"/>
                                </a:lnTo>
                                <a:lnTo>
                                  <a:pt x="34" y="256"/>
                                </a:lnTo>
                                <a:lnTo>
                                  <a:pt x="52" y="273"/>
                                </a:lnTo>
                                <a:lnTo>
                                  <a:pt x="70" y="289"/>
                                </a:lnTo>
                                <a:lnTo>
                                  <a:pt x="90" y="303"/>
                                </a:lnTo>
                                <a:lnTo>
                                  <a:pt x="112" y="317"/>
                                </a:lnTo>
                                <a:lnTo>
                                  <a:pt x="132" y="329"/>
                                </a:lnTo>
                                <a:lnTo>
                                  <a:pt x="151" y="339"/>
                                </a:lnTo>
                                <a:lnTo>
                                  <a:pt x="169" y="347"/>
                                </a:lnTo>
                                <a:lnTo>
                                  <a:pt x="185" y="353"/>
                                </a:lnTo>
                                <a:lnTo>
                                  <a:pt x="201" y="359"/>
                                </a:lnTo>
                                <a:lnTo>
                                  <a:pt x="211" y="363"/>
                                </a:lnTo>
                                <a:lnTo>
                                  <a:pt x="217" y="365"/>
                                </a:lnTo>
                                <a:lnTo>
                                  <a:pt x="219" y="365"/>
                                </a:lnTo>
                                <a:lnTo>
                                  <a:pt x="219" y="365"/>
                                </a:lnTo>
                                <a:lnTo>
                                  <a:pt x="205" y="359"/>
                                </a:lnTo>
                                <a:lnTo>
                                  <a:pt x="191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97" name="Freeform 422"/>
                        <wps:cNvSpPr>
                          <a:spLocks/>
                        </wps:cNvSpPr>
                        <wps:spPr bwMode="auto">
                          <a:xfrm>
                            <a:off x="1635919" y="2200275"/>
                            <a:ext cx="198465" cy="476074"/>
                          </a:xfrm>
                          <a:custGeom>
                            <a:avLst/>
                            <a:gdLst>
                              <a:gd name="T0" fmla="*/ 115 w 125"/>
                              <a:gd name="T1" fmla="*/ 209 h 300"/>
                              <a:gd name="T2" fmla="*/ 105 w 125"/>
                              <a:gd name="T3" fmla="*/ 189 h 300"/>
                              <a:gd name="T4" fmla="*/ 93 w 125"/>
                              <a:gd name="T5" fmla="*/ 169 h 300"/>
                              <a:gd name="T6" fmla="*/ 83 w 125"/>
                              <a:gd name="T7" fmla="*/ 149 h 300"/>
                              <a:gd name="T8" fmla="*/ 75 w 125"/>
                              <a:gd name="T9" fmla="*/ 133 h 300"/>
                              <a:gd name="T10" fmla="*/ 67 w 125"/>
                              <a:gd name="T11" fmla="*/ 115 h 300"/>
                              <a:gd name="T12" fmla="*/ 61 w 125"/>
                              <a:gd name="T13" fmla="*/ 99 h 300"/>
                              <a:gd name="T14" fmla="*/ 57 w 125"/>
                              <a:gd name="T15" fmla="*/ 85 h 300"/>
                              <a:gd name="T16" fmla="*/ 55 w 125"/>
                              <a:gd name="T17" fmla="*/ 75 h 300"/>
                              <a:gd name="T18" fmla="*/ 55 w 125"/>
                              <a:gd name="T19" fmla="*/ 67 h 300"/>
                              <a:gd name="T20" fmla="*/ 57 w 125"/>
                              <a:gd name="T21" fmla="*/ 63 h 300"/>
                              <a:gd name="T22" fmla="*/ 65 w 125"/>
                              <a:gd name="T23" fmla="*/ 57 h 300"/>
                              <a:gd name="T24" fmla="*/ 77 w 125"/>
                              <a:gd name="T25" fmla="*/ 49 h 300"/>
                              <a:gd name="T26" fmla="*/ 87 w 125"/>
                              <a:gd name="T27" fmla="*/ 39 h 300"/>
                              <a:gd name="T28" fmla="*/ 99 w 125"/>
                              <a:gd name="T29" fmla="*/ 30 h 300"/>
                              <a:gd name="T30" fmla="*/ 109 w 125"/>
                              <a:gd name="T31" fmla="*/ 18 h 300"/>
                              <a:gd name="T32" fmla="*/ 117 w 125"/>
                              <a:gd name="T33" fmla="*/ 8 h 300"/>
                              <a:gd name="T34" fmla="*/ 121 w 125"/>
                              <a:gd name="T35" fmla="*/ 2 h 300"/>
                              <a:gd name="T36" fmla="*/ 123 w 125"/>
                              <a:gd name="T37" fmla="*/ 0 h 300"/>
                              <a:gd name="T38" fmla="*/ 119 w 125"/>
                              <a:gd name="T39" fmla="*/ 2 h 300"/>
                              <a:gd name="T40" fmla="*/ 105 w 125"/>
                              <a:gd name="T41" fmla="*/ 8 h 300"/>
                              <a:gd name="T42" fmla="*/ 85 w 125"/>
                              <a:gd name="T43" fmla="*/ 18 h 300"/>
                              <a:gd name="T44" fmla="*/ 61 w 125"/>
                              <a:gd name="T45" fmla="*/ 30 h 300"/>
                              <a:gd name="T46" fmla="*/ 40 w 125"/>
                              <a:gd name="T47" fmla="*/ 39 h 300"/>
                              <a:gd name="T48" fmla="*/ 20 w 125"/>
                              <a:gd name="T49" fmla="*/ 49 h 300"/>
                              <a:gd name="T50" fmla="*/ 6 w 125"/>
                              <a:gd name="T51" fmla="*/ 57 h 300"/>
                              <a:gd name="T52" fmla="*/ 0 w 125"/>
                              <a:gd name="T53" fmla="*/ 63 h 300"/>
                              <a:gd name="T54" fmla="*/ 2 w 125"/>
                              <a:gd name="T55" fmla="*/ 75 h 300"/>
                              <a:gd name="T56" fmla="*/ 8 w 125"/>
                              <a:gd name="T57" fmla="*/ 99 h 300"/>
                              <a:gd name="T58" fmla="*/ 20 w 125"/>
                              <a:gd name="T59" fmla="*/ 133 h 300"/>
                              <a:gd name="T60" fmla="*/ 34 w 125"/>
                              <a:gd name="T61" fmla="*/ 171 h 300"/>
                              <a:gd name="T62" fmla="*/ 51 w 125"/>
                              <a:gd name="T63" fmla="*/ 211 h 300"/>
                              <a:gd name="T64" fmla="*/ 73 w 125"/>
                              <a:gd name="T65" fmla="*/ 249 h 300"/>
                              <a:gd name="T66" fmla="*/ 99 w 125"/>
                              <a:gd name="T67" fmla="*/ 280 h 300"/>
                              <a:gd name="T68" fmla="*/ 125 w 125"/>
                              <a:gd name="T69" fmla="*/ 300 h 300"/>
                              <a:gd name="T70" fmla="*/ 125 w 125"/>
                              <a:gd name="T71" fmla="*/ 223 h 300"/>
                              <a:gd name="T72" fmla="*/ 115 w 125"/>
                              <a:gd name="T73" fmla="*/ 209 h 3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125" h="300">
                                <a:moveTo>
                                  <a:pt x="115" y="209"/>
                                </a:moveTo>
                                <a:lnTo>
                                  <a:pt x="105" y="189"/>
                                </a:lnTo>
                                <a:lnTo>
                                  <a:pt x="93" y="169"/>
                                </a:lnTo>
                                <a:lnTo>
                                  <a:pt x="83" y="149"/>
                                </a:lnTo>
                                <a:lnTo>
                                  <a:pt x="75" y="133"/>
                                </a:lnTo>
                                <a:lnTo>
                                  <a:pt x="67" y="115"/>
                                </a:lnTo>
                                <a:lnTo>
                                  <a:pt x="61" y="99"/>
                                </a:lnTo>
                                <a:lnTo>
                                  <a:pt x="57" y="85"/>
                                </a:lnTo>
                                <a:lnTo>
                                  <a:pt x="55" y="75"/>
                                </a:lnTo>
                                <a:lnTo>
                                  <a:pt x="55" y="67"/>
                                </a:lnTo>
                                <a:lnTo>
                                  <a:pt x="57" y="63"/>
                                </a:lnTo>
                                <a:lnTo>
                                  <a:pt x="65" y="57"/>
                                </a:lnTo>
                                <a:lnTo>
                                  <a:pt x="77" y="49"/>
                                </a:lnTo>
                                <a:lnTo>
                                  <a:pt x="87" y="39"/>
                                </a:lnTo>
                                <a:lnTo>
                                  <a:pt x="99" y="30"/>
                                </a:lnTo>
                                <a:lnTo>
                                  <a:pt x="109" y="18"/>
                                </a:lnTo>
                                <a:lnTo>
                                  <a:pt x="117" y="8"/>
                                </a:lnTo>
                                <a:lnTo>
                                  <a:pt x="121" y="2"/>
                                </a:lnTo>
                                <a:lnTo>
                                  <a:pt x="123" y="0"/>
                                </a:lnTo>
                                <a:lnTo>
                                  <a:pt x="119" y="2"/>
                                </a:lnTo>
                                <a:lnTo>
                                  <a:pt x="105" y="8"/>
                                </a:lnTo>
                                <a:lnTo>
                                  <a:pt x="85" y="18"/>
                                </a:lnTo>
                                <a:lnTo>
                                  <a:pt x="61" y="30"/>
                                </a:lnTo>
                                <a:lnTo>
                                  <a:pt x="40" y="39"/>
                                </a:lnTo>
                                <a:lnTo>
                                  <a:pt x="20" y="49"/>
                                </a:lnTo>
                                <a:lnTo>
                                  <a:pt x="6" y="57"/>
                                </a:lnTo>
                                <a:lnTo>
                                  <a:pt x="0" y="63"/>
                                </a:lnTo>
                                <a:lnTo>
                                  <a:pt x="2" y="75"/>
                                </a:lnTo>
                                <a:lnTo>
                                  <a:pt x="8" y="99"/>
                                </a:lnTo>
                                <a:lnTo>
                                  <a:pt x="20" y="133"/>
                                </a:lnTo>
                                <a:lnTo>
                                  <a:pt x="34" y="171"/>
                                </a:lnTo>
                                <a:lnTo>
                                  <a:pt x="51" y="211"/>
                                </a:lnTo>
                                <a:lnTo>
                                  <a:pt x="73" y="249"/>
                                </a:lnTo>
                                <a:lnTo>
                                  <a:pt x="99" y="280"/>
                                </a:lnTo>
                                <a:lnTo>
                                  <a:pt x="125" y="300"/>
                                </a:lnTo>
                                <a:lnTo>
                                  <a:pt x="125" y="223"/>
                                </a:lnTo>
                                <a:lnTo>
                                  <a:pt x="115" y="2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98" name="Freeform 423"/>
                        <wps:cNvSpPr>
                          <a:spLocks/>
                        </wps:cNvSpPr>
                        <wps:spPr bwMode="auto">
                          <a:xfrm>
                            <a:off x="1409700" y="2705100"/>
                            <a:ext cx="388992" cy="307861"/>
                          </a:xfrm>
                          <a:custGeom>
                            <a:avLst/>
                            <a:gdLst>
                              <a:gd name="T0" fmla="*/ 237 w 245"/>
                              <a:gd name="T1" fmla="*/ 172 h 194"/>
                              <a:gd name="T2" fmla="*/ 231 w 245"/>
                              <a:gd name="T3" fmla="*/ 159 h 194"/>
                              <a:gd name="T4" fmla="*/ 221 w 245"/>
                              <a:gd name="T5" fmla="*/ 147 h 194"/>
                              <a:gd name="T6" fmla="*/ 211 w 245"/>
                              <a:gd name="T7" fmla="*/ 131 h 194"/>
                              <a:gd name="T8" fmla="*/ 199 w 245"/>
                              <a:gd name="T9" fmla="*/ 115 h 194"/>
                              <a:gd name="T10" fmla="*/ 188 w 245"/>
                              <a:gd name="T11" fmla="*/ 101 h 194"/>
                              <a:gd name="T12" fmla="*/ 174 w 245"/>
                              <a:gd name="T13" fmla="*/ 85 h 194"/>
                              <a:gd name="T14" fmla="*/ 160 w 245"/>
                              <a:gd name="T15" fmla="*/ 69 h 194"/>
                              <a:gd name="T16" fmla="*/ 148 w 245"/>
                              <a:gd name="T17" fmla="*/ 56 h 194"/>
                              <a:gd name="T18" fmla="*/ 134 w 245"/>
                              <a:gd name="T19" fmla="*/ 42 h 194"/>
                              <a:gd name="T20" fmla="*/ 120 w 245"/>
                              <a:gd name="T21" fmla="*/ 30 h 194"/>
                              <a:gd name="T22" fmla="*/ 108 w 245"/>
                              <a:gd name="T23" fmla="*/ 20 h 194"/>
                              <a:gd name="T24" fmla="*/ 98 w 245"/>
                              <a:gd name="T25" fmla="*/ 12 h 194"/>
                              <a:gd name="T26" fmla="*/ 88 w 245"/>
                              <a:gd name="T27" fmla="*/ 6 h 194"/>
                              <a:gd name="T28" fmla="*/ 82 w 245"/>
                              <a:gd name="T29" fmla="*/ 2 h 194"/>
                              <a:gd name="T30" fmla="*/ 68 w 245"/>
                              <a:gd name="T31" fmla="*/ 0 h 194"/>
                              <a:gd name="T32" fmla="*/ 54 w 245"/>
                              <a:gd name="T33" fmla="*/ 2 h 194"/>
                              <a:gd name="T34" fmla="*/ 40 w 245"/>
                              <a:gd name="T35" fmla="*/ 8 h 194"/>
                              <a:gd name="T36" fmla="*/ 28 w 245"/>
                              <a:gd name="T37" fmla="*/ 14 h 194"/>
                              <a:gd name="T38" fmla="*/ 18 w 245"/>
                              <a:gd name="T39" fmla="*/ 22 h 194"/>
                              <a:gd name="T40" fmla="*/ 8 w 245"/>
                              <a:gd name="T41" fmla="*/ 28 h 194"/>
                              <a:gd name="T42" fmla="*/ 2 w 245"/>
                              <a:gd name="T43" fmla="*/ 34 h 194"/>
                              <a:gd name="T44" fmla="*/ 0 w 245"/>
                              <a:gd name="T45" fmla="*/ 34 h 194"/>
                              <a:gd name="T46" fmla="*/ 18 w 245"/>
                              <a:gd name="T47" fmla="*/ 38 h 194"/>
                              <a:gd name="T48" fmla="*/ 34 w 245"/>
                              <a:gd name="T49" fmla="*/ 46 h 194"/>
                              <a:gd name="T50" fmla="*/ 54 w 245"/>
                              <a:gd name="T51" fmla="*/ 54 h 194"/>
                              <a:gd name="T52" fmla="*/ 74 w 245"/>
                              <a:gd name="T53" fmla="*/ 65 h 194"/>
                              <a:gd name="T54" fmla="*/ 94 w 245"/>
                              <a:gd name="T55" fmla="*/ 77 h 194"/>
                              <a:gd name="T56" fmla="*/ 114 w 245"/>
                              <a:gd name="T57" fmla="*/ 91 h 194"/>
                              <a:gd name="T58" fmla="*/ 134 w 245"/>
                              <a:gd name="T59" fmla="*/ 105 h 194"/>
                              <a:gd name="T60" fmla="*/ 154 w 245"/>
                              <a:gd name="T61" fmla="*/ 119 h 194"/>
                              <a:gd name="T62" fmla="*/ 172 w 245"/>
                              <a:gd name="T63" fmla="*/ 133 h 194"/>
                              <a:gd name="T64" fmla="*/ 190 w 245"/>
                              <a:gd name="T65" fmla="*/ 147 h 194"/>
                              <a:gd name="T66" fmla="*/ 205 w 245"/>
                              <a:gd name="T67" fmla="*/ 159 h 194"/>
                              <a:gd name="T68" fmla="*/ 219 w 245"/>
                              <a:gd name="T69" fmla="*/ 170 h 194"/>
                              <a:gd name="T70" fmla="*/ 229 w 245"/>
                              <a:gd name="T71" fmla="*/ 180 h 194"/>
                              <a:gd name="T72" fmla="*/ 237 w 245"/>
                              <a:gd name="T73" fmla="*/ 186 h 194"/>
                              <a:gd name="T74" fmla="*/ 243 w 245"/>
                              <a:gd name="T75" fmla="*/ 192 h 194"/>
                              <a:gd name="T76" fmla="*/ 245 w 245"/>
                              <a:gd name="T77" fmla="*/ 194 h 194"/>
                              <a:gd name="T78" fmla="*/ 243 w 245"/>
                              <a:gd name="T79" fmla="*/ 184 h 194"/>
                              <a:gd name="T80" fmla="*/ 237 w 245"/>
                              <a:gd name="T81" fmla="*/ 172 h 19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245" h="194">
                                <a:moveTo>
                                  <a:pt x="237" y="172"/>
                                </a:moveTo>
                                <a:lnTo>
                                  <a:pt x="231" y="159"/>
                                </a:lnTo>
                                <a:lnTo>
                                  <a:pt x="221" y="147"/>
                                </a:lnTo>
                                <a:lnTo>
                                  <a:pt x="211" y="131"/>
                                </a:lnTo>
                                <a:lnTo>
                                  <a:pt x="199" y="115"/>
                                </a:lnTo>
                                <a:lnTo>
                                  <a:pt x="188" y="101"/>
                                </a:lnTo>
                                <a:lnTo>
                                  <a:pt x="174" y="85"/>
                                </a:lnTo>
                                <a:lnTo>
                                  <a:pt x="160" y="69"/>
                                </a:lnTo>
                                <a:lnTo>
                                  <a:pt x="148" y="56"/>
                                </a:lnTo>
                                <a:lnTo>
                                  <a:pt x="134" y="42"/>
                                </a:lnTo>
                                <a:lnTo>
                                  <a:pt x="120" y="30"/>
                                </a:lnTo>
                                <a:lnTo>
                                  <a:pt x="108" y="20"/>
                                </a:lnTo>
                                <a:lnTo>
                                  <a:pt x="98" y="12"/>
                                </a:lnTo>
                                <a:lnTo>
                                  <a:pt x="88" y="6"/>
                                </a:lnTo>
                                <a:lnTo>
                                  <a:pt x="82" y="2"/>
                                </a:lnTo>
                                <a:lnTo>
                                  <a:pt x="68" y="0"/>
                                </a:lnTo>
                                <a:lnTo>
                                  <a:pt x="54" y="2"/>
                                </a:lnTo>
                                <a:lnTo>
                                  <a:pt x="40" y="8"/>
                                </a:lnTo>
                                <a:lnTo>
                                  <a:pt x="28" y="14"/>
                                </a:lnTo>
                                <a:lnTo>
                                  <a:pt x="18" y="22"/>
                                </a:lnTo>
                                <a:lnTo>
                                  <a:pt x="8" y="28"/>
                                </a:lnTo>
                                <a:lnTo>
                                  <a:pt x="2" y="34"/>
                                </a:lnTo>
                                <a:lnTo>
                                  <a:pt x="0" y="34"/>
                                </a:lnTo>
                                <a:lnTo>
                                  <a:pt x="18" y="38"/>
                                </a:lnTo>
                                <a:lnTo>
                                  <a:pt x="34" y="46"/>
                                </a:lnTo>
                                <a:lnTo>
                                  <a:pt x="54" y="54"/>
                                </a:lnTo>
                                <a:lnTo>
                                  <a:pt x="74" y="65"/>
                                </a:lnTo>
                                <a:lnTo>
                                  <a:pt x="94" y="77"/>
                                </a:lnTo>
                                <a:lnTo>
                                  <a:pt x="114" y="91"/>
                                </a:lnTo>
                                <a:lnTo>
                                  <a:pt x="134" y="105"/>
                                </a:lnTo>
                                <a:lnTo>
                                  <a:pt x="154" y="119"/>
                                </a:lnTo>
                                <a:lnTo>
                                  <a:pt x="172" y="133"/>
                                </a:lnTo>
                                <a:lnTo>
                                  <a:pt x="190" y="147"/>
                                </a:lnTo>
                                <a:lnTo>
                                  <a:pt x="205" y="159"/>
                                </a:lnTo>
                                <a:lnTo>
                                  <a:pt x="219" y="170"/>
                                </a:lnTo>
                                <a:lnTo>
                                  <a:pt x="229" y="180"/>
                                </a:lnTo>
                                <a:lnTo>
                                  <a:pt x="237" y="186"/>
                                </a:lnTo>
                                <a:lnTo>
                                  <a:pt x="243" y="192"/>
                                </a:lnTo>
                                <a:lnTo>
                                  <a:pt x="245" y="194"/>
                                </a:lnTo>
                                <a:lnTo>
                                  <a:pt x="243" y="184"/>
                                </a:lnTo>
                                <a:lnTo>
                                  <a:pt x="237" y="1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199" name="Freeform 424"/>
                        <wps:cNvSpPr>
                          <a:spLocks/>
                        </wps:cNvSpPr>
                        <wps:spPr bwMode="auto">
                          <a:xfrm>
                            <a:off x="1162050" y="552450"/>
                            <a:ext cx="598572" cy="677612"/>
                          </a:xfrm>
                          <a:custGeom>
                            <a:avLst/>
                            <a:gdLst>
                              <a:gd name="T0" fmla="*/ 228 w 377"/>
                              <a:gd name="T1" fmla="*/ 239 h 427"/>
                              <a:gd name="T2" fmla="*/ 149 w 377"/>
                              <a:gd name="T3" fmla="*/ 0 h 427"/>
                              <a:gd name="T4" fmla="*/ 153 w 377"/>
                              <a:gd name="T5" fmla="*/ 235 h 427"/>
                              <a:gd name="T6" fmla="*/ 0 w 377"/>
                              <a:gd name="T7" fmla="*/ 338 h 427"/>
                              <a:gd name="T8" fmla="*/ 167 w 377"/>
                              <a:gd name="T9" fmla="*/ 328 h 427"/>
                              <a:gd name="T10" fmla="*/ 130 w 377"/>
                              <a:gd name="T11" fmla="*/ 427 h 427"/>
                              <a:gd name="T12" fmla="*/ 218 w 377"/>
                              <a:gd name="T13" fmla="*/ 352 h 427"/>
                              <a:gd name="T14" fmla="*/ 312 w 377"/>
                              <a:gd name="T15" fmla="*/ 388 h 427"/>
                              <a:gd name="T16" fmla="*/ 266 w 377"/>
                              <a:gd name="T17" fmla="*/ 285 h 427"/>
                              <a:gd name="T18" fmla="*/ 377 w 377"/>
                              <a:gd name="T19" fmla="*/ 189 h 427"/>
                              <a:gd name="T20" fmla="*/ 228 w 377"/>
                              <a:gd name="T21" fmla="*/ 239 h 4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377" h="427">
                                <a:moveTo>
                                  <a:pt x="228" y="239"/>
                                </a:moveTo>
                                <a:lnTo>
                                  <a:pt x="149" y="0"/>
                                </a:lnTo>
                                <a:lnTo>
                                  <a:pt x="153" y="235"/>
                                </a:lnTo>
                                <a:lnTo>
                                  <a:pt x="0" y="338"/>
                                </a:lnTo>
                                <a:lnTo>
                                  <a:pt x="167" y="328"/>
                                </a:lnTo>
                                <a:lnTo>
                                  <a:pt x="130" y="427"/>
                                </a:lnTo>
                                <a:lnTo>
                                  <a:pt x="218" y="352"/>
                                </a:lnTo>
                                <a:lnTo>
                                  <a:pt x="312" y="388"/>
                                </a:lnTo>
                                <a:lnTo>
                                  <a:pt x="266" y="285"/>
                                </a:lnTo>
                                <a:lnTo>
                                  <a:pt x="377" y="189"/>
                                </a:lnTo>
                                <a:lnTo>
                                  <a:pt x="228" y="2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4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00" name="Freeform 425"/>
                        <wps:cNvSpPr>
                          <a:spLocks/>
                        </wps:cNvSpPr>
                        <wps:spPr bwMode="auto">
                          <a:xfrm>
                            <a:off x="1543050" y="2371725"/>
                            <a:ext cx="115904" cy="130127"/>
                          </a:xfrm>
                          <a:custGeom>
                            <a:avLst/>
                            <a:gdLst>
                              <a:gd name="T0" fmla="*/ 69 w 73"/>
                              <a:gd name="T1" fmla="*/ 20 h 82"/>
                              <a:gd name="T2" fmla="*/ 65 w 73"/>
                              <a:gd name="T3" fmla="*/ 14 h 82"/>
                              <a:gd name="T4" fmla="*/ 59 w 73"/>
                              <a:gd name="T5" fmla="*/ 10 h 82"/>
                              <a:gd name="T6" fmla="*/ 53 w 73"/>
                              <a:gd name="T7" fmla="*/ 4 h 82"/>
                              <a:gd name="T8" fmla="*/ 47 w 73"/>
                              <a:gd name="T9" fmla="*/ 2 h 82"/>
                              <a:gd name="T10" fmla="*/ 38 w 73"/>
                              <a:gd name="T11" fmla="*/ 0 h 82"/>
                              <a:gd name="T12" fmla="*/ 32 w 73"/>
                              <a:gd name="T13" fmla="*/ 0 h 82"/>
                              <a:gd name="T14" fmla="*/ 24 w 73"/>
                              <a:gd name="T15" fmla="*/ 2 h 82"/>
                              <a:gd name="T16" fmla="*/ 18 w 73"/>
                              <a:gd name="T17" fmla="*/ 6 h 82"/>
                              <a:gd name="T18" fmla="*/ 12 w 73"/>
                              <a:gd name="T19" fmla="*/ 10 h 82"/>
                              <a:gd name="T20" fmla="*/ 8 w 73"/>
                              <a:gd name="T21" fmla="*/ 16 h 82"/>
                              <a:gd name="T22" fmla="*/ 4 w 73"/>
                              <a:gd name="T23" fmla="*/ 24 h 82"/>
                              <a:gd name="T24" fmla="*/ 2 w 73"/>
                              <a:gd name="T25" fmla="*/ 32 h 82"/>
                              <a:gd name="T26" fmla="*/ 0 w 73"/>
                              <a:gd name="T27" fmla="*/ 39 h 82"/>
                              <a:gd name="T28" fmla="*/ 0 w 73"/>
                              <a:gd name="T29" fmla="*/ 48 h 82"/>
                              <a:gd name="T30" fmla="*/ 2 w 73"/>
                              <a:gd name="T31" fmla="*/ 56 h 82"/>
                              <a:gd name="T32" fmla="*/ 4 w 73"/>
                              <a:gd name="T33" fmla="*/ 64 h 82"/>
                              <a:gd name="T34" fmla="*/ 10 w 73"/>
                              <a:gd name="T35" fmla="*/ 70 h 82"/>
                              <a:gd name="T36" fmla="*/ 14 w 73"/>
                              <a:gd name="T37" fmla="*/ 74 h 82"/>
                              <a:gd name="T38" fmla="*/ 20 w 73"/>
                              <a:gd name="T39" fmla="*/ 78 h 82"/>
                              <a:gd name="T40" fmla="*/ 26 w 73"/>
                              <a:gd name="T41" fmla="*/ 82 h 82"/>
                              <a:gd name="T42" fmla="*/ 34 w 73"/>
                              <a:gd name="T43" fmla="*/ 82 h 82"/>
                              <a:gd name="T44" fmla="*/ 40 w 73"/>
                              <a:gd name="T45" fmla="*/ 82 h 82"/>
                              <a:gd name="T46" fmla="*/ 48 w 73"/>
                              <a:gd name="T47" fmla="*/ 80 h 82"/>
                              <a:gd name="T48" fmla="*/ 55 w 73"/>
                              <a:gd name="T49" fmla="*/ 76 h 82"/>
                              <a:gd name="T50" fmla="*/ 61 w 73"/>
                              <a:gd name="T51" fmla="*/ 72 h 82"/>
                              <a:gd name="T52" fmla="*/ 65 w 73"/>
                              <a:gd name="T53" fmla="*/ 66 h 82"/>
                              <a:gd name="T54" fmla="*/ 69 w 73"/>
                              <a:gd name="T55" fmla="*/ 60 h 82"/>
                              <a:gd name="T56" fmla="*/ 73 w 73"/>
                              <a:gd name="T57" fmla="*/ 52 h 82"/>
                              <a:gd name="T58" fmla="*/ 73 w 73"/>
                              <a:gd name="T59" fmla="*/ 43 h 82"/>
                              <a:gd name="T60" fmla="*/ 73 w 73"/>
                              <a:gd name="T61" fmla="*/ 36 h 82"/>
                              <a:gd name="T62" fmla="*/ 71 w 73"/>
                              <a:gd name="T63" fmla="*/ 28 h 82"/>
                              <a:gd name="T64" fmla="*/ 69 w 73"/>
                              <a:gd name="T65" fmla="*/ 2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3" h="82">
                                <a:moveTo>
                                  <a:pt x="69" y="20"/>
                                </a:moveTo>
                                <a:lnTo>
                                  <a:pt x="65" y="14"/>
                                </a:lnTo>
                                <a:lnTo>
                                  <a:pt x="59" y="10"/>
                                </a:lnTo>
                                <a:lnTo>
                                  <a:pt x="53" y="4"/>
                                </a:lnTo>
                                <a:lnTo>
                                  <a:pt x="47" y="2"/>
                                </a:lnTo>
                                <a:lnTo>
                                  <a:pt x="38" y="0"/>
                                </a:lnTo>
                                <a:lnTo>
                                  <a:pt x="32" y="0"/>
                                </a:lnTo>
                                <a:lnTo>
                                  <a:pt x="24" y="2"/>
                                </a:lnTo>
                                <a:lnTo>
                                  <a:pt x="18" y="6"/>
                                </a:lnTo>
                                <a:lnTo>
                                  <a:pt x="12" y="10"/>
                                </a:lnTo>
                                <a:lnTo>
                                  <a:pt x="8" y="16"/>
                                </a:lnTo>
                                <a:lnTo>
                                  <a:pt x="4" y="24"/>
                                </a:lnTo>
                                <a:lnTo>
                                  <a:pt x="2" y="32"/>
                                </a:lnTo>
                                <a:lnTo>
                                  <a:pt x="0" y="39"/>
                                </a:lnTo>
                                <a:lnTo>
                                  <a:pt x="0" y="48"/>
                                </a:lnTo>
                                <a:lnTo>
                                  <a:pt x="2" y="56"/>
                                </a:lnTo>
                                <a:lnTo>
                                  <a:pt x="4" y="64"/>
                                </a:lnTo>
                                <a:lnTo>
                                  <a:pt x="10" y="70"/>
                                </a:lnTo>
                                <a:lnTo>
                                  <a:pt x="14" y="74"/>
                                </a:lnTo>
                                <a:lnTo>
                                  <a:pt x="20" y="78"/>
                                </a:lnTo>
                                <a:lnTo>
                                  <a:pt x="26" y="82"/>
                                </a:lnTo>
                                <a:lnTo>
                                  <a:pt x="34" y="82"/>
                                </a:lnTo>
                                <a:lnTo>
                                  <a:pt x="40" y="82"/>
                                </a:lnTo>
                                <a:lnTo>
                                  <a:pt x="48" y="80"/>
                                </a:lnTo>
                                <a:lnTo>
                                  <a:pt x="55" y="76"/>
                                </a:lnTo>
                                <a:lnTo>
                                  <a:pt x="61" y="72"/>
                                </a:lnTo>
                                <a:lnTo>
                                  <a:pt x="65" y="66"/>
                                </a:lnTo>
                                <a:lnTo>
                                  <a:pt x="69" y="60"/>
                                </a:lnTo>
                                <a:lnTo>
                                  <a:pt x="73" y="52"/>
                                </a:lnTo>
                                <a:lnTo>
                                  <a:pt x="73" y="43"/>
                                </a:lnTo>
                                <a:lnTo>
                                  <a:pt x="73" y="36"/>
                                </a:lnTo>
                                <a:lnTo>
                                  <a:pt x="71" y="28"/>
                                </a:lnTo>
                                <a:lnTo>
                                  <a:pt x="69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01" name="Freeform 426"/>
                        <wps:cNvSpPr>
                          <a:spLocks/>
                        </wps:cNvSpPr>
                        <wps:spPr bwMode="auto">
                          <a:xfrm>
                            <a:off x="1123950" y="2647950"/>
                            <a:ext cx="115904" cy="131714"/>
                          </a:xfrm>
                          <a:custGeom>
                            <a:avLst/>
                            <a:gdLst>
                              <a:gd name="T0" fmla="*/ 69 w 73"/>
                              <a:gd name="T1" fmla="*/ 20 h 83"/>
                              <a:gd name="T2" fmla="*/ 65 w 73"/>
                              <a:gd name="T3" fmla="*/ 14 h 83"/>
                              <a:gd name="T4" fmla="*/ 61 w 73"/>
                              <a:gd name="T5" fmla="*/ 8 h 83"/>
                              <a:gd name="T6" fmla="*/ 53 w 73"/>
                              <a:gd name="T7" fmla="*/ 4 h 83"/>
                              <a:gd name="T8" fmla="*/ 47 w 73"/>
                              <a:gd name="T9" fmla="*/ 2 h 83"/>
                              <a:gd name="T10" fmla="*/ 41 w 73"/>
                              <a:gd name="T11" fmla="*/ 0 h 83"/>
                              <a:gd name="T12" fmla="*/ 33 w 73"/>
                              <a:gd name="T13" fmla="*/ 0 h 83"/>
                              <a:gd name="T14" fmla="*/ 27 w 73"/>
                              <a:gd name="T15" fmla="*/ 2 h 83"/>
                              <a:gd name="T16" fmla="*/ 18 w 73"/>
                              <a:gd name="T17" fmla="*/ 6 h 83"/>
                              <a:gd name="T18" fmla="*/ 14 w 73"/>
                              <a:gd name="T19" fmla="*/ 10 h 83"/>
                              <a:gd name="T20" fmla="*/ 8 w 73"/>
                              <a:gd name="T21" fmla="*/ 16 h 83"/>
                              <a:gd name="T22" fmla="*/ 4 w 73"/>
                              <a:gd name="T23" fmla="*/ 24 h 83"/>
                              <a:gd name="T24" fmla="*/ 2 w 73"/>
                              <a:gd name="T25" fmla="*/ 32 h 83"/>
                              <a:gd name="T26" fmla="*/ 0 w 73"/>
                              <a:gd name="T27" fmla="*/ 40 h 83"/>
                              <a:gd name="T28" fmla="*/ 0 w 73"/>
                              <a:gd name="T29" fmla="*/ 48 h 83"/>
                              <a:gd name="T30" fmla="*/ 2 w 73"/>
                              <a:gd name="T31" fmla="*/ 56 h 83"/>
                              <a:gd name="T32" fmla="*/ 6 w 73"/>
                              <a:gd name="T33" fmla="*/ 63 h 83"/>
                              <a:gd name="T34" fmla="*/ 8 w 73"/>
                              <a:gd name="T35" fmla="*/ 71 h 83"/>
                              <a:gd name="T36" fmla="*/ 14 w 73"/>
                              <a:gd name="T37" fmla="*/ 75 h 83"/>
                              <a:gd name="T38" fmla="*/ 21 w 73"/>
                              <a:gd name="T39" fmla="*/ 79 h 83"/>
                              <a:gd name="T40" fmla="*/ 27 w 73"/>
                              <a:gd name="T41" fmla="*/ 81 h 83"/>
                              <a:gd name="T42" fmla="*/ 35 w 73"/>
                              <a:gd name="T43" fmla="*/ 83 h 83"/>
                              <a:gd name="T44" fmla="*/ 41 w 73"/>
                              <a:gd name="T45" fmla="*/ 83 h 83"/>
                              <a:gd name="T46" fmla="*/ 49 w 73"/>
                              <a:gd name="T47" fmla="*/ 81 h 83"/>
                              <a:gd name="T48" fmla="*/ 55 w 73"/>
                              <a:gd name="T49" fmla="*/ 77 h 83"/>
                              <a:gd name="T50" fmla="*/ 61 w 73"/>
                              <a:gd name="T51" fmla="*/ 73 h 83"/>
                              <a:gd name="T52" fmla="*/ 65 w 73"/>
                              <a:gd name="T53" fmla="*/ 67 h 83"/>
                              <a:gd name="T54" fmla="*/ 69 w 73"/>
                              <a:gd name="T55" fmla="*/ 60 h 83"/>
                              <a:gd name="T56" fmla="*/ 71 w 73"/>
                              <a:gd name="T57" fmla="*/ 52 h 83"/>
                              <a:gd name="T58" fmla="*/ 73 w 73"/>
                              <a:gd name="T59" fmla="*/ 44 h 83"/>
                              <a:gd name="T60" fmla="*/ 73 w 73"/>
                              <a:gd name="T61" fmla="*/ 36 h 83"/>
                              <a:gd name="T62" fmla="*/ 71 w 73"/>
                              <a:gd name="T63" fmla="*/ 28 h 83"/>
                              <a:gd name="T64" fmla="*/ 69 w 73"/>
                              <a:gd name="T65" fmla="*/ 20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3" h="83">
                                <a:moveTo>
                                  <a:pt x="69" y="20"/>
                                </a:moveTo>
                                <a:lnTo>
                                  <a:pt x="65" y="14"/>
                                </a:lnTo>
                                <a:lnTo>
                                  <a:pt x="61" y="8"/>
                                </a:lnTo>
                                <a:lnTo>
                                  <a:pt x="53" y="4"/>
                                </a:lnTo>
                                <a:lnTo>
                                  <a:pt x="47" y="2"/>
                                </a:lnTo>
                                <a:lnTo>
                                  <a:pt x="41" y="0"/>
                                </a:lnTo>
                                <a:lnTo>
                                  <a:pt x="33" y="0"/>
                                </a:lnTo>
                                <a:lnTo>
                                  <a:pt x="27" y="2"/>
                                </a:lnTo>
                                <a:lnTo>
                                  <a:pt x="18" y="6"/>
                                </a:lnTo>
                                <a:lnTo>
                                  <a:pt x="14" y="10"/>
                                </a:lnTo>
                                <a:lnTo>
                                  <a:pt x="8" y="16"/>
                                </a:lnTo>
                                <a:lnTo>
                                  <a:pt x="4" y="24"/>
                                </a:lnTo>
                                <a:lnTo>
                                  <a:pt x="2" y="32"/>
                                </a:lnTo>
                                <a:lnTo>
                                  <a:pt x="0" y="40"/>
                                </a:lnTo>
                                <a:lnTo>
                                  <a:pt x="0" y="48"/>
                                </a:lnTo>
                                <a:lnTo>
                                  <a:pt x="2" y="56"/>
                                </a:lnTo>
                                <a:lnTo>
                                  <a:pt x="6" y="63"/>
                                </a:lnTo>
                                <a:lnTo>
                                  <a:pt x="8" y="71"/>
                                </a:lnTo>
                                <a:lnTo>
                                  <a:pt x="14" y="75"/>
                                </a:lnTo>
                                <a:lnTo>
                                  <a:pt x="21" y="79"/>
                                </a:lnTo>
                                <a:lnTo>
                                  <a:pt x="27" y="81"/>
                                </a:lnTo>
                                <a:lnTo>
                                  <a:pt x="35" y="83"/>
                                </a:lnTo>
                                <a:lnTo>
                                  <a:pt x="41" y="83"/>
                                </a:lnTo>
                                <a:lnTo>
                                  <a:pt x="49" y="81"/>
                                </a:lnTo>
                                <a:lnTo>
                                  <a:pt x="55" y="77"/>
                                </a:lnTo>
                                <a:lnTo>
                                  <a:pt x="61" y="73"/>
                                </a:lnTo>
                                <a:lnTo>
                                  <a:pt x="65" y="67"/>
                                </a:lnTo>
                                <a:lnTo>
                                  <a:pt x="69" y="60"/>
                                </a:lnTo>
                                <a:lnTo>
                                  <a:pt x="71" y="52"/>
                                </a:lnTo>
                                <a:lnTo>
                                  <a:pt x="73" y="44"/>
                                </a:lnTo>
                                <a:lnTo>
                                  <a:pt x="73" y="36"/>
                                </a:lnTo>
                                <a:lnTo>
                                  <a:pt x="71" y="28"/>
                                </a:lnTo>
                                <a:lnTo>
                                  <a:pt x="69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02" name="Freeform 427"/>
                        <wps:cNvSpPr>
                          <a:spLocks/>
                        </wps:cNvSpPr>
                        <wps:spPr bwMode="auto">
                          <a:xfrm>
                            <a:off x="1562100" y="2800350"/>
                            <a:ext cx="114316" cy="131714"/>
                          </a:xfrm>
                          <a:custGeom>
                            <a:avLst/>
                            <a:gdLst>
                              <a:gd name="T0" fmla="*/ 68 w 72"/>
                              <a:gd name="T1" fmla="*/ 20 h 83"/>
                              <a:gd name="T2" fmla="*/ 64 w 72"/>
                              <a:gd name="T3" fmla="*/ 14 h 83"/>
                              <a:gd name="T4" fmla="*/ 58 w 72"/>
                              <a:gd name="T5" fmla="*/ 10 h 83"/>
                              <a:gd name="T6" fmla="*/ 52 w 72"/>
                              <a:gd name="T7" fmla="*/ 4 h 83"/>
                              <a:gd name="T8" fmla="*/ 46 w 72"/>
                              <a:gd name="T9" fmla="*/ 2 h 83"/>
                              <a:gd name="T10" fmla="*/ 38 w 72"/>
                              <a:gd name="T11" fmla="*/ 0 h 83"/>
                              <a:gd name="T12" fmla="*/ 32 w 72"/>
                              <a:gd name="T13" fmla="*/ 2 h 83"/>
                              <a:gd name="T14" fmla="*/ 24 w 72"/>
                              <a:gd name="T15" fmla="*/ 4 h 83"/>
                              <a:gd name="T16" fmla="*/ 18 w 72"/>
                              <a:gd name="T17" fmla="*/ 8 h 83"/>
                              <a:gd name="T18" fmla="*/ 12 w 72"/>
                              <a:gd name="T19" fmla="*/ 12 h 83"/>
                              <a:gd name="T20" fmla="*/ 8 w 72"/>
                              <a:gd name="T21" fmla="*/ 18 h 83"/>
                              <a:gd name="T22" fmla="*/ 4 w 72"/>
                              <a:gd name="T23" fmla="*/ 24 h 83"/>
                              <a:gd name="T24" fmla="*/ 2 w 72"/>
                              <a:gd name="T25" fmla="*/ 32 h 83"/>
                              <a:gd name="T26" fmla="*/ 0 w 72"/>
                              <a:gd name="T27" fmla="*/ 41 h 83"/>
                              <a:gd name="T28" fmla="*/ 0 w 72"/>
                              <a:gd name="T29" fmla="*/ 49 h 83"/>
                              <a:gd name="T30" fmla="*/ 2 w 72"/>
                              <a:gd name="T31" fmla="*/ 57 h 83"/>
                              <a:gd name="T32" fmla="*/ 4 w 72"/>
                              <a:gd name="T33" fmla="*/ 65 h 83"/>
                              <a:gd name="T34" fmla="*/ 10 w 72"/>
                              <a:gd name="T35" fmla="*/ 71 h 83"/>
                              <a:gd name="T36" fmla="*/ 14 w 72"/>
                              <a:gd name="T37" fmla="*/ 75 h 83"/>
                              <a:gd name="T38" fmla="*/ 20 w 72"/>
                              <a:gd name="T39" fmla="*/ 81 h 83"/>
                              <a:gd name="T40" fmla="*/ 26 w 72"/>
                              <a:gd name="T41" fmla="*/ 83 h 83"/>
                              <a:gd name="T42" fmla="*/ 34 w 72"/>
                              <a:gd name="T43" fmla="*/ 83 h 83"/>
                              <a:gd name="T44" fmla="*/ 40 w 72"/>
                              <a:gd name="T45" fmla="*/ 83 h 83"/>
                              <a:gd name="T46" fmla="*/ 48 w 72"/>
                              <a:gd name="T47" fmla="*/ 83 h 83"/>
                              <a:gd name="T48" fmla="*/ 54 w 72"/>
                              <a:gd name="T49" fmla="*/ 79 h 83"/>
                              <a:gd name="T50" fmla="*/ 60 w 72"/>
                              <a:gd name="T51" fmla="*/ 73 h 83"/>
                              <a:gd name="T52" fmla="*/ 64 w 72"/>
                              <a:gd name="T53" fmla="*/ 67 h 83"/>
                              <a:gd name="T54" fmla="*/ 68 w 72"/>
                              <a:gd name="T55" fmla="*/ 61 h 83"/>
                              <a:gd name="T56" fmla="*/ 70 w 72"/>
                              <a:gd name="T57" fmla="*/ 53 h 83"/>
                              <a:gd name="T58" fmla="*/ 72 w 72"/>
                              <a:gd name="T59" fmla="*/ 45 h 83"/>
                              <a:gd name="T60" fmla="*/ 72 w 72"/>
                              <a:gd name="T61" fmla="*/ 37 h 83"/>
                              <a:gd name="T62" fmla="*/ 70 w 72"/>
                              <a:gd name="T63" fmla="*/ 28 h 83"/>
                              <a:gd name="T64" fmla="*/ 68 w 72"/>
                              <a:gd name="T65" fmla="*/ 20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2" h="83">
                                <a:moveTo>
                                  <a:pt x="68" y="20"/>
                                </a:moveTo>
                                <a:lnTo>
                                  <a:pt x="64" y="14"/>
                                </a:lnTo>
                                <a:lnTo>
                                  <a:pt x="58" y="10"/>
                                </a:lnTo>
                                <a:lnTo>
                                  <a:pt x="52" y="4"/>
                                </a:lnTo>
                                <a:lnTo>
                                  <a:pt x="46" y="2"/>
                                </a:lnTo>
                                <a:lnTo>
                                  <a:pt x="38" y="0"/>
                                </a:lnTo>
                                <a:lnTo>
                                  <a:pt x="32" y="2"/>
                                </a:lnTo>
                                <a:lnTo>
                                  <a:pt x="24" y="4"/>
                                </a:lnTo>
                                <a:lnTo>
                                  <a:pt x="18" y="8"/>
                                </a:lnTo>
                                <a:lnTo>
                                  <a:pt x="12" y="12"/>
                                </a:lnTo>
                                <a:lnTo>
                                  <a:pt x="8" y="18"/>
                                </a:lnTo>
                                <a:lnTo>
                                  <a:pt x="4" y="24"/>
                                </a:lnTo>
                                <a:lnTo>
                                  <a:pt x="2" y="32"/>
                                </a:lnTo>
                                <a:lnTo>
                                  <a:pt x="0" y="41"/>
                                </a:lnTo>
                                <a:lnTo>
                                  <a:pt x="0" y="49"/>
                                </a:lnTo>
                                <a:lnTo>
                                  <a:pt x="2" y="57"/>
                                </a:lnTo>
                                <a:lnTo>
                                  <a:pt x="4" y="65"/>
                                </a:lnTo>
                                <a:lnTo>
                                  <a:pt x="10" y="71"/>
                                </a:lnTo>
                                <a:lnTo>
                                  <a:pt x="14" y="75"/>
                                </a:lnTo>
                                <a:lnTo>
                                  <a:pt x="20" y="81"/>
                                </a:lnTo>
                                <a:lnTo>
                                  <a:pt x="26" y="83"/>
                                </a:lnTo>
                                <a:lnTo>
                                  <a:pt x="34" y="83"/>
                                </a:lnTo>
                                <a:lnTo>
                                  <a:pt x="40" y="83"/>
                                </a:lnTo>
                                <a:lnTo>
                                  <a:pt x="48" y="83"/>
                                </a:lnTo>
                                <a:lnTo>
                                  <a:pt x="54" y="79"/>
                                </a:lnTo>
                                <a:lnTo>
                                  <a:pt x="60" y="73"/>
                                </a:lnTo>
                                <a:lnTo>
                                  <a:pt x="64" y="67"/>
                                </a:lnTo>
                                <a:lnTo>
                                  <a:pt x="68" y="61"/>
                                </a:lnTo>
                                <a:lnTo>
                                  <a:pt x="70" y="53"/>
                                </a:lnTo>
                                <a:lnTo>
                                  <a:pt x="72" y="45"/>
                                </a:lnTo>
                                <a:lnTo>
                                  <a:pt x="72" y="37"/>
                                </a:lnTo>
                                <a:lnTo>
                                  <a:pt x="70" y="28"/>
                                </a:lnTo>
                                <a:lnTo>
                                  <a:pt x="68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03" name="Freeform 428"/>
                        <wps:cNvSpPr>
                          <a:spLocks/>
                        </wps:cNvSpPr>
                        <wps:spPr bwMode="auto">
                          <a:xfrm>
                            <a:off x="1314450" y="2219325"/>
                            <a:ext cx="76211" cy="84106"/>
                          </a:xfrm>
                          <a:custGeom>
                            <a:avLst/>
                            <a:gdLst>
                              <a:gd name="T0" fmla="*/ 44 w 48"/>
                              <a:gd name="T1" fmla="*/ 12 h 53"/>
                              <a:gd name="T2" fmla="*/ 42 w 48"/>
                              <a:gd name="T3" fmla="*/ 8 h 53"/>
                              <a:gd name="T4" fmla="*/ 40 w 48"/>
                              <a:gd name="T5" fmla="*/ 4 h 53"/>
                              <a:gd name="T6" fmla="*/ 34 w 48"/>
                              <a:gd name="T7" fmla="*/ 2 h 53"/>
                              <a:gd name="T8" fmla="*/ 30 w 48"/>
                              <a:gd name="T9" fmla="*/ 0 h 53"/>
                              <a:gd name="T10" fmla="*/ 26 w 48"/>
                              <a:gd name="T11" fmla="*/ 0 h 53"/>
                              <a:gd name="T12" fmla="*/ 22 w 48"/>
                              <a:gd name="T13" fmla="*/ 0 h 53"/>
                              <a:gd name="T14" fmla="*/ 16 w 48"/>
                              <a:gd name="T15" fmla="*/ 0 h 53"/>
                              <a:gd name="T16" fmla="*/ 12 w 48"/>
                              <a:gd name="T17" fmla="*/ 4 h 53"/>
                              <a:gd name="T18" fmla="*/ 8 w 48"/>
                              <a:gd name="T19" fmla="*/ 6 h 53"/>
                              <a:gd name="T20" fmla="*/ 6 w 48"/>
                              <a:gd name="T21" fmla="*/ 10 h 53"/>
                              <a:gd name="T22" fmla="*/ 2 w 48"/>
                              <a:gd name="T23" fmla="*/ 14 h 53"/>
                              <a:gd name="T24" fmla="*/ 2 w 48"/>
                              <a:gd name="T25" fmla="*/ 20 h 53"/>
                              <a:gd name="T26" fmla="*/ 0 w 48"/>
                              <a:gd name="T27" fmla="*/ 23 h 53"/>
                              <a:gd name="T28" fmla="*/ 0 w 48"/>
                              <a:gd name="T29" fmla="*/ 29 h 53"/>
                              <a:gd name="T30" fmla="*/ 2 w 48"/>
                              <a:gd name="T31" fmla="*/ 35 h 53"/>
                              <a:gd name="T32" fmla="*/ 4 w 48"/>
                              <a:gd name="T33" fmla="*/ 39 h 53"/>
                              <a:gd name="T34" fmla="*/ 6 w 48"/>
                              <a:gd name="T35" fmla="*/ 43 h 53"/>
                              <a:gd name="T36" fmla="*/ 10 w 48"/>
                              <a:gd name="T37" fmla="*/ 47 h 53"/>
                              <a:gd name="T38" fmla="*/ 14 w 48"/>
                              <a:gd name="T39" fmla="*/ 49 h 53"/>
                              <a:gd name="T40" fmla="*/ 18 w 48"/>
                              <a:gd name="T41" fmla="*/ 51 h 53"/>
                              <a:gd name="T42" fmla="*/ 22 w 48"/>
                              <a:gd name="T43" fmla="*/ 53 h 53"/>
                              <a:gd name="T44" fmla="*/ 28 w 48"/>
                              <a:gd name="T45" fmla="*/ 51 h 53"/>
                              <a:gd name="T46" fmla="*/ 32 w 48"/>
                              <a:gd name="T47" fmla="*/ 51 h 53"/>
                              <a:gd name="T48" fmla="*/ 36 w 48"/>
                              <a:gd name="T49" fmla="*/ 49 h 53"/>
                              <a:gd name="T50" fmla="*/ 40 w 48"/>
                              <a:gd name="T51" fmla="*/ 45 h 53"/>
                              <a:gd name="T52" fmla="*/ 42 w 48"/>
                              <a:gd name="T53" fmla="*/ 41 h 53"/>
                              <a:gd name="T54" fmla="*/ 46 w 48"/>
                              <a:gd name="T55" fmla="*/ 37 h 53"/>
                              <a:gd name="T56" fmla="*/ 46 w 48"/>
                              <a:gd name="T57" fmla="*/ 33 h 53"/>
                              <a:gd name="T58" fmla="*/ 48 w 48"/>
                              <a:gd name="T59" fmla="*/ 27 h 53"/>
                              <a:gd name="T60" fmla="*/ 48 w 48"/>
                              <a:gd name="T61" fmla="*/ 22 h 53"/>
                              <a:gd name="T62" fmla="*/ 46 w 48"/>
                              <a:gd name="T63" fmla="*/ 18 h 53"/>
                              <a:gd name="T64" fmla="*/ 44 w 48"/>
                              <a:gd name="T65" fmla="*/ 12 h 5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48" h="53">
                                <a:moveTo>
                                  <a:pt x="44" y="12"/>
                                </a:moveTo>
                                <a:lnTo>
                                  <a:pt x="42" y="8"/>
                                </a:lnTo>
                                <a:lnTo>
                                  <a:pt x="40" y="4"/>
                                </a:lnTo>
                                <a:lnTo>
                                  <a:pt x="34" y="2"/>
                                </a:lnTo>
                                <a:lnTo>
                                  <a:pt x="30" y="0"/>
                                </a:lnTo>
                                <a:lnTo>
                                  <a:pt x="26" y="0"/>
                                </a:lnTo>
                                <a:lnTo>
                                  <a:pt x="22" y="0"/>
                                </a:lnTo>
                                <a:lnTo>
                                  <a:pt x="16" y="0"/>
                                </a:lnTo>
                                <a:lnTo>
                                  <a:pt x="12" y="4"/>
                                </a:lnTo>
                                <a:lnTo>
                                  <a:pt x="8" y="6"/>
                                </a:lnTo>
                                <a:lnTo>
                                  <a:pt x="6" y="10"/>
                                </a:lnTo>
                                <a:lnTo>
                                  <a:pt x="2" y="14"/>
                                </a:lnTo>
                                <a:lnTo>
                                  <a:pt x="2" y="20"/>
                                </a:lnTo>
                                <a:lnTo>
                                  <a:pt x="0" y="23"/>
                                </a:lnTo>
                                <a:lnTo>
                                  <a:pt x="0" y="29"/>
                                </a:lnTo>
                                <a:lnTo>
                                  <a:pt x="2" y="35"/>
                                </a:lnTo>
                                <a:lnTo>
                                  <a:pt x="4" y="39"/>
                                </a:lnTo>
                                <a:lnTo>
                                  <a:pt x="6" y="43"/>
                                </a:lnTo>
                                <a:lnTo>
                                  <a:pt x="10" y="47"/>
                                </a:lnTo>
                                <a:lnTo>
                                  <a:pt x="14" y="49"/>
                                </a:lnTo>
                                <a:lnTo>
                                  <a:pt x="18" y="51"/>
                                </a:lnTo>
                                <a:lnTo>
                                  <a:pt x="22" y="53"/>
                                </a:lnTo>
                                <a:lnTo>
                                  <a:pt x="28" y="51"/>
                                </a:lnTo>
                                <a:lnTo>
                                  <a:pt x="32" y="51"/>
                                </a:lnTo>
                                <a:lnTo>
                                  <a:pt x="36" y="49"/>
                                </a:lnTo>
                                <a:lnTo>
                                  <a:pt x="40" y="45"/>
                                </a:lnTo>
                                <a:lnTo>
                                  <a:pt x="42" y="41"/>
                                </a:lnTo>
                                <a:lnTo>
                                  <a:pt x="46" y="37"/>
                                </a:lnTo>
                                <a:lnTo>
                                  <a:pt x="46" y="33"/>
                                </a:lnTo>
                                <a:lnTo>
                                  <a:pt x="48" y="27"/>
                                </a:lnTo>
                                <a:lnTo>
                                  <a:pt x="48" y="22"/>
                                </a:lnTo>
                                <a:lnTo>
                                  <a:pt x="46" y="18"/>
                                </a:lnTo>
                                <a:lnTo>
                                  <a:pt x="44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04" name="Freeform 429"/>
                        <wps:cNvSpPr>
                          <a:spLocks/>
                        </wps:cNvSpPr>
                        <wps:spPr bwMode="auto">
                          <a:xfrm>
                            <a:off x="1390650" y="1943100"/>
                            <a:ext cx="112728" cy="130127"/>
                          </a:xfrm>
                          <a:custGeom>
                            <a:avLst/>
                            <a:gdLst>
                              <a:gd name="T0" fmla="*/ 67 w 71"/>
                              <a:gd name="T1" fmla="*/ 20 h 82"/>
                              <a:gd name="T2" fmla="*/ 63 w 71"/>
                              <a:gd name="T3" fmla="*/ 14 h 82"/>
                              <a:gd name="T4" fmla="*/ 57 w 71"/>
                              <a:gd name="T5" fmla="*/ 8 h 82"/>
                              <a:gd name="T6" fmla="*/ 51 w 71"/>
                              <a:gd name="T7" fmla="*/ 4 h 82"/>
                              <a:gd name="T8" fmla="*/ 45 w 71"/>
                              <a:gd name="T9" fmla="*/ 2 h 82"/>
                              <a:gd name="T10" fmla="*/ 37 w 71"/>
                              <a:gd name="T11" fmla="*/ 0 h 82"/>
                              <a:gd name="T12" fmla="*/ 31 w 71"/>
                              <a:gd name="T13" fmla="*/ 0 h 82"/>
                              <a:gd name="T14" fmla="*/ 23 w 71"/>
                              <a:gd name="T15" fmla="*/ 2 h 82"/>
                              <a:gd name="T16" fmla="*/ 17 w 71"/>
                              <a:gd name="T17" fmla="*/ 6 h 82"/>
                              <a:gd name="T18" fmla="*/ 11 w 71"/>
                              <a:gd name="T19" fmla="*/ 10 h 82"/>
                              <a:gd name="T20" fmla="*/ 7 w 71"/>
                              <a:gd name="T21" fmla="*/ 16 h 82"/>
                              <a:gd name="T22" fmla="*/ 4 w 71"/>
                              <a:gd name="T23" fmla="*/ 24 h 82"/>
                              <a:gd name="T24" fmla="*/ 2 w 71"/>
                              <a:gd name="T25" fmla="*/ 30 h 82"/>
                              <a:gd name="T26" fmla="*/ 0 w 71"/>
                              <a:gd name="T27" fmla="*/ 38 h 82"/>
                              <a:gd name="T28" fmla="*/ 0 w 71"/>
                              <a:gd name="T29" fmla="*/ 46 h 82"/>
                              <a:gd name="T30" fmla="*/ 2 w 71"/>
                              <a:gd name="T31" fmla="*/ 54 h 82"/>
                              <a:gd name="T32" fmla="*/ 4 w 71"/>
                              <a:gd name="T33" fmla="*/ 62 h 82"/>
                              <a:gd name="T34" fmla="*/ 9 w 71"/>
                              <a:gd name="T35" fmla="*/ 68 h 82"/>
                              <a:gd name="T36" fmla="*/ 13 w 71"/>
                              <a:gd name="T37" fmla="*/ 74 h 82"/>
                              <a:gd name="T38" fmla="*/ 19 w 71"/>
                              <a:gd name="T39" fmla="*/ 78 h 82"/>
                              <a:gd name="T40" fmla="*/ 25 w 71"/>
                              <a:gd name="T41" fmla="*/ 80 h 82"/>
                              <a:gd name="T42" fmla="*/ 33 w 71"/>
                              <a:gd name="T43" fmla="*/ 82 h 82"/>
                              <a:gd name="T44" fmla="*/ 39 w 71"/>
                              <a:gd name="T45" fmla="*/ 82 h 82"/>
                              <a:gd name="T46" fmla="*/ 47 w 71"/>
                              <a:gd name="T47" fmla="*/ 80 h 82"/>
                              <a:gd name="T48" fmla="*/ 53 w 71"/>
                              <a:gd name="T49" fmla="*/ 76 h 82"/>
                              <a:gd name="T50" fmla="*/ 59 w 71"/>
                              <a:gd name="T51" fmla="*/ 72 h 82"/>
                              <a:gd name="T52" fmla="*/ 63 w 71"/>
                              <a:gd name="T53" fmla="*/ 66 h 82"/>
                              <a:gd name="T54" fmla="*/ 67 w 71"/>
                              <a:gd name="T55" fmla="*/ 60 h 82"/>
                              <a:gd name="T56" fmla="*/ 69 w 71"/>
                              <a:gd name="T57" fmla="*/ 52 h 82"/>
                              <a:gd name="T58" fmla="*/ 71 w 71"/>
                              <a:gd name="T59" fmla="*/ 44 h 82"/>
                              <a:gd name="T60" fmla="*/ 71 w 71"/>
                              <a:gd name="T61" fmla="*/ 36 h 82"/>
                              <a:gd name="T62" fmla="*/ 69 w 71"/>
                              <a:gd name="T63" fmla="*/ 28 h 82"/>
                              <a:gd name="T64" fmla="*/ 67 w 71"/>
                              <a:gd name="T65" fmla="*/ 2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1" h="82">
                                <a:moveTo>
                                  <a:pt x="67" y="20"/>
                                </a:moveTo>
                                <a:lnTo>
                                  <a:pt x="63" y="14"/>
                                </a:lnTo>
                                <a:lnTo>
                                  <a:pt x="57" y="8"/>
                                </a:lnTo>
                                <a:lnTo>
                                  <a:pt x="51" y="4"/>
                                </a:lnTo>
                                <a:lnTo>
                                  <a:pt x="45" y="2"/>
                                </a:lnTo>
                                <a:lnTo>
                                  <a:pt x="37" y="0"/>
                                </a:lnTo>
                                <a:lnTo>
                                  <a:pt x="31" y="0"/>
                                </a:lnTo>
                                <a:lnTo>
                                  <a:pt x="23" y="2"/>
                                </a:lnTo>
                                <a:lnTo>
                                  <a:pt x="17" y="6"/>
                                </a:lnTo>
                                <a:lnTo>
                                  <a:pt x="11" y="10"/>
                                </a:lnTo>
                                <a:lnTo>
                                  <a:pt x="7" y="16"/>
                                </a:lnTo>
                                <a:lnTo>
                                  <a:pt x="4" y="24"/>
                                </a:lnTo>
                                <a:lnTo>
                                  <a:pt x="2" y="30"/>
                                </a:lnTo>
                                <a:lnTo>
                                  <a:pt x="0" y="38"/>
                                </a:lnTo>
                                <a:lnTo>
                                  <a:pt x="0" y="46"/>
                                </a:lnTo>
                                <a:lnTo>
                                  <a:pt x="2" y="54"/>
                                </a:lnTo>
                                <a:lnTo>
                                  <a:pt x="4" y="62"/>
                                </a:lnTo>
                                <a:lnTo>
                                  <a:pt x="9" y="68"/>
                                </a:lnTo>
                                <a:lnTo>
                                  <a:pt x="13" y="74"/>
                                </a:lnTo>
                                <a:lnTo>
                                  <a:pt x="19" y="78"/>
                                </a:lnTo>
                                <a:lnTo>
                                  <a:pt x="25" y="80"/>
                                </a:lnTo>
                                <a:lnTo>
                                  <a:pt x="33" y="82"/>
                                </a:lnTo>
                                <a:lnTo>
                                  <a:pt x="39" y="82"/>
                                </a:lnTo>
                                <a:lnTo>
                                  <a:pt x="47" y="80"/>
                                </a:lnTo>
                                <a:lnTo>
                                  <a:pt x="53" y="76"/>
                                </a:lnTo>
                                <a:lnTo>
                                  <a:pt x="59" y="72"/>
                                </a:lnTo>
                                <a:lnTo>
                                  <a:pt x="63" y="66"/>
                                </a:lnTo>
                                <a:lnTo>
                                  <a:pt x="67" y="60"/>
                                </a:lnTo>
                                <a:lnTo>
                                  <a:pt x="69" y="52"/>
                                </a:lnTo>
                                <a:lnTo>
                                  <a:pt x="71" y="44"/>
                                </a:lnTo>
                                <a:lnTo>
                                  <a:pt x="71" y="36"/>
                                </a:lnTo>
                                <a:lnTo>
                                  <a:pt x="69" y="28"/>
                                </a:lnTo>
                                <a:lnTo>
                                  <a:pt x="6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05" name="Freeform 430"/>
                        <wps:cNvSpPr>
                          <a:spLocks/>
                        </wps:cNvSpPr>
                        <wps:spPr bwMode="auto">
                          <a:xfrm>
                            <a:off x="1440659" y="1562100"/>
                            <a:ext cx="114316" cy="130127"/>
                          </a:xfrm>
                          <a:custGeom>
                            <a:avLst/>
                            <a:gdLst>
                              <a:gd name="T0" fmla="*/ 66 w 72"/>
                              <a:gd name="T1" fmla="*/ 20 h 82"/>
                              <a:gd name="T2" fmla="*/ 64 w 72"/>
                              <a:gd name="T3" fmla="*/ 14 h 82"/>
                              <a:gd name="T4" fmla="*/ 58 w 72"/>
                              <a:gd name="T5" fmla="*/ 8 h 82"/>
                              <a:gd name="T6" fmla="*/ 52 w 72"/>
                              <a:gd name="T7" fmla="*/ 4 h 82"/>
                              <a:gd name="T8" fmla="*/ 46 w 72"/>
                              <a:gd name="T9" fmla="*/ 2 h 82"/>
                              <a:gd name="T10" fmla="*/ 38 w 72"/>
                              <a:gd name="T11" fmla="*/ 0 h 82"/>
                              <a:gd name="T12" fmla="*/ 32 w 72"/>
                              <a:gd name="T13" fmla="*/ 0 h 82"/>
                              <a:gd name="T14" fmla="*/ 24 w 72"/>
                              <a:gd name="T15" fmla="*/ 2 h 82"/>
                              <a:gd name="T16" fmla="*/ 18 w 72"/>
                              <a:gd name="T17" fmla="*/ 6 h 82"/>
                              <a:gd name="T18" fmla="*/ 12 w 72"/>
                              <a:gd name="T19" fmla="*/ 10 h 82"/>
                              <a:gd name="T20" fmla="*/ 8 w 72"/>
                              <a:gd name="T21" fmla="*/ 16 h 82"/>
                              <a:gd name="T22" fmla="*/ 4 w 72"/>
                              <a:gd name="T23" fmla="*/ 24 h 82"/>
                              <a:gd name="T24" fmla="*/ 0 w 72"/>
                              <a:gd name="T25" fmla="*/ 30 h 82"/>
                              <a:gd name="T26" fmla="*/ 0 w 72"/>
                              <a:gd name="T27" fmla="*/ 38 h 82"/>
                              <a:gd name="T28" fmla="*/ 0 w 72"/>
                              <a:gd name="T29" fmla="*/ 46 h 82"/>
                              <a:gd name="T30" fmla="*/ 2 w 72"/>
                              <a:gd name="T31" fmla="*/ 54 h 82"/>
                              <a:gd name="T32" fmla="*/ 4 w 72"/>
                              <a:gd name="T33" fmla="*/ 62 h 82"/>
                              <a:gd name="T34" fmla="*/ 8 w 72"/>
                              <a:gd name="T35" fmla="*/ 68 h 82"/>
                              <a:gd name="T36" fmla="*/ 12 w 72"/>
                              <a:gd name="T37" fmla="*/ 74 h 82"/>
                              <a:gd name="T38" fmla="*/ 18 w 72"/>
                              <a:gd name="T39" fmla="*/ 78 h 82"/>
                              <a:gd name="T40" fmla="*/ 26 w 72"/>
                              <a:gd name="T41" fmla="*/ 80 h 82"/>
                              <a:gd name="T42" fmla="*/ 32 w 72"/>
                              <a:gd name="T43" fmla="*/ 82 h 82"/>
                              <a:gd name="T44" fmla="*/ 40 w 72"/>
                              <a:gd name="T45" fmla="*/ 82 h 82"/>
                              <a:gd name="T46" fmla="*/ 46 w 72"/>
                              <a:gd name="T47" fmla="*/ 80 h 82"/>
                              <a:gd name="T48" fmla="*/ 54 w 72"/>
                              <a:gd name="T49" fmla="*/ 76 h 82"/>
                              <a:gd name="T50" fmla="*/ 58 w 72"/>
                              <a:gd name="T51" fmla="*/ 72 h 82"/>
                              <a:gd name="T52" fmla="*/ 64 w 72"/>
                              <a:gd name="T53" fmla="*/ 66 h 82"/>
                              <a:gd name="T54" fmla="*/ 68 w 72"/>
                              <a:gd name="T55" fmla="*/ 60 h 82"/>
                              <a:gd name="T56" fmla="*/ 70 w 72"/>
                              <a:gd name="T57" fmla="*/ 52 h 82"/>
                              <a:gd name="T58" fmla="*/ 72 w 72"/>
                              <a:gd name="T59" fmla="*/ 44 h 82"/>
                              <a:gd name="T60" fmla="*/ 72 w 72"/>
                              <a:gd name="T61" fmla="*/ 36 h 82"/>
                              <a:gd name="T62" fmla="*/ 70 w 72"/>
                              <a:gd name="T63" fmla="*/ 28 h 82"/>
                              <a:gd name="T64" fmla="*/ 66 w 72"/>
                              <a:gd name="T65" fmla="*/ 2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2" h="82">
                                <a:moveTo>
                                  <a:pt x="66" y="20"/>
                                </a:moveTo>
                                <a:lnTo>
                                  <a:pt x="64" y="14"/>
                                </a:lnTo>
                                <a:lnTo>
                                  <a:pt x="58" y="8"/>
                                </a:lnTo>
                                <a:lnTo>
                                  <a:pt x="52" y="4"/>
                                </a:lnTo>
                                <a:lnTo>
                                  <a:pt x="46" y="2"/>
                                </a:lnTo>
                                <a:lnTo>
                                  <a:pt x="38" y="0"/>
                                </a:lnTo>
                                <a:lnTo>
                                  <a:pt x="32" y="0"/>
                                </a:lnTo>
                                <a:lnTo>
                                  <a:pt x="24" y="2"/>
                                </a:lnTo>
                                <a:lnTo>
                                  <a:pt x="18" y="6"/>
                                </a:lnTo>
                                <a:lnTo>
                                  <a:pt x="12" y="10"/>
                                </a:lnTo>
                                <a:lnTo>
                                  <a:pt x="8" y="16"/>
                                </a:lnTo>
                                <a:lnTo>
                                  <a:pt x="4" y="24"/>
                                </a:lnTo>
                                <a:lnTo>
                                  <a:pt x="0" y="30"/>
                                </a:lnTo>
                                <a:lnTo>
                                  <a:pt x="0" y="38"/>
                                </a:lnTo>
                                <a:lnTo>
                                  <a:pt x="0" y="46"/>
                                </a:lnTo>
                                <a:lnTo>
                                  <a:pt x="2" y="54"/>
                                </a:lnTo>
                                <a:lnTo>
                                  <a:pt x="4" y="62"/>
                                </a:lnTo>
                                <a:lnTo>
                                  <a:pt x="8" y="68"/>
                                </a:lnTo>
                                <a:lnTo>
                                  <a:pt x="12" y="74"/>
                                </a:lnTo>
                                <a:lnTo>
                                  <a:pt x="18" y="78"/>
                                </a:lnTo>
                                <a:lnTo>
                                  <a:pt x="26" y="80"/>
                                </a:lnTo>
                                <a:lnTo>
                                  <a:pt x="32" y="82"/>
                                </a:lnTo>
                                <a:lnTo>
                                  <a:pt x="40" y="82"/>
                                </a:lnTo>
                                <a:lnTo>
                                  <a:pt x="46" y="80"/>
                                </a:lnTo>
                                <a:lnTo>
                                  <a:pt x="54" y="76"/>
                                </a:lnTo>
                                <a:lnTo>
                                  <a:pt x="58" y="72"/>
                                </a:lnTo>
                                <a:lnTo>
                                  <a:pt x="64" y="66"/>
                                </a:lnTo>
                                <a:lnTo>
                                  <a:pt x="68" y="60"/>
                                </a:lnTo>
                                <a:lnTo>
                                  <a:pt x="70" y="52"/>
                                </a:lnTo>
                                <a:lnTo>
                                  <a:pt x="72" y="44"/>
                                </a:lnTo>
                                <a:lnTo>
                                  <a:pt x="72" y="36"/>
                                </a:lnTo>
                                <a:lnTo>
                                  <a:pt x="70" y="28"/>
                                </a:lnTo>
                                <a:lnTo>
                                  <a:pt x="66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06" name="Freeform 431"/>
                        <wps:cNvSpPr>
                          <a:spLocks/>
                        </wps:cNvSpPr>
                        <wps:spPr bwMode="auto">
                          <a:xfrm>
                            <a:off x="1000125" y="1762125"/>
                            <a:ext cx="114316" cy="126953"/>
                          </a:xfrm>
                          <a:custGeom>
                            <a:avLst/>
                            <a:gdLst>
                              <a:gd name="T0" fmla="*/ 66 w 72"/>
                              <a:gd name="T1" fmla="*/ 20 h 80"/>
                              <a:gd name="T2" fmla="*/ 64 w 72"/>
                              <a:gd name="T3" fmla="*/ 14 h 80"/>
                              <a:gd name="T4" fmla="*/ 58 w 72"/>
                              <a:gd name="T5" fmla="*/ 8 h 80"/>
                              <a:gd name="T6" fmla="*/ 52 w 72"/>
                              <a:gd name="T7" fmla="*/ 4 h 80"/>
                              <a:gd name="T8" fmla="*/ 47 w 72"/>
                              <a:gd name="T9" fmla="*/ 0 h 80"/>
                              <a:gd name="T10" fmla="*/ 39 w 72"/>
                              <a:gd name="T11" fmla="*/ 0 h 80"/>
                              <a:gd name="T12" fmla="*/ 31 w 72"/>
                              <a:gd name="T13" fmla="*/ 0 h 80"/>
                              <a:gd name="T14" fmla="*/ 25 w 72"/>
                              <a:gd name="T15" fmla="*/ 2 h 80"/>
                              <a:gd name="T16" fmla="*/ 18 w 72"/>
                              <a:gd name="T17" fmla="*/ 6 h 80"/>
                              <a:gd name="T18" fmla="*/ 12 w 72"/>
                              <a:gd name="T19" fmla="*/ 10 h 80"/>
                              <a:gd name="T20" fmla="*/ 8 w 72"/>
                              <a:gd name="T21" fmla="*/ 14 h 80"/>
                              <a:gd name="T22" fmla="*/ 4 w 72"/>
                              <a:gd name="T23" fmla="*/ 22 h 80"/>
                              <a:gd name="T24" fmla="*/ 2 w 72"/>
                              <a:gd name="T25" fmla="*/ 28 h 80"/>
                              <a:gd name="T26" fmla="*/ 0 w 72"/>
                              <a:gd name="T27" fmla="*/ 36 h 80"/>
                              <a:gd name="T28" fmla="*/ 0 w 72"/>
                              <a:gd name="T29" fmla="*/ 44 h 80"/>
                              <a:gd name="T30" fmla="*/ 2 w 72"/>
                              <a:gd name="T31" fmla="*/ 52 h 80"/>
                              <a:gd name="T32" fmla="*/ 4 w 72"/>
                              <a:gd name="T33" fmla="*/ 60 h 80"/>
                              <a:gd name="T34" fmla="*/ 8 w 72"/>
                              <a:gd name="T35" fmla="*/ 66 h 80"/>
                              <a:gd name="T36" fmla="*/ 12 w 72"/>
                              <a:gd name="T37" fmla="*/ 72 h 80"/>
                              <a:gd name="T38" fmla="*/ 20 w 72"/>
                              <a:gd name="T39" fmla="*/ 76 h 80"/>
                              <a:gd name="T40" fmla="*/ 27 w 72"/>
                              <a:gd name="T41" fmla="*/ 78 h 80"/>
                              <a:gd name="T42" fmla="*/ 33 w 72"/>
                              <a:gd name="T43" fmla="*/ 80 h 80"/>
                              <a:gd name="T44" fmla="*/ 41 w 72"/>
                              <a:gd name="T45" fmla="*/ 80 h 80"/>
                              <a:gd name="T46" fmla="*/ 49 w 72"/>
                              <a:gd name="T47" fmla="*/ 78 h 80"/>
                              <a:gd name="T48" fmla="*/ 54 w 72"/>
                              <a:gd name="T49" fmla="*/ 74 h 80"/>
                              <a:gd name="T50" fmla="*/ 58 w 72"/>
                              <a:gd name="T51" fmla="*/ 70 h 80"/>
                              <a:gd name="T52" fmla="*/ 64 w 72"/>
                              <a:gd name="T53" fmla="*/ 64 h 80"/>
                              <a:gd name="T54" fmla="*/ 68 w 72"/>
                              <a:gd name="T55" fmla="*/ 58 h 80"/>
                              <a:gd name="T56" fmla="*/ 70 w 72"/>
                              <a:gd name="T57" fmla="*/ 50 h 80"/>
                              <a:gd name="T58" fmla="*/ 72 w 72"/>
                              <a:gd name="T59" fmla="*/ 42 h 80"/>
                              <a:gd name="T60" fmla="*/ 72 w 72"/>
                              <a:gd name="T61" fmla="*/ 34 h 80"/>
                              <a:gd name="T62" fmla="*/ 70 w 72"/>
                              <a:gd name="T63" fmla="*/ 26 h 80"/>
                              <a:gd name="T64" fmla="*/ 66 w 72"/>
                              <a:gd name="T65" fmla="*/ 20 h 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2" h="80">
                                <a:moveTo>
                                  <a:pt x="66" y="20"/>
                                </a:moveTo>
                                <a:lnTo>
                                  <a:pt x="64" y="14"/>
                                </a:lnTo>
                                <a:lnTo>
                                  <a:pt x="58" y="8"/>
                                </a:lnTo>
                                <a:lnTo>
                                  <a:pt x="52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0"/>
                                </a:lnTo>
                                <a:lnTo>
                                  <a:pt x="31" y="0"/>
                                </a:lnTo>
                                <a:lnTo>
                                  <a:pt x="25" y="2"/>
                                </a:lnTo>
                                <a:lnTo>
                                  <a:pt x="18" y="6"/>
                                </a:lnTo>
                                <a:lnTo>
                                  <a:pt x="12" y="10"/>
                                </a:lnTo>
                                <a:lnTo>
                                  <a:pt x="8" y="14"/>
                                </a:lnTo>
                                <a:lnTo>
                                  <a:pt x="4" y="22"/>
                                </a:lnTo>
                                <a:lnTo>
                                  <a:pt x="2" y="28"/>
                                </a:lnTo>
                                <a:lnTo>
                                  <a:pt x="0" y="36"/>
                                </a:lnTo>
                                <a:lnTo>
                                  <a:pt x="0" y="44"/>
                                </a:lnTo>
                                <a:lnTo>
                                  <a:pt x="2" y="52"/>
                                </a:lnTo>
                                <a:lnTo>
                                  <a:pt x="4" y="60"/>
                                </a:lnTo>
                                <a:lnTo>
                                  <a:pt x="8" y="66"/>
                                </a:lnTo>
                                <a:lnTo>
                                  <a:pt x="12" y="72"/>
                                </a:lnTo>
                                <a:lnTo>
                                  <a:pt x="20" y="76"/>
                                </a:lnTo>
                                <a:lnTo>
                                  <a:pt x="27" y="78"/>
                                </a:lnTo>
                                <a:lnTo>
                                  <a:pt x="33" y="80"/>
                                </a:lnTo>
                                <a:lnTo>
                                  <a:pt x="41" y="80"/>
                                </a:lnTo>
                                <a:lnTo>
                                  <a:pt x="49" y="78"/>
                                </a:lnTo>
                                <a:lnTo>
                                  <a:pt x="54" y="74"/>
                                </a:lnTo>
                                <a:lnTo>
                                  <a:pt x="58" y="70"/>
                                </a:lnTo>
                                <a:lnTo>
                                  <a:pt x="64" y="64"/>
                                </a:lnTo>
                                <a:lnTo>
                                  <a:pt x="68" y="58"/>
                                </a:lnTo>
                                <a:lnTo>
                                  <a:pt x="70" y="50"/>
                                </a:lnTo>
                                <a:lnTo>
                                  <a:pt x="72" y="42"/>
                                </a:lnTo>
                                <a:lnTo>
                                  <a:pt x="72" y="34"/>
                                </a:lnTo>
                                <a:lnTo>
                                  <a:pt x="70" y="26"/>
                                </a:lnTo>
                                <a:lnTo>
                                  <a:pt x="66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07" name="Freeform 432"/>
                        <wps:cNvSpPr>
                          <a:spLocks/>
                        </wps:cNvSpPr>
                        <wps:spPr bwMode="auto">
                          <a:xfrm>
                            <a:off x="0" y="2171331"/>
                            <a:ext cx="1151082" cy="226929"/>
                          </a:xfrm>
                          <a:custGeom>
                            <a:avLst/>
                            <a:gdLst>
                              <a:gd name="T0" fmla="*/ 52 w 719"/>
                              <a:gd name="T1" fmla="*/ 65 h 143"/>
                              <a:gd name="T2" fmla="*/ 88 w 719"/>
                              <a:gd name="T3" fmla="*/ 57 h 143"/>
                              <a:gd name="T4" fmla="*/ 124 w 719"/>
                              <a:gd name="T5" fmla="*/ 50 h 143"/>
                              <a:gd name="T6" fmla="*/ 160 w 719"/>
                              <a:gd name="T7" fmla="*/ 46 h 143"/>
                              <a:gd name="T8" fmla="*/ 196 w 719"/>
                              <a:gd name="T9" fmla="*/ 44 h 143"/>
                              <a:gd name="T10" fmla="*/ 234 w 719"/>
                              <a:gd name="T11" fmla="*/ 42 h 143"/>
                              <a:gd name="T12" fmla="*/ 270 w 719"/>
                              <a:gd name="T13" fmla="*/ 42 h 143"/>
                              <a:gd name="T14" fmla="*/ 305 w 719"/>
                              <a:gd name="T15" fmla="*/ 44 h 143"/>
                              <a:gd name="T16" fmla="*/ 340 w 719"/>
                              <a:gd name="T17" fmla="*/ 46 h 143"/>
                              <a:gd name="T18" fmla="*/ 374 w 719"/>
                              <a:gd name="T19" fmla="*/ 50 h 143"/>
                              <a:gd name="T20" fmla="*/ 408 w 719"/>
                              <a:gd name="T21" fmla="*/ 53 h 143"/>
                              <a:gd name="T22" fmla="*/ 440 w 719"/>
                              <a:gd name="T23" fmla="*/ 59 h 143"/>
                              <a:gd name="T24" fmla="*/ 472 w 719"/>
                              <a:gd name="T25" fmla="*/ 65 h 143"/>
                              <a:gd name="T26" fmla="*/ 501 w 719"/>
                              <a:gd name="T27" fmla="*/ 73 h 143"/>
                              <a:gd name="T28" fmla="*/ 529 w 719"/>
                              <a:gd name="T29" fmla="*/ 79 h 143"/>
                              <a:gd name="T30" fmla="*/ 557 w 719"/>
                              <a:gd name="T31" fmla="*/ 87 h 143"/>
                              <a:gd name="T32" fmla="*/ 583 w 719"/>
                              <a:gd name="T33" fmla="*/ 95 h 143"/>
                              <a:gd name="T34" fmla="*/ 608 w 719"/>
                              <a:gd name="T35" fmla="*/ 101 h 143"/>
                              <a:gd name="T36" fmla="*/ 630 w 719"/>
                              <a:gd name="T37" fmla="*/ 109 h 143"/>
                              <a:gd name="T38" fmla="*/ 650 w 719"/>
                              <a:gd name="T39" fmla="*/ 115 h 143"/>
                              <a:gd name="T40" fmla="*/ 668 w 719"/>
                              <a:gd name="T41" fmla="*/ 121 h 143"/>
                              <a:gd name="T42" fmla="*/ 681 w 719"/>
                              <a:gd name="T43" fmla="*/ 127 h 143"/>
                              <a:gd name="T44" fmla="*/ 695 w 719"/>
                              <a:gd name="T45" fmla="*/ 133 h 143"/>
                              <a:gd name="T46" fmla="*/ 705 w 719"/>
                              <a:gd name="T47" fmla="*/ 137 h 143"/>
                              <a:gd name="T48" fmla="*/ 713 w 719"/>
                              <a:gd name="T49" fmla="*/ 139 h 143"/>
                              <a:gd name="T50" fmla="*/ 717 w 719"/>
                              <a:gd name="T51" fmla="*/ 141 h 143"/>
                              <a:gd name="T52" fmla="*/ 719 w 719"/>
                              <a:gd name="T53" fmla="*/ 143 h 143"/>
                              <a:gd name="T54" fmla="*/ 691 w 719"/>
                              <a:gd name="T55" fmla="*/ 121 h 143"/>
                              <a:gd name="T56" fmla="*/ 662 w 719"/>
                              <a:gd name="T57" fmla="*/ 101 h 143"/>
                              <a:gd name="T58" fmla="*/ 630 w 719"/>
                              <a:gd name="T59" fmla="*/ 85 h 143"/>
                              <a:gd name="T60" fmla="*/ 599 w 719"/>
                              <a:gd name="T61" fmla="*/ 69 h 143"/>
                              <a:gd name="T62" fmla="*/ 567 w 719"/>
                              <a:gd name="T63" fmla="*/ 55 h 143"/>
                              <a:gd name="T64" fmla="*/ 535 w 719"/>
                              <a:gd name="T65" fmla="*/ 44 h 143"/>
                              <a:gd name="T66" fmla="*/ 503 w 719"/>
                              <a:gd name="T67" fmla="*/ 34 h 143"/>
                              <a:gd name="T68" fmla="*/ 472 w 719"/>
                              <a:gd name="T69" fmla="*/ 26 h 143"/>
                              <a:gd name="T70" fmla="*/ 440 w 719"/>
                              <a:gd name="T71" fmla="*/ 18 h 143"/>
                              <a:gd name="T72" fmla="*/ 406 w 719"/>
                              <a:gd name="T73" fmla="*/ 12 h 143"/>
                              <a:gd name="T74" fmla="*/ 376 w 719"/>
                              <a:gd name="T75" fmla="*/ 6 h 143"/>
                              <a:gd name="T76" fmla="*/ 342 w 719"/>
                              <a:gd name="T77" fmla="*/ 4 h 143"/>
                              <a:gd name="T78" fmla="*/ 311 w 719"/>
                              <a:gd name="T79" fmla="*/ 0 h 143"/>
                              <a:gd name="T80" fmla="*/ 280 w 719"/>
                              <a:gd name="T81" fmla="*/ 0 h 143"/>
                              <a:gd name="T82" fmla="*/ 250 w 719"/>
                              <a:gd name="T83" fmla="*/ 0 h 143"/>
                              <a:gd name="T84" fmla="*/ 218 w 719"/>
                              <a:gd name="T85" fmla="*/ 0 h 143"/>
                              <a:gd name="T86" fmla="*/ 190 w 719"/>
                              <a:gd name="T87" fmla="*/ 0 h 143"/>
                              <a:gd name="T88" fmla="*/ 160 w 719"/>
                              <a:gd name="T89" fmla="*/ 2 h 143"/>
                              <a:gd name="T90" fmla="*/ 134 w 719"/>
                              <a:gd name="T91" fmla="*/ 6 h 143"/>
                              <a:gd name="T92" fmla="*/ 106 w 719"/>
                              <a:gd name="T93" fmla="*/ 8 h 143"/>
                              <a:gd name="T94" fmla="*/ 81 w 719"/>
                              <a:gd name="T95" fmla="*/ 12 h 143"/>
                              <a:gd name="T96" fmla="*/ 57 w 719"/>
                              <a:gd name="T97" fmla="*/ 16 h 143"/>
                              <a:gd name="T98" fmla="*/ 34 w 719"/>
                              <a:gd name="T99" fmla="*/ 22 h 143"/>
                              <a:gd name="T100" fmla="*/ 12 w 719"/>
                              <a:gd name="T101" fmla="*/ 26 h 143"/>
                              <a:gd name="T102" fmla="*/ 0 w 719"/>
                              <a:gd name="T103" fmla="*/ 30 h 143"/>
                              <a:gd name="T104" fmla="*/ 0 w 719"/>
                              <a:gd name="T105" fmla="*/ 81 h 143"/>
                              <a:gd name="T106" fmla="*/ 16 w 719"/>
                              <a:gd name="T107" fmla="*/ 75 h 143"/>
                              <a:gd name="T108" fmla="*/ 52 w 719"/>
                              <a:gd name="T109" fmla="*/ 65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719" h="143">
                                <a:moveTo>
                                  <a:pt x="52" y="65"/>
                                </a:moveTo>
                                <a:lnTo>
                                  <a:pt x="88" y="57"/>
                                </a:lnTo>
                                <a:lnTo>
                                  <a:pt x="124" y="50"/>
                                </a:lnTo>
                                <a:lnTo>
                                  <a:pt x="160" y="46"/>
                                </a:lnTo>
                                <a:lnTo>
                                  <a:pt x="196" y="44"/>
                                </a:lnTo>
                                <a:lnTo>
                                  <a:pt x="234" y="42"/>
                                </a:lnTo>
                                <a:lnTo>
                                  <a:pt x="270" y="42"/>
                                </a:lnTo>
                                <a:lnTo>
                                  <a:pt x="305" y="44"/>
                                </a:lnTo>
                                <a:lnTo>
                                  <a:pt x="340" y="46"/>
                                </a:lnTo>
                                <a:lnTo>
                                  <a:pt x="374" y="50"/>
                                </a:lnTo>
                                <a:lnTo>
                                  <a:pt x="408" y="53"/>
                                </a:lnTo>
                                <a:lnTo>
                                  <a:pt x="440" y="59"/>
                                </a:lnTo>
                                <a:lnTo>
                                  <a:pt x="472" y="65"/>
                                </a:lnTo>
                                <a:lnTo>
                                  <a:pt x="501" y="73"/>
                                </a:lnTo>
                                <a:lnTo>
                                  <a:pt x="529" y="79"/>
                                </a:lnTo>
                                <a:lnTo>
                                  <a:pt x="557" y="87"/>
                                </a:lnTo>
                                <a:lnTo>
                                  <a:pt x="583" y="95"/>
                                </a:lnTo>
                                <a:lnTo>
                                  <a:pt x="608" y="101"/>
                                </a:lnTo>
                                <a:lnTo>
                                  <a:pt x="630" y="109"/>
                                </a:lnTo>
                                <a:lnTo>
                                  <a:pt x="650" y="115"/>
                                </a:lnTo>
                                <a:lnTo>
                                  <a:pt x="668" y="121"/>
                                </a:lnTo>
                                <a:lnTo>
                                  <a:pt x="681" y="127"/>
                                </a:lnTo>
                                <a:lnTo>
                                  <a:pt x="695" y="133"/>
                                </a:lnTo>
                                <a:lnTo>
                                  <a:pt x="705" y="137"/>
                                </a:lnTo>
                                <a:lnTo>
                                  <a:pt x="713" y="139"/>
                                </a:lnTo>
                                <a:lnTo>
                                  <a:pt x="717" y="141"/>
                                </a:lnTo>
                                <a:lnTo>
                                  <a:pt x="719" y="143"/>
                                </a:lnTo>
                                <a:lnTo>
                                  <a:pt x="691" y="121"/>
                                </a:lnTo>
                                <a:lnTo>
                                  <a:pt x="662" y="101"/>
                                </a:lnTo>
                                <a:lnTo>
                                  <a:pt x="630" y="85"/>
                                </a:lnTo>
                                <a:lnTo>
                                  <a:pt x="599" y="69"/>
                                </a:lnTo>
                                <a:lnTo>
                                  <a:pt x="567" y="55"/>
                                </a:lnTo>
                                <a:lnTo>
                                  <a:pt x="535" y="44"/>
                                </a:lnTo>
                                <a:lnTo>
                                  <a:pt x="503" y="34"/>
                                </a:lnTo>
                                <a:lnTo>
                                  <a:pt x="472" y="26"/>
                                </a:lnTo>
                                <a:lnTo>
                                  <a:pt x="440" y="18"/>
                                </a:lnTo>
                                <a:lnTo>
                                  <a:pt x="406" y="12"/>
                                </a:lnTo>
                                <a:lnTo>
                                  <a:pt x="376" y="6"/>
                                </a:lnTo>
                                <a:lnTo>
                                  <a:pt x="342" y="4"/>
                                </a:lnTo>
                                <a:lnTo>
                                  <a:pt x="311" y="0"/>
                                </a:lnTo>
                                <a:lnTo>
                                  <a:pt x="280" y="0"/>
                                </a:lnTo>
                                <a:lnTo>
                                  <a:pt x="250" y="0"/>
                                </a:lnTo>
                                <a:lnTo>
                                  <a:pt x="218" y="0"/>
                                </a:lnTo>
                                <a:lnTo>
                                  <a:pt x="190" y="0"/>
                                </a:lnTo>
                                <a:lnTo>
                                  <a:pt x="160" y="2"/>
                                </a:lnTo>
                                <a:lnTo>
                                  <a:pt x="134" y="6"/>
                                </a:lnTo>
                                <a:lnTo>
                                  <a:pt x="106" y="8"/>
                                </a:lnTo>
                                <a:lnTo>
                                  <a:pt x="81" y="12"/>
                                </a:lnTo>
                                <a:lnTo>
                                  <a:pt x="57" y="16"/>
                                </a:lnTo>
                                <a:lnTo>
                                  <a:pt x="34" y="22"/>
                                </a:lnTo>
                                <a:lnTo>
                                  <a:pt x="12" y="26"/>
                                </a:lnTo>
                                <a:lnTo>
                                  <a:pt x="0" y="30"/>
                                </a:lnTo>
                                <a:lnTo>
                                  <a:pt x="0" y="81"/>
                                </a:lnTo>
                                <a:lnTo>
                                  <a:pt x="16" y="75"/>
                                </a:lnTo>
                                <a:lnTo>
                                  <a:pt x="52" y="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08" name="Freeform 433"/>
                        <wps:cNvSpPr>
                          <a:spLocks/>
                        </wps:cNvSpPr>
                        <wps:spPr bwMode="auto">
                          <a:xfrm>
                            <a:off x="1009650" y="1514475"/>
                            <a:ext cx="17465" cy="19043"/>
                          </a:xfrm>
                          <a:custGeom>
                            <a:avLst/>
                            <a:gdLst>
                              <a:gd name="T0" fmla="*/ 9 w 11"/>
                              <a:gd name="T1" fmla="*/ 0 h 12"/>
                              <a:gd name="T2" fmla="*/ 5 w 11"/>
                              <a:gd name="T3" fmla="*/ 0 h 12"/>
                              <a:gd name="T4" fmla="*/ 2 w 11"/>
                              <a:gd name="T5" fmla="*/ 0 h 12"/>
                              <a:gd name="T6" fmla="*/ 0 w 11"/>
                              <a:gd name="T7" fmla="*/ 2 h 12"/>
                              <a:gd name="T8" fmla="*/ 0 w 11"/>
                              <a:gd name="T9" fmla="*/ 4 h 12"/>
                              <a:gd name="T10" fmla="*/ 0 w 11"/>
                              <a:gd name="T11" fmla="*/ 6 h 12"/>
                              <a:gd name="T12" fmla="*/ 0 w 11"/>
                              <a:gd name="T13" fmla="*/ 8 h 12"/>
                              <a:gd name="T14" fmla="*/ 0 w 11"/>
                              <a:gd name="T15" fmla="*/ 10 h 12"/>
                              <a:gd name="T16" fmla="*/ 2 w 11"/>
                              <a:gd name="T17" fmla="*/ 12 h 12"/>
                              <a:gd name="T18" fmla="*/ 5 w 11"/>
                              <a:gd name="T19" fmla="*/ 12 h 12"/>
                              <a:gd name="T20" fmla="*/ 9 w 11"/>
                              <a:gd name="T21" fmla="*/ 12 h 12"/>
                              <a:gd name="T22" fmla="*/ 11 w 11"/>
                              <a:gd name="T23" fmla="*/ 10 h 12"/>
                              <a:gd name="T24" fmla="*/ 11 w 11"/>
                              <a:gd name="T25" fmla="*/ 8 h 12"/>
                              <a:gd name="T26" fmla="*/ 11 w 11"/>
                              <a:gd name="T27" fmla="*/ 6 h 12"/>
                              <a:gd name="T28" fmla="*/ 11 w 11"/>
                              <a:gd name="T29" fmla="*/ 4 h 12"/>
                              <a:gd name="T30" fmla="*/ 11 w 11"/>
                              <a:gd name="T31" fmla="*/ 2 h 12"/>
                              <a:gd name="T32" fmla="*/ 9 w 11"/>
                              <a:gd name="T33" fmla="*/ 0 h 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1" h="12">
                                <a:moveTo>
                                  <a:pt x="9" y="0"/>
                                </a:moveTo>
                                <a:lnTo>
                                  <a:pt x="5" y="0"/>
                                </a:lnTo>
                                <a:lnTo>
                                  <a:pt x="2" y="0"/>
                                </a:lnTo>
                                <a:lnTo>
                                  <a:pt x="0" y="2"/>
                                </a:lnTo>
                                <a:lnTo>
                                  <a:pt x="0" y="4"/>
                                </a:lnTo>
                                <a:lnTo>
                                  <a:pt x="0" y="6"/>
                                </a:lnTo>
                                <a:lnTo>
                                  <a:pt x="0" y="8"/>
                                </a:lnTo>
                                <a:lnTo>
                                  <a:pt x="0" y="10"/>
                                </a:lnTo>
                                <a:lnTo>
                                  <a:pt x="2" y="12"/>
                                </a:lnTo>
                                <a:lnTo>
                                  <a:pt x="5" y="12"/>
                                </a:lnTo>
                                <a:lnTo>
                                  <a:pt x="9" y="12"/>
                                </a:lnTo>
                                <a:lnTo>
                                  <a:pt x="11" y="10"/>
                                </a:lnTo>
                                <a:lnTo>
                                  <a:pt x="11" y="8"/>
                                </a:lnTo>
                                <a:lnTo>
                                  <a:pt x="11" y="6"/>
                                </a:lnTo>
                                <a:lnTo>
                                  <a:pt x="11" y="4"/>
                                </a:lnTo>
                                <a:lnTo>
                                  <a:pt x="11" y="2"/>
                                </a:lnTo>
                                <a:lnTo>
                                  <a:pt x="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09" name="Freeform 434"/>
                        <wps:cNvSpPr>
                          <a:spLocks/>
                        </wps:cNvSpPr>
                        <wps:spPr bwMode="auto">
                          <a:xfrm>
                            <a:off x="876300" y="1171575"/>
                            <a:ext cx="47632" cy="49194"/>
                          </a:xfrm>
                          <a:custGeom>
                            <a:avLst/>
                            <a:gdLst>
                              <a:gd name="T0" fmla="*/ 26 w 30"/>
                              <a:gd name="T1" fmla="*/ 6 h 31"/>
                              <a:gd name="T2" fmla="*/ 20 w 30"/>
                              <a:gd name="T3" fmla="*/ 2 h 31"/>
                              <a:gd name="T4" fmla="*/ 14 w 30"/>
                              <a:gd name="T5" fmla="*/ 0 h 31"/>
                              <a:gd name="T6" fmla="*/ 9 w 30"/>
                              <a:gd name="T7" fmla="*/ 2 h 31"/>
                              <a:gd name="T8" fmla="*/ 5 w 30"/>
                              <a:gd name="T9" fmla="*/ 6 h 31"/>
                              <a:gd name="T10" fmla="*/ 3 w 30"/>
                              <a:gd name="T11" fmla="*/ 9 h 31"/>
                              <a:gd name="T12" fmla="*/ 0 w 30"/>
                              <a:gd name="T13" fmla="*/ 15 h 31"/>
                              <a:gd name="T14" fmla="*/ 3 w 30"/>
                              <a:gd name="T15" fmla="*/ 21 h 31"/>
                              <a:gd name="T16" fmla="*/ 5 w 30"/>
                              <a:gd name="T17" fmla="*/ 27 h 31"/>
                              <a:gd name="T18" fmla="*/ 9 w 30"/>
                              <a:gd name="T19" fmla="*/ 31 h 31"/>
                              <a:gd name="T20" fmla="*/ 14 w 30"/>
                              <a:gd name="T21" fmla="*/ 31 h 31"/>
                              <a:gd name="T22" fmla="*/ 20 w 30"/>
                              <a:gd name="T23" fmla="*/ 31 h 31"/>
                              <a:gd name="T24" fmla="*/ 26 w 30"/>
                              <a:gd name="T25" fmla="*/ 27 h 31"/>
                              <a:gd name="T26" fmla="*/ 28 w 30"/>
                              <a:gd name="T27" fmla="*/ 21 h 31"/>
                              <a:gd name="T28" fmla="*/ 30 w 30"/>
                              <a:gd name="T29" fmla="*/ 15 h 31"/>
                              <a:gd name="T30" fmla="*/ 28 w 30"/>
                              <a:gd name="T31" fmla="*/ 9 h 31"/>
                              <a:gd name="T32" fmla="*/ 26 w 30"/>
                              <a:gd name="T33" fmla="*/ 6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0" h="31">
                                <a:moveTo>
                                  <a:pt x="26" y="6"/>
                                </a:moveTo>
                                <a:lnTo>
                                  <a:pt x="20" y="2"/>
                                </a:lnTo>
                                <a:lnTo>
                                  <a:pt x="14" y="0"/>
                                </a:lnTo>
                                <a:lnTo>
                                  <a:pt x="9" y="2"/>
                                </a:lnTo>
                                <a:lnTo>
                                  <a:pt x="5" y="6"/>
                                </a:lnTo>
                                <a:lnTo>
                                  <a:pt x="3" y="9"/>
                                </a:lnTo>
                                <a:lnTo>
                                  <a:pt x="0" y="15"/>
                                </a:lnTo>
                                <a:lnTo>
                                  <a:pt x="3" y="21"/>
                                </a:lnTo>
                                <a:lnTo>
                                  <a:pt x="5" y="27"/>
                                </a:lnTo>
                                <a:lnTo>
                                  <a:pt x="9" y="31"/>
                                </a:lnTo>
                                <a:lnTo>
                                  <a:pt x="14" y="31"/>
                                </a:lnTo>
                                <a:lnTo>
                                  <a:pt x="20" y="31"/>
                                </a:lnTo>
                                <a:lnTo>
                                  <a:pt x="26" y="27"/>
                                </a:lnTo>
                                <a:lnTo>
                                  <a:pt x="28" y="21"/>
                                </a:lnTo>
                                <a:lnTo>
                                  <a:pt x="30" y="15"/>
                                </a:lnTo>
                                <a:lnTo>
                                  <a:pt x="28" y="9"/>
                                </a:lnTo>
                                <a:lnTo>
                                  <a:pt x="26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10" name="Freeform 435"/>
                        <wps:cNvSpPr>
                          <a:spLocks/>
                        </wps:cNvSpPr>
                        <wps:spPr bwMode="auto">
                          <a:xfrm>
                            <a:off x="533400" y="1304925"/>
                            <a:ext cx="44456" cy="47607"/>
                          </a:xfrm>
                          <a:custGeom>
                            <a:avLst/>
                            <a:gdLst>
                              <a:gd name="T0" fmla="*/ 24 w 28"/>
                              <a:gd name="T1" fmla="*/ 4 h 30"/>
                              <a:gd name="T2" fmla="*/ 20 w 28"/>
                              <a:gd name="T3" fmla="*/ 0 h 30"/>
                              <a:gd name="T4" fmla="*/ 14 w 28"/>
                              <a:gd name="T5" fmla="*/ 0 h 30"/>
                              <a:gd name="T6" fmla="*/ 8 w 28"/>
                              <a:gd name="T7" fmla="*/ 0 h 30"/>
                              <a:gd name="T8" fmla="*/ 4 w 28"/>
                              <a:gd name="T9" fmla="*/ 4 h 30"/>
                              <a:gd name="T10" fmla="*/ 0 w 28"/>
                              <a:gd name="T11" fmla="*/ 8 h 30"/>
                              <a:gd name="T12" fmla="*/ 0 w 28"/>
                              <a:gd name="T13" fmla="*/ 16 h 30"/>
                              <a:gd name="T14" fmla="*/ 0 w 28"/>
                              <a:gd name="T15" fmla="*/ 22 h 30"/>
                              <a:gd name="T16" fmla="*/ 4 w 28"/>
                              <a:gd name="T17" fmla="*/ 26 h 30"/>
                              <a:gd name="T18" fmla="*/ 8 w 28"/>
                              <a:gd name="T19" fmla="*/ 30 h 30"/>
                              <a:gd name="T20" fmla="*/ 14 w 28"/>
                              <a:gd name="T21" fmla="*/ 30 h 30"/>
                              <a:gd name="T22" fmla="*/ 20 w 28"/>
                              <a:gd name="T23" fmla="*/ 30 h 30"/>
                              <a:gd name="T24" fmla="*/ 24 w 28"/>
                              <a:gd name="T25" fmla="*/ 26 h 30"/>
                              <a:gd name="T26" fmla="*/ 26 w 28"/>
                              <a:gd name="T27" fmla="*/ 22 h 30"/>
                              <a:gd name="T28" fmla="*/ 28 w 28"/>
                              <a:gd name="T29" fmla="*/ 16 h 30"/>
                              <a:gd name="T30" fmla="*/ 26 w 28"/>
                              <a:gd name="T31" fmla="*/ 8 h 30"/>
                              <a:gd name="T32" fmla="*/ 24 w 28"/>
                              <a:gd name="T33" fmla="*/ 4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8" h="30">
                                <a:moveTo>
                                  <a:pt x="24" y="4"/>
                                </a:moveTo>
                                <a:lnTo>
                                  <a:pt x="20" y="0"/>
                                </a:lnTo>
                                <a:lnTo>
                                  <a:pt x="14" y="0"/>
                                </a:lnTo>
                                <a:lnTo>
                                  <a:pt x="8" y="0"/>
                                </a:lnTo>
                                <a:lnTo>
                                  <a:pt x="4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6"/>
                                </a:lnTo>
                                <a:lnTo>
                                  <a:pt x="0" y="22"/>
                                </a:lnTo>
                                <a:lnTo>
                                  <a:pt x="4" y="26"/>
                                </a:lnTo>
                                <a:lnTo>
                                  <a:pt x="8" y="30"/>
                                </a:lnTo>
                                <a:lnTo>
                                  <a:pt x="14" y="30"/>
                                </a:lnTo>
                                <a:lnTo>
                                  <a:pt x="20" y="30"/>
                                </a:lnTo>
                                <a:lnTo>
                                  <a:pt x="24" y="26"/>
                                </a:lnTo>
                                <a:lnTo>
                                  <a:pt x="26" y="22"/>
                                </a:lnTo>
                                <a:lnTo>
                                  <a:pt x="28" y="16"/>
                                </a:lnTo>
                                <a:lnTo>
                                  <a:pt x="26" y="8"/>
                                </a:lnTo>
                                <a:lnTo>
                                  <a:pt x="24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11" name="Freeform 436"/>
                        <wps:cNvSpPr>
                          <a:spLocks/>
                        </wps:cNvSpPr>
                        <wps:spPr bwMode="auto">
                          <a:xfrm>
                            <a:off x="1162050" y="1647825"/>
                            <a:ext cx="69860" cy="77759"/>
                          </a:xfrm>
                          <a:custGeom>
                            <a:avLst/>
                            <a:gdLst>
                              <a:gd name="T0" fmla="*/ 38 w 44"/>
                              <a:gd name="T1" fmla="*/ 8 h 49"/>
                              <a:gd name="T2" fmla="*/ 32 w 44"/>
                              <a:gd name="T3" fmla="*/ 2 h 49"/>
                              <a:gd name="T4" fmla="*/ 22 w 44"/>
                              <a:gd name="T5" fmla="*/ 0 h 49"/>
                              <a:gd name="T6" fmla="*/ 14 w 44"/>
                              <a:gd name="T7" fmla="*/ 2 h 49"/>
                              <a:gd name="T8" fmla="*/ 8 w 44"/>
                              <a:gd name="T9" fmla="*/ 8 h 49"/>
                              <a:gd name="T10" fmla="*/ 2 w 44"/>
                              <a:gd name="T11" fmla="*/ 16 h 49"/>
                              <a:gd name="T12" fmla="*/ 0 w 44"/>
                              <a:gd name="T13" fmla="*/ 26 h 49"/>
                              <a:gd name="T14" fmla="*/ 2 w 44"/>
                              <a:gd name="T15" fmla="*/ 34 h 49"/>
                              <a:gd name="T16" fmla="*/ 8 w 44"/>
                              <a:gd name="T17" fmla="*/ 42 h 49"/>
                              <a:gd name="T18" fmla="*/ 14 w 44"/>
                              <a:gd name="T19" fmla="*/ 47 h 49"/>
                              <a:gd name="T20" fmla="*/ 22 w 44"/>
                              <a:gd name="T21" fmla="*/ 49 h 49"/>
                              <a:gd name="T22" fmla="*/ 32 w 44"/>
                              <a:gd name="T23" fmla="*/ 47 h 49"/>
                              <a:gd name="T24" fmla="*/ 38 w 44"/>
                              <a:gd name="T25" fmla="*/ 42 h 49"/>
                              <a:gd name="T26" fmla="*/ 42 w 44"/>
                              <a:gd name="T27" fmla="*/ 34 h 49"/>
                              <a:gd name="T28" fmla="*/ 44 w 44"/>
                              <a:gd name="T29" fmla="*/ 26 h 49"/>
                              <a:gd name="T30" fmla="*/ 42 w 44"/>
                              <a:gd name="T31" fmla="*/ 16 h 49"/>
                              <a:gd name="T32" fmla="*/ 38 w 44"/>
                              <a:gd name="T33" fmla="*/ 8 h 4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44" h="49">
                                <a:moveTo>
                                  <a:pt x="38" y="8"/>
                                </a:moveTo>
                                <a:lnTo>
                                  <a:pt x="32" y="2"/>
                                </a:lnTo>
                                <a:lnTo>
                                  <a:pt x="22" y="0"/>
                                </a:lnTo>
                                <a:lnTo>
                                  <a:pt x="14" y="2"/>
                                </a:lnTo>
                                <a:lnTo>
                                  <a:pt x="8" y="8"/>
                                </a:lnTo>
                                <a:lnTo>
                                  <a:pt x="2" y="16"/>
                                </a:lnTo>
                                <a:lnTo>
                                  <a:pt x="0" y="26"/>
                                </a:lnTo>
                                <a:lnTo>
                                  <a:pt x="2" y="34"/>
                                </a:lnTo>
                                <a:lnTo>
                                  <a:pt x="8" y="42"/>
                                </a:lnTo>
                                <a:lnTo>
                                  <a:pt x="14" y="47"/>
                                </a:lnTo>
                                <a:lnTo>
                                  <a:pt x="22" y="49"/>
                                </a:lnTo>
                                <a:lnTo>
                                  <a:pt x="32" y="47"/>
                                </a:lnTo>
                                <a:lnTo>
                                  <a:pt x="38" y="42"/>
                                </a:lnTo>
                                <a:lnTo>
                                  <a:pt x="42" y="34"/>
                                </a:lnTo>
                                <a:lnTo>
                                  <a:pt x="44" y="26"/>
                                </a:lnTo>
                                <a:lnTo>
                                  <a:pt x="42" y="16"/>
                                </a:lnTo>
                                <a:lnTo>
                                  <a:pt x="38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12" name="Freeform 437"/>
                        <wps:cNvSpPr>
                          <a:spLocks/>
                        </wps:cNvSpPr>
                        <wps:spPr bwMode="auto">
                          <a:xfrm>
                            <a:off x="1409700" y="1400175"/>
                            <a:ext cx="57158" cy="60303"/>
                          </a:xfrm>
                          <a:custGeom>
                            <a:avLst/>
                            <a:gdLst>
                              <a:gd name="T0" fmla="*/ 32 w 36"/>
                              <a:gd name="T1" fmla="*/ 4 h 38"/>
                              <a:gd name="T2" fmla="*/ 26 w 36"/>
                              <a:gd name="T3" fmla="*/ 0 h 38"/>
                              <a:gd name="T4" fmla="*/ 18 w 36"/>
                              <a:gd name="T5" fmla="*/ 0 h 38"/>
                              <a:gd name="T6" fmla="*/ 12 w 36"/>
                              <a:gd name="T7" fmla="*/ 0 h 38"/>
                              <a:gd name="T8" fmla="*/ 6 w 36"/>
                              <a:gd name="T9" fmla="*/ 4 h 38"/>
                              <a:gd name="T10" fmla="*/ 2 w 36"/>
                              <a:gd name="T11" fmla="*/ 12 h 38"/>
                              <a:gd name="T12" fmla="*/ 0 w 36"/>
                              <a:gd name="T13" fmla="*/ 18 h 38"/>
                              <a:gd name="T14" fmla="*/ 2 w 36"/>
                              <a:gd name="T15" fmla="*/ 26 h 38"/>
                              <a:gd name="T16" fmla="*/ 6 w 36"/>
                              <a:gd name="T17" fmla="*/ 32 h 38"/>
                              <a:gd name="T18" fmla="*/ 12 w 36"/>
                              <a:gd name="T19" fmla="*/ 36 h 38"/>
                              <a:gd name="T20" fmla="*/ 18 w 36"/>
                              <a:gd name="T21" fmla="*/ 38 h 38"/>
                              <a:gd name="T22" fmla="*/ 26 w 36"/>
                              <a:gd name="T23" fmla="*/ 36 h 38"/>
                              <a:gd name="T24" fmla="*/ 32 w 36"/>
                              <a:gd name="T25" fmla="*/ 32 h 38"/>
                              <a:gd name="T26" fmla="*/ 36 w 36"/>
                              <a:gd name="T27" fmla="*/ 26 h 38"/>
                              <a:gd name="T28" fmla="*/ 36 w 36"/>
                              <a:gd name="T29" fmla="*/ 18 h 38"/>
                              <a:gd name="T30" fmla="*/ 36 w 36"/>
                              <a:gd name="T31" fmla="*/ 12 h 38"/>
                              <a:gd name="T32" fmla="*/ 32 w 36"/>
                              <a:gd name="T33" fmla="*/ 4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32" y="4"/>
                                </a:moveTo>
                                <a:lnTo>
                                  <a:pt x="26" y="0"/>
                                </a:lnTo>
                                <a:lnTo>
                                  <a:pt x="18" y="0"/>
                                </a:lnTo>
                                <a:lnTo>
                                  <a:pt x="12" y="0"/>
                                </a:lnTo>
                                <a:lnTo>
                                  <a:pt x="6" y="4"/>
                                </a:lnTo>
                                <a:lnTo>
                                  <a:pt x="2" y="12"/>
                                </a:lnTo>
                                <a:lnTo>
                                  <a:pt x="0" y="18"/>
                                </a:lnTo>
                                <a:lnTo>
                                  <a:pt x="2" y="26"/>
                                </a:lnTo>
                                <a:lnTo>
                                  <a:pt x="6" y="32"/>
                                </a:lnTo>
                                <a:lnTo>
                                  <a:pt x="12" y="36"/>
                                </a:lnTo>
                                <a:lnTo>
                                  <a:pt x="18" y="38"/>
                                </a:lnTo>
                                <a:lnTo>
                                  <a:pt x="26" y="36"/>
                                </a:lnTo>
                                <a:lnTo>
                                  <a:pt x="32" y="32"/>
                                </a:lnTo>
                                <a:lnTo>
                                  <a:pt x="36" y="26"/>
                                </a:lnTo>
                                <a:lnTo>
                                  <a:pt x="36" y="18"/>
                                </a:lnTo>
                                <a:lnTo>
                                  <a:pt x="36" y="12"/>
                                </a:lnTo>
                                <a:lnTo>
                                  <a:pt x="3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13" name="Freeform 438"/>
                        <wps:cNvSpPr>
                          <a:spLocks/>
                        </wps:cNvSpPr>
                        <wps:spPr bwMode="auto">
                          <a:xfrm>
                            <a:off x="1238250" y="1238250"/>
                            <a:ext cx="41281" cy="44434"/>
                          </a:xfrm>
                          <a:custGeom>
                            <a:avLst/>
                            <a:gdLst>
                              <a:gd name="T0" fmla="*/ 22 w 26"/>
                              <a:gd name="T1" fmla="*/ 4 h 28"/>
                              <a:gd name="T2" fmla="*/ 18 w 26"/>
                              <a:gd name="T3" fmla="*/ 0 h 28"/>
                              <a:gd name="T4" fmla="*/ 12 w 26"/>
                              <a:gd name="T5" fmla="*/ 0 h 28"/>
                              <a:gd name="T6" fmla="*/ 8 w 26"/>
                              <a:gd name="T7" fmla="*/ 0 h 28"/>
                              <a:gd name="T8" fmla="*/ 4 w 26"/>
                              <a:gd name="T9" fmla="*/ 4 h 28"/>
                              <a:gd name="T10" fmla="*/ 2 w 26"/>
                              <a:gd name="T11" fmla="*/ 8 h 28"/>
                              <a:gd name="T12" fmla="*/ 0 w 26"/>
                              <a:gd name="T13" fmla="*/ 14 h 28"/>
                              <a:gd name="T14" fmla="*/ 2 w 26"/>
                              <a:gd name="T15" fmla="*/ 20 h 28"/>
                              <a:gd name="T16" fmla="*/ 4 w 26"/>
                              <a:gd name="T17" fmla="*/ 24 h 28"/>
                              <a:gd name="T18" fmla="*/ 8 w 26"/>
                              <a:gd name="T19" fmla="*/ 26 h 28"/>
                              <a:gd name="T20" fmla="*/ 12 w 26"/>
                              <a:gd name="T21" fmla="*/ 28 h 28"/>
                              <a:gd name="T22" fmla="*/ 18 w 26"/>
                              <a:gd name="T23" fmla="*/ 26 h 28"/>
                              <a:gd name="T24" fmla="*/ 22 w 26"/>
                              <a:gd name="T25" fmla="*/ 24 h 28"/>
                              <a:gd name="T26" fmla="*/ 24 w 26"/>
                              <a:gd name="T27" fmla="*/ 20 h 28"/>
                              <a:gd name="T28" fmla="*/ 26 w 26"/>
                              <a:gd name="T29" fmla="*/ 14 h 28"/>
                              <a:gd name="T30" fmla="*/ 24 w 26"/>
                              <a:gd name="T31" fmla="*/ 8 h 28"/>
                              <a:gd name="T32" fmla="*/ 22 w 26"/>
                              <a:gd name="T33" fmla="*/ 4 h 2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6" h="28">
                                <a:moveTo>
                                  <a:pt x="22" y="4"/>
                                </a:moveTo>
                                <a:lnTo>
                                  <a:pt x="18" y="0"/>
                                </a:lnTo>
                                <a:lnTo>
                                  <a:pt x="12" y="0"/>
                                </a:lnTo>
                                <a:lnTo>
                                  <a:pt x="8" y="0"/>
                                </a:lnTo>
                                <a:lnTo>
                                  <a:pt x="4" y="4"/>
                                </a:lnTo>
                                <a:lnTo>
                                  <a:pt x="2" y="8"/>
                                </a:lnTo>
                                <a:lnTo>
                                  <a:pt x="0" y="14"/>
                                </a:lnTo>
                                <a:lnTo>
                                  <a:pt x="2" y="20"/>
                                </a:lnTo>
                                <a:lnTo>
                                  <a:pt x="4" y="24"/>
                                </a:lnTo>
                                <a:lnTo>
                                  <a:pt x="8" y="26"/>
                                </a:lnTo>
                                <a:lnTo>
                                  <a:pt x="12" y="28"/>
                                </a:lnTo>
                                <a:lnTo>
                                  <a:pt x="18" y="26"/>
                                </a:lnTo>
                                <a:lnTo>
                                  <a:pt x="22" y="24"/>
                                </a:lnTo>
                                <a:lnTo>
                                  <a:pt x="24" y="20"/>
                                </a:lnTo>
                                <a:lnTo>
                                  <a:pt x="26" y="14"/>
                                </a:lnTo>
                                <a:lnTo>
                                  <a:pt x="24" y="8"/>
                                </a:lnTo>
                                <a:lnTo>
                                  <a:pt x="2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14" name="Freeform 439"/>
                        <wps:cNvSpPr>
                          <a:spLocks/>
                        </wps:cNvSpPr>
                        <wps:spPr bwMode="auto">
                          <a:xfrm>
                            <a:off x="1019175" y="1943100"/>
                            <a:ext cx="38105" cy="47607"/>
                          </a:xfrm>
                          <a:custGeom>
                            <a:avLst/>
                            <a:gdLst>
                              <a:gd name="T0" fmla="*/ 22 w 24"/>
                              <a:gd name="T1" fmla="*/ 6 h 30"/>
                              <a:gd name="T2" fmla="*/ 16 w 24"/>
                              <a:gd name="T3" fmla="*/ 2 h 30"/>
                              <a:gd name="T4" fmla="*/ 12 w 24"/>
                              <a:gd name="T5" fmla="*/ 0 h 30"/>
                              <a:gd name="T6" fmla="*/ 6 w 24"/>
                              <a:gd name="T7" fmla="*/ 2 h 30"/>
                              <a:gd name="T8" fmla="*/ 2 w 24"/>
                              <a:gd name="T9" fmla="*/ 6 h 30"/>
                              <a:gd name="T10" fmla="*/ 0 w 24"/>
                              <a:gd name="T11" fmla="*/ 10 h 30"/>
                              <a:gd name="T12" fmla="*/ 0 w 24"/>
                              <a:gd name="T13" fmla="*/ 16 h 30"/>
                              <a:gd name="T14" fmla="*/ 0 w 24"/>
                              <a:gd name="T15" fmla="*/ 20 h 30"/>
                              <a:gd name="T16" fmla="*/ 2 w 24"/>
                              <a:gd name="T17" fmla="*/ 26 h 30"/>
                              <a:gd name="T18" fmla="*/ 6 w 24"/>
                              <a:gd name="T19" fmla="*/ 28 h 30"/>
                              <a:gd name="T20" fmla="*/ 12 w 24"/>
                              <a:gd name="T21" fmla="*/ 30 h 30"/>
                              <a:gd name="T22" fmla="*/ 16 w 24"/>
                              <a:gd name="T23" fmla="*/ 28 h 30"/>
                              <a:gd name="T24" fmla="*/ 22 w 24"/>
                              <a:gd name="T25" fmla="*/ 26 h 30"/>
                              <a:gd name="T26" fmla="*/ 24 w 24"/>
                              <a:gd name="T27" fmla="*/ 20 h 30"/>
                              <a:gd name="T28" fmla="*/ 24 w 24"/>
                              <a:gd name="T29" fmla="*/ 16 h 30"/>
                              <a:gd name="T30" fmla="*/ 24 w 24"/>
                              <a:gd name="T31" fmla="*/ 10 h 30"/>
                              <a:gd name="T32" fmla="*/ 22 w 24"/>
                              <a:gd name="T33" fmla="*/ 6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4" h="30">
                                <a:moveTo>
                                  <a:pt x="22" y="6"/>
                                </a:moveTo>
                                <a:lnTo>
                                  <a:pt x="16" y="2"/>
                                </a:lnTo>
                                <a:lnTo>
                                  <a:pt x="12" y="0"/>
                                </a:lnTo>
                                <a:lnTo>
                                  <a:pt x="6" y="2"/>
                                </a:lnTo>
                                <a:lnTo>
                                  <a:pt x="2" y="6"/>
                                </a:lnTo>
                                <a:lnTo>
                                  <a:pt x="0" y="10"/>
                                </a:lnTo>
                                <a:lnTo>
                                  <a:pt x="0" y="16"/>
                                </a:lnTo>
                                <a:lnTo>
                                  <a:pt x="0" y="20"/>
                                </a:lnTo>
                                <a:lnTo>
                                  <a:pt x="2" y="26"/>
                                </a:lnTo>
                                <a:lnTo>
                                  <a:pt x="6" y="28"/>
                                </a:lnTo>
                                <a:lnTo>
                                  <a:pt x="12" y="30"/>
                                </a:lnTo>
                                <a:lnTo>
                                  <a:pt x="16" y="28"/>
                                </a:lnTo>
                                <a:lnTo>
                                  <a:pt x="22" y="26"/>
                                </a:lnTo>
                                <a:lnTo>
                                  <a:pt x="24" y="20"/>
                                </a:lnTo>
                                <a:lnTo>
                                  <a:pt x="24" y="16"/>
                                </a:lnTo>
                                <a:lnTo>
                                  <a:pt x="24" y="10"/>
                                </a:lnTo>
                                <a:lnTo>
                                  <a:pt x="2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15" name="Freeform 440"/>
                        <wps:cNvSpPr>
                          <a:spLocks/>
                        </wps:cNvSpPr>
                        <wps:spPr bwMode="auto">
                          <a:xfrm>
                            <a:off x="1152525" y="276225"/>
                            <a:ext cx="15877" cy="19043"/>
                          </a:xfrm>
                          <a:custGeom>
                            <a:avLst/>
                            <a:gdLst>
                              <a:gd name="T0" fmla="*/ 8 w 10"/>
                              <a:gd name="T1" fmla="*/ 0 h 12"/>
                              <a:gd name="T2" fmla="*/ 4 w 10"/>
                              <a:gd name="T3" fmla="*/ 0 h 12"/>
                              <a:gd name="T4" fmla="*/ 2 w 10"/>
                              <a:gd name="T5" fmla="*/ 0 h 12"/>
                              <a:gd name="T6" fmla="*/ 0 w 10"/>
                              <a:gd name="T7" fmla="*/ 2 h 12"/>
                              <a:gd name="T8" fmla="*/ 0 w 10"/>
                              <a:gd name="T9" fmla="*/ 4 h 12"/>
                              <a:gd name="T10" fmla="*/ 0 w 10"/>
                              <a:gd name="T11" fmla="*/ 6 h 12"/>
                              <a:gd name="T12" fmla="*/ 0 w 10"/>
                              <a:gd name="T13" fmla="*/ 8 h 12"/>
                              <a:gd name="T14" fmla="*/ 0 w 10"/>
                              <a:gd name="T15" fmla="*/ 10 h 12"/>
                              <a:gd name="T16" fmla="*/ 2 w 10"/>
                              <a:gd name="T17" fmla="*/ 12 h 12"/>
                              <a:gd name="T18" fmla="*/ 4 w 10"/>
                              <a:gd name="T19" fmla="*/ 12 h 12"/>
                              <a:gd name="T20" fmla="*/ 8 w 10"/>
                              <a:gd name="T21" fmla="*/ 12 h 12"/>
                              <a:gd name="T22" fmla="*/ 10 w 10"/>
                              <a:gd name="T23" fmla="*/ 10 h 12"/>
                              <a:gd name="T24" fmla="*/ 10 w 10"/>
                              <a:gd name="T25" fmla="*/ 8 h 12"/>
                              <a:gd name="T26" fmla="*/ 10 w 10"/>
                              <a:gd name="T27" fmla="*/ 6 h 12"/>
                              <a:gd name="T28" fmla="*/ 10 w 10"/>
                              <a:gd name="T29" fmla="*/ 4 h 12"/>
                              <a:gd name="T30" fmla="*/ 10 w 10"/>
                              <a:gd name="T31" fmla="*/ 2 h 12"/>
                              <a:gd name="T32" fmla="*/ 8 w 10"/>
                              <a:gd name="T33" fmla="*/ 0 h 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0" h="12">
                                <a:moveTo>
                                  <a:pt x="8" y="0"/>
                                </a:moveTo>
                                <a:lnTo>
                                  <a:pt x="4" y="0"/>
                                </a:lnTo>
                                <a:lnTo>
                                  <a:pt x="2" y="0"/>
                                </a:lnTo>
                                <a:lnTo>
                                  <a:pt x="0" y="2"/>
                                </a:lnTo>
                                <a:lnTo>
                                  <a:pt x="0" y="4"/>
                                </a:lnTo>
                                <a:lnTo>
                                  <a:pt x="0" y="6"/>
                                </a:lnTo>
                                <a:lnTo>
                                  <a:pt x="0" y="8"/>
                                </a:lnTo>
                                <a:lnTo>
                                  <a:pt x="0" y="10"/>
                                </a:lnTo>
                                <a:lnTo>
                                  <a:pt x="2" y="12"/>
                                </a:lnTo>
                                <a:lnTo>
                                  <a:pt x="4" y="12"/>
                                </a:lnTo>
                                <a:lnTo>
                                  <a:pt x="8" y="12"/>
                                </a:lnTo>
                                <a:lnTo>
                                  <a:pt x="10" y="10"/>
                                </a:lnTo>
                                <a:lnTo>
                                  <a:pt x="10" y="8"/>
                                </a:lnTo>
                                <a:lnTo>
                                  <a:pt x="10" y="6"/>
                                </a:lnTo>
                                <a:lnTo>
                                  <a:pt x="10" y="4"/>
                                </a:lnTo>
                                <a:lnTo>
                                  <a:pt x="10" y="2"/>
                                </a:lnTo>
                                <a:lnTo>
                                  <a:pt x="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16" name="Freeform 441"/>
                        <wps:cNvSpPr>
                          <a:spLocks/>
                        </wps:cNvSpPr>
                        <wps:spPr bwMode="auto">
                          <a:xfrm>
                            <a:off x="676275" y="66675"/>
                            <a:ext cx="44456" cy="47607"/>
                          </a:xfrm>
                          <a:custGeom>
                            <a:avLst/>
                            <a:gdLst>
                              <a:gd name="T0" fmla="*/ 24 w 28"/>
                              <a:gd name="T1" fmla="*/ 4 h 30"/>
                              <a:gd name="T2" fmla="*/ 20 w 28"/>
                              <a:gd name="T3" fmla="*/ 0 h 30"/>
                              <a:gd name="T4" fmla="*/ 14 w 28"/>
                              <a:gd name="T5" fmla="*/ 0 h 30"/>
                              <a:gd name="T6" fmla="*/ 8 w 28"/>
                              <a:gd name="T7" fmla="*/ 0 h 30"/>
                              <a:gd name="T8" fmla="*/ 4 w 28"/>
                              <a:gd name="T9" fmla="*/ 4 h 30"/>
                              <a:gd name="T10" fmla="*/ 0 w 28"/>
                              <a:gd name="T11" fmla="*/ 8 h 30"/>
                              <a:gd name="T12" fmla="*/ 0 w 28"/>
                              <a:gd name="T13" fmla="*/ 16 h 30"/>
                              <a:gd name="T14" fmla="*/ 0 w 28"/>
                              <a:gd name="T15" fmla="*/ 22 h 30"/>
                              <a:gd name="T16" fmla="*/ 4 w 28"/>
                              <a:gd name="T17" fmla="*/ 26 h 30"/>
                              <a:gd name="T18" fmla="*/ 8 w 28"/>
                              <a:gd name="T19" fmla="*/ 30 h 30"/>
                              <a:gd name="T20" fmla="*/ 14 w 28"/>
                              <a:gd name="T21" fmla="*/ 30 h 30"/>
                              <a:gd name="T22" fmla="*/ 20 w 28"/>
                              <a:gd name="T23" fmla="*/ 30 h 30"/>
                              <a:gd name="T24" fmla="*/ 24 w 28"/>
                              <a:gd name="T25" fmla="*/ 26 h 30"/>
                              <a:gd name="T26" fmla="*/ 26 w 28"/>
                              <a:gd name="T27" fmla="*/ 22 h 30"/>
                              <a:gd name="T28" fmla="*/ 28 w 28"/>
                              <a:gd name="T29" fmla="*/ 16 h 30"/>
                              <a:gd name="T30" fmla="*/ 26 w 28"/>
                              <a:gd name="T31" fmla="*/ 8 h 30"/>
                              <a:gd name="T32" fmla="*/ 24 w 28"/>
                              <a:gd name="T33" fmla="*/ 4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8" h="30">
                                <a:moveTo>
                                  <a:pt x="24" y="4"/>
                                </a:moveTo>
                                <a:lnTo>
                                  <a:pt x="20" y="0"/>
                                </a:lnTo>
                                <a:lnTo>
                                  <a:pt x="14" y="0"/>
                                </a:lnTo>
                                <a:lnTo>
                                  <a:pt x="8" y="0"/>
                                </a:lnTo>
                                <a:lnTo>
                                  <a:pt x="4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6"/>
                                </a:lnTo>
                                <a:lnTo>
                                  <a:pt x="0" y="22"/>
                                </a:lnTo>
                                <a:lnTo>
                                  <a:pt x="4" y="26"/>
                                </a:lnTo>
                                <a:lnTo>
                                  <a:pt x="8" y="30"/>
                                </a:lnTo>
                                <a:lnTo>
                                  <a:pt x="14" y="30"/>
                                </a:lnTo>
                                <a:lnTo>
                                  <a:pt x="20" y="30"/>
                                </a:lnTo>
                                <a:lnTo>
                                  <a:pt x="24" y="26"/>
                                </a:lnTo>
                                <a:lnTo>
                                  <a:pt x="26" y="22"/>
                                </a:lnTo>
                                <a:lnTo>
                                  <a:pt x="28" y="16"/>
                                </a:lnTo>
                                <a:lnTo>
                                  <a:pt x="26" y="8"/>
                                </a:lnTo>
                                <a:lnTo>
                                  <a:pt x="24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17" name="Freeform 442"/>
                        <wps:cNvSpPr>
                          <a:spLocks/>
                        </wps:cNvSpPr>
                        <wps:spPr bwMode="auto">
                          <a:xfrm>
                            <a:off x="1438275" y="304800"/>
                            <a:ext cx="69860" cy="79346"/>
                          </a:xfrm>
                          <a:custGeom>
                            <a:avLst/>
                            <a:gdLst>
                              <a:gd name="T0" fmla="*/ 38 w 44"/>
                              <a:gd name="T1" fmla="*/ 8 h 50"/>
                              <a:gd name="T2" fmla="*/ 32 w 44"/>
                              <a:gd name="T3" fmla="*/ 2 h 50"/>
                              <a:gd name="T4" fmla="*/ 22 w 44"/>
                              <a:gd name="T5" fmla="*/ 0 h 50"/>
                              <a:gd name="T6" fmla="*/ 14 w 44"/>
                              <a:gd name="T7" fmla="*/ 2 h 50"/>
                              <a:gd name="T8" fmla="*/ 8 w 44"/>
                              <a:gd name="T9" fmla="*/ 8 h 50"/>
                              <a:gd name="T10" fmla="*/ 2 w 44"/>
                              <a:gd name="T11" fmla="*/ 16 h 50"/>
                              <a:gd name="T12" fmla="*/ 0 w 44"/>
                              <a:gd name="T13" fmla="*/ 26 h 50"/>
                              <a:gd name="T14" fmla="*/ 2 w 44"/>
                              <a:gd name="T15" fmla="*/ 34 h 50"/>
                              <a:gd name="T16" fmla="*/ 8 w 44"/>
                              <a:gd name="T17" fmla="*/ 42 h 50"/>
                              <a:gd name="T18" fmla="*/ 14 w 44"/>
                              <a:gd name="T19" fmla="*/ 48 h 50"/>
                              <a:gd name="T20" fmla="*/ 22 w 44"/>
                              <a:gd name="T21" fmla="*/ 50 h 50"/>
                              <a:gd name="T22" fmla="*/ 32 w 44"/>
                              <a:gd name="T23" fmla="*/ 48 h 50"/>
                              <a:gd name="T24" fmla="*/ 38 w 44"/>
                              <a:gd name="T25" fmla="*/ 42 h 50"/>
                              <a:gd name="T26" fmla="*/ 42 w 44"/>
                              <a:gd name="T27" fmla="*/ 34 h 50"/>
                              <a:gd name="T28" fmla="*/ 44 w 44"/>
                              <a:gd name="T29" fmla="*/ 26 h 50"/>
                              <a:gd name="T30" fmla="*/ 42 w 44"/>
                              <a:gd name="T31" fmla="*/ 16 h 50"/>
                              <a:gd name="T32" fmla="*/ 38 w 44"/>
                              <a:gd name="T33" fmla="*/ 8 h 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44" h="50">
                                <a:moveTo>
                                  <a:pt x="38" y="8"/>
                                </a:moveTo>
                                <a:lnTo>
                                  <a:pt x="32" y="2"/>
                                </a:lnTo>
                                <a:lnTo>
                                  <a:pt x="22" y="0"/>
                                </a:lnTo>
                                <a:lnTo>
                                  <a:pt x="14" y="2"/>
                                </a:lnTo>
                                <a:lnTo>
                                  <a:pt x="8" y="8"/>
                                </a:lnTo>
                                <a:lnTo>
                                  <a:pt x="2" y="16"/>
                                </a:lnTo>
                                <a:lnTo>
                                  <a:pt x="0" y="26"/>
                                </a:lnTo>
                                <a:lnTo>
                                  <a:pt x="2" y="34"/>
                                </a:lnTo>
                                <a:lnTo>
                                  <a:pt x="8" y="42"/>
                                </a:lnTo>
                                <a:lnTo>
                                  <a:pt x="14" y="48"/>
                                </a:lnTo>
                                <a:lnTo>
                                  <a:pt x="22" y="50"/>
                                </a:lnTo>
                                <a:lnTo>
                                  <a:pt x="32" y="48"/>
                                </a:lnTo>
                                <a:lnTo>
                                  <a:pt x="38" y="42"/>
                                </a:lnTo>
                                <a:lnTo>
                                  <a:pt x="42" y="34"/>
                                </a:lnTo>
                                <a:lnTo>
                                  <a:pt x="44" y="26"/>
                                </a:lnTo>
                                <a:lnTo>
                                  <a:pt x="42" y="16"/>
                                </a:lnTo>
                                <a:lnTo>
                                  <a:pt x="38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18" name="Freeform 443"/>
                        <wps:cNvSpPr>
                          <a:spLocks/>
                        </wps:cNvSpPr>
                        <wps:spPr bwMode="auto">
                          <a:xfrm>
                            <a:off x="1562100" y="161925"/>
                            <a:ext cx="57158" cy="60303"/>
                          </a:xfrm>
                          <a:custGeom>
                            <a:avLst/>
                            <a:gdLst>
                              <a:gd name="T0" fmla="*/ 32 w 36"/>
                              <a:gd name="T1" fmla="*/ 4 h 38"/>
                              <a:gd name="T2" fmla="*/ 26 w 36"/>
                              <a:gd name="T3" fmla="*/ 0 h 38"/>
                              <a:gd name="T4" fmla="*/ 18 w 36"/>
                              <a:gd name="T5" fmla="*/ 0 h 38"/>
                              <a:gd name="T6" fmla="*/ 12 w 36"/>
                              <a:gd name="T7" fmla="*/ 0 h 38"/>
                              <a:gd name="T8" fmla="*/ 6 w 36"/>
                              <a:gd name="T9" fmla="*/ 4 h 38"/>
                              <a:gd name="T10" fmla="*/ 2 w 36"/>
                              <a:gd name="T11" fmla="*/ 12 h 38"/>
                              <a:gd name="T12" fmla="*/ 0 w 36"/>
                              <a:gd name="T13" fmla="*/ 18 h 38"/>
                              <a:gd name="T14" fmla="*/ 2 w 36"/>
                              <a:gd name="T15" fmla="*/ 26 h 38"/>
                              <a:gd name="T16" fmla="*/ 6 w 36"/>
                              <a:gd name="T17" fmla="*/ 32 h 38"/>
                              <a:gd name="T18" fmla="*/ 12 w 36"/>
                              <a:gd name="T19" fmla="*/ 36 h 38"/>
                              <a:gd name="T20" fmla="*/ 18 w 36"/>
                              <a:gd name="T21" fmla="*/ 38 h 38"/>
                              <a:gd name="T22" fmla="*/ 26 w 36"/>
                              <a:gd name="T23" fmla="*/ 36 h 38"/>
                              <a:gd name="T24" fmla="*/ 32 w 36"/>
                              <a:gd name="T25" fmla="*/ 32 h 38"/>
                              <a:gd name="T26" fmla="*/ 36 w 36"/>
                              <a:gd name="T27" fmla="*/ 26 h 38"/>
                              <a:gd name="T28" fmla="*/ 36 w 36"/>
                              <a:gd name="T29" fmla="*/ 18 h 38"/>
                              <a:gd name="T30" fmla="*/ 36 w 36"/>
                              <a:gd name="T31" fmla="*/ 12 h 38"/>
                              <a:gd name="T32" fmla="*/ 32 w 36"/>
                              <a:gd name="T33" fmla="*/ 4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32" y="4"/>
                                </a:moveTo>
                                <a:lnTo>
                                  <a:pt x="26" y="0"/>
                                </a:lnTo>
                                <a:lnTo>
                                  <a:pt x="18" y="0"/>
                                </a:lnTo>
                                <a:lnTo>
                                  <a:pt x="12" y="0"/>
                                </a:lnTo>
                                <a:lnTo>
                                  <a:pt x="6" y="4"/>
                                </a:lnTo>
                                <a:lnTo>
                                  <a:pt x="2" y="12"/>
                                </a:lnTo>
                                <a:lnTo>
                                  <a:pt x="0" y="18"/>
                                </a:lnTo>
                                <a:lnTo>
                                  <a:pt x="2" y="26"/>
                                </a:lnTo>
                                <a:lnTo>
                                  <a:pt x="6" y="32"/>
                                </a:lnTo>
                                <a:lnTo>
                                  <a:pt x="12" y="36"/>
                                </a:lnTo>
                                <a:lnTo>
                                  <a:pt x="18" y="38"/>
                                </a:lnTo>
                                <a:lnTo>
                                  <a:pt x="26" y="36"/>
                                </a:lnTo>
                                <a:lnTo>
                                  <a:pt x="32" y="32"/>
                                </a:lnTo>
                                <a:lnTo>
                                  <a:pt x="36" y="26"/>
                                </a:lnTo>
                                <a:lnTo>
                                  <a:pt x="36" y="18"/>
                                </a:lnTo>
                                <a:lnTo>
                                  <a:pt x="36" y="12"/>
                                </a:lnTo>
                                <a:lnTo>
                                  <a:pt x="3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19" name="Freeform 444"/>
                        <wps:cNvSpPr>
                          <a:spLocks/>
                        </wps:cNvSpPr>
                        <wps:spPr bwMode="auto">
                          <a:xfrm>
                            <a:off x="1162050" y="704850"/>
                            <a:ext cx="39693" cy="49194"/>
                          </a:xfrm>
                          <a:custGeom>
                            <a:avLst/>
                            <a:gdLst>
                              <a:gd name="T0" fmla="*/ 23 w 25"/>
                              <a:gd name="T1" fmla="*/ 7 h 31"/>
                              <a:gd name="T2" fmla="*/ 17 w 25"/>
                              <a:gd name="T3" fmla="*/ 2 h 31"/>
                              <a:gd name="T4" fmla="*/ 13 w 25"/>
                              <a:gd name="T5" fmla="*/ 0 h 31"/>
                              <a:gd name="T6" fmla="*/ 6 w 25"/>
                              <a:gd name="T7" fmla="*/ 2 h 31"/>
                              <a:gd name="T8" fmla="*/ 3 w 25"/>
                              <a:gd name="T9" fmla="*/ 7 h 31"/>
                              <a:gd name="T10" fmla="*/ 0 w 25"/>
                              <a:gd name="T11" fmla="*/ 11 h 31"/>
                              <a:gd name="T12" fmla="*/ 0 w 25"/>
                              <a:gd name="T13" fmla="*/ 17 h 31"/>
                              <a:gd name="T14" fmla="*/ 0 w 25"/>
                              <a:gd name="T15" fmla="*/ 21 h 31"/>
                              <a:gd name="T16" fmla="*/ 3 w 25"/>
                              <a:gd name="T17" fmla="*/ 27 h 31"/>
                              <a:gd name="T18" fmla="*/ 6 w 25"/>
                              <a:gd name="T19" fmla="*/ 29 h 31"/>
                              <a:gd name="T20" fmla="*/ 13 w 25"/>
                              <a:gd name="T21" fmla="*/ 31 h 31"/>
                              <a:gd name="T22" fmla="*/ 17 w 25"/>
                              <a:gd name="T23" fmla="*/ 29 h 31"/>
                              <a:gd name="T24" fmla="*/ 23 w 25"/>
                              <a:gd name="T25" fmla="*/ 27 h 31"/>
                              <a:gd name="T26" fmla="*/ 25 w 25"/>
                              <a:gd name="T27" fmla="*/ 21 h 31"/>
                              <a:gd name="T28" fmla="*/ 25 w 25"/>
                              <a:gd name="T29" fmla="*/ 17 h 31"/>
                              <a:gd name="T30" fmla="*/ 25 w 25"/>
                              <a:gd name="T31" fmla="*/ 11 h 31"/>
                              <a:gd name="T32" fmla="*/ 23 w 25"/>
                              <a:gd name="T33" fmla="*/ 7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5" h="31">
                                <a:moveTo>
                                  <a:pt x="23" y="7"/>
                                </a:moveTo>
                                <a:lnTo>
                                  <a:pt x="17" y="2"/>
                                </a:lnTo>
                                <a:lnTo>
                                  <a:pt x="13" y="0"/>
                                </a:lnTo>
                                <a:lnTo>
                                  <a:pt x="6" y="2"/>
                                </a:lnTo>
                                <a:lnTo>
                                  <a:pt x="3" y="7"/>
                                </a:lnTo>
                                <a:lnTo>
                                  <a:pt x="0" y="11"/>
                                </a:lnTo>
                                <a:lnTo>
                                  <a:pt x="0" y="17"/>
                                </a:lnTo>
                                <a:lnTo>
                                  <a:pt x="0" y="21"/>
                                </a:lnTo>
                                <a:lnTo>
                                  <a:pt x="3" y="27"/>
                                </a:lnTo>
                                <a:lnTo>
                                  <a:pt x="6" y="29"/>
                                </a:lnTo>
                                <a:lnTo>
                                  <a:pt x="13" y="31"/>
                                </a:lnTo>
                                <a:lnTo>
                                  <a:pt x="17" y="29"/>
                                </a:lnTo>
                                <a:lnTo>
                                  <a:pt x="23" y="27"/>
                                </a:lnTo>
                                <a:lnTo>
                                  <a:pt x="25" y="21"/>
                                </a:lnTo>
                                <a:lnTo>
                                  <a:pt x="25" y="17"/>
                                </a:lnTo>
                                <a:lnTo>
                                  <a:pt x="25" y="11"/>
                                </a:lnTo>
                                <a:lnTo>
                                  <a:pt x="23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20" name="Freeform 445"/>
                        <wps:cNvSpPr>
                          <a:spLocks/>
                        </wps:cNvSpPr>
                        <wps:spPr bwMode="auto">
                          <a:xfrm>
                            <a:off x="0" y="914090"/>
                            <a:ext cx="638245" cy="1161620"/>
                          </a:xfrm>
                          <a:custGeom>
                            <a:avLst/>
                            <a:gdLst>
                              <a:gd name="T0" fmla="*/ 53 w 396"/>
                              <a:gd name="T1" fmla="*/ 664 h 732"/>
                              <a:gd name="T2" fmla="*/ 94 w 396"/>
                              <a:gd name="T3" fmla="*/ 664 h 732"/>
                              <a:gd name="T4" fmla="*/ 104 w 396"/>
                              <a:gd name="T5" fmla="*/ 668 h 732"/>
                              <a:gd name="T6" fmla="*/ 87 w 396"/>
                              <a:gd name="T7" fmla="*/ 692 h 732"/>
                              <a:gd name="T8" fmla="*/ 87 w 396"/>
                              <a:gd name="T9" fmla="*/ 724 h 732"/>
                              <a:gd name="T10" fmla="*/ 126 w 396"/>
                              <a:gd name="T11" fmla="*/ 732 h 732"/>
                              <a:gd name="T12" fmla="*/ 176 w 396"/>
                              <a:gd name="T13" fmla="*/ 732 h 732"/>
                              <a:gd name="T14" fmla="*/ 194 w 396"/>
                              <a:gd name="T15" fmla="*/ 714 h 732"/>
                              <a:gd name="T16" fmla="*/ 188 w 396"/>
                              <a:gd name="T17" fmla="*/ 684 h 732"/>
                              <a:gd name="T18" fmla="*/ 180 w 396"/>
                              <a:gd name="T19" fmla="*/ 662 h 732"/>
                              <a:gd name="T20" fmla="*/ 194 w 396"/>
                              <a:gd name="T21" fmla="*/ 640 h 732"/>
                              <a:gd name="T22" fmla="*/ 230 w 396"/>
                              <a:gd name="T23" fmla="*/ 638 h 732"/>
                              <a:gd name="T24" fmla="*/ 281 w 396"/>
                              <a:gd name="T25" fmla="*/ 648 h 732"/>
                              <a:gd name="T26" fmla="*/ 334 w 396"/>
                              <a:gd name="T27" fmla="*/ 656 h 732"/>
                              <a:gd name="T28" fmla="*/ 378 w 396"/>
                              <a:gd name="T29" fmla="*/ 656 h 732"/>
                              <a:gd name="T30" fmla="*/ 396 w 396"/>
                              <a:gd name="T31" fmla="*/ 640 h 732"/>
                              <a:gd name="T32" fmla="*/ 384 w 396"/>
                              <a:gd name="T33" fmla="*/ 619 h 732"/>
                              <a:gd name="T34" fmla="*/ 352 w 396"/>
                              <a:gd name="T35" fmla="*/ 591 h 732"/>
                              <a:gd name="T36" fmla="*/ 316 w 396"/>
                              <a:gd name="T37" fmla="*/ 563 h 732"/>
                              <a:gd name="T38" fmla="*/ 285 w 396"/>
                              <a:gd name="T39" fmla="*/ 539 h 732"/>
                              <a:gd name="T40" fmla="*/ 259 w 396"/>
                              <a:gd name="T41" fmla="*/ 506 h 732"/>
                              <a:gd name="T42" fmla="*/ 261 w 396"/>
                              <a:gd name="T43" fmla="*/ 468 h 732"/>
                              <a:gd name="T44" fmla="*/ 302 w 396"/>
                              <a:gd name="T45" fmla="*/ 446 h 732"/>
                              <a:gd name="T46" fmla="*/ 316 w 396"/>
                              <a:gd name="T47" fmla="*/ 420 h 732"/>
                              <a:gd name="T48" fmla="*/ 271 w 396"/>
                              <a:gd name="T49" fmla="*/ 385 h 732"/>
                              <a:gd name="T50" fmla="*/ 218 w 396"/>
                              <a:gd name="T51" fmla="*/ 339 h 732"/>
                              <a:gd name="T52" fmla="*/ 196 w 396"/>
                              <a:gd name="T53" fmla="*/ 299 h 732"/>
                              <a:gd name="T54" fmla="*/ 204 w 396"/>
                              <a:gd name="T55" fmla="*/ 274 h 732"/>
                              <a:gd name="T56" fmla="*/ 226 w 396"/>
                              <a:gd name="T57" fmla="*/ 260 h 732"/>
                              <a:gd name="T58" fmla="*/ 236 w 396"/>
                              <a:gd name="T59" fmla="*/ 250 h 732"/>
                              <a:gd name="T60" fmla="*/ 214 w 396"/>
                              <a:gd name="T61" fmla="*/ 224 h 732"/>
                              <a:gd name="T62" fmla="*/ 170 w 396"/>
                              <a:gd name="T63" fmla="*/ 161 h 732"/>
                              <a:gd name="T64" fmla="*/ 142 w 396"/>
                              <a:gd name="T65" fmla="*/ 81 h 732"/>
                              <a:gd name="T66" fmla="*/ 134 w 396"/>
                              <a:gd name="T67" fmla="*/ 32 h 732"/>
                              <a:gd name="T68" fmla="*/ 118 w 396"/>
                              <a:gd name="T69" fmla="*/ 4 h 732"/>
                              <a:gd name="T70" fmla="*/ 106 w 396"/>
                              <a:gd name="T71" fmla="*/ 4 h 732"/>
                              <a:gd name="T72" fmla="*/ 96 w 396"/>
                              <a:gd name="T73" fmla="*/ 58 h 732"/>
                              <a:gd name="T74" fmla="*/ 55 w 396"/>
                              <a:gd name="T75" fmla="*/ 165 h 732"/>
                              <a:gd name="T76" fmla="*/ 12 w 396"/>
                              <a:gd name="T77" fmla="*/ 234 h 732"/>
                              <a:gd name="T78" fmla="*/ 0 w 396"/>
                              <a:gd name="T79" fmla="*/ 248 h 732"/>
                              <a:gd name="T80" fmla="*/ 6 w 396"/>
                              <a:gd name="T81" fmla="*/ 274 h 732"/>
                              <a:gd name="T82" fmla="*/ 36 w 396"/>
                              <a:gd name="T83" fmla="*/ 311 h 732"/>
                              <a:gd name="T84" fmla="*/ 8 w 396"/>
                              <a:gd name="T85" fmla="*/ 367 h 732"/>
                              <a:gd name="T86" fmla="*/ 10 w 396"/>
                              <a:gd name="T87" fmla="*/ 488 h 732"/>
                              <a:gd name="T88" fmla="*/ 22 w 396"/>
                              <a:gd name="T89" fmla="*/ 517 h 732"/>
                              <a:gd name="T90" fmla="*/ 0 w 396"/>
                              <a:gd name="T91" fmla="*/ 537 h 732"/>
                              <a:gd name="T92" fmla="*/ 20 w 396"/>
                              <a:gd name="T93" fmla="*/ 664 h 7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396" h="732">
                                <a:moveTo>
                                  <a:pt x="20" y="664"/>
                                </a:moveTo>
                                <a:lnTo>
                                  <a:pt x="36" y="664"/>
                                </a:lnTo>
                                <a:lnTo>
                                  <a:pt x="53" y="664"/>
                                </a:lnTo>
                                <a:lnTo>
                                  <a:pt x="67" y="664"/>
                                </a:lnTo>
                                <a:lnTo>
                                  <a:pt x="79" y="664"/>
                                </a:lnTo>
                                <a:lnTo>
                                  <a:pt x="94" y="664"/>
                                </a:lnTo>
                                <a:lnTo>
                                  <a:pt x="102" y="664"/>
                                </a:lnTo>
                                <a:lnTo>
                                  <a:pt x="106" y="666"/>
                                </a:lnTo>
                                <a:lnTo>
                                  <a:pt x="104" y="668"/>
                                </a:lnTo>
                                <a:lnTo>
                                  <a:pt x="98" y="674"/>
                                </a:lnTo>
                                <a:lnTo>
                                  <a:pt x="92" y="682"/>
                                </a:lnTo>
                                <a:lnTo>
                                  <a:pt x="87" y="692"/>
                                </a:lnTo>
                                <a:lnTo>
                                  <a:pt x="81" y="704"/>
                                </a:lnTo>
                                <a:lnTo>
                                  <a:pt x="81" y="716"/>
                                </a:lnTo>
                                <a:lnTo>
                                  <a:pt x="87" y="724"/>
                                </a:lnTo>
                                <a:lnTo>
                                  <a:pt x="96" y="728"/>
                                </a:lnTo>
                                <a:lnTo>
                                  <a:pt x="110" y="730"/>
                                </a:lnTo>
                                <a:lnTo>
                                  <a:pt x="126" y="732"/>
                                </a:lnTo>
                                <a:lnTo>
                                  <a:pt x="144" y="732"/>
                                </a:lnTo>
                                <a:lnTo>
                                  <a:pt x="162" y="730"/>
                                </a:lnTo>
                                <a:lnTo>
                                  <a:pt x="176" y="732"/>
                                </a:lnTo>
                                <a:lnTo>
                                  <a:pt x="188" y="730"/>
                                </a:lnTo>
                                <a:lnTo>
                                  <a:pt x="192" y="724"/>
                                </a:lnTo>
                                <a:lnTo>
                                  <a:pt x="194" y="714"/>
                                </a:lnTo>
                                <a:lnTo>
                                  <a:pt x="194" y="704"/>
                                </a:lnTo>
                                <a:lnTo>
                                  <a:pt x="190" y="694"/>
                                </a:lnTo>
                                <a:lnTo>
                                  <a:pt x="188" y="684"/>
                                </a:lnTo>
                                <a:lnTo>
                                  <a:pt x="184" y="678"/>
                                </a:lnTo>
                                <a:lnTo>
                                  <a:pt x="182" y="676"/>
                                </a:lnTo>
                                <a:lnTo>
                                  <a:pt x="180" y="662"/>
                                </a:lnTo>
                                <a:lnTo>
                                  <a:pt x="180" y="652"/>
                                </a:lnTo>
                                <a:lnTo>
                                  <a:pt x="186" y="644"/>
                                </a:lnTo>
                                <a:lnTo>
                                  <a:pt x="194" y="640"/>
                                </a:lnTo>
                                <a:lnTo>
                                  <a:pt x="204" y="638"/>
                                </a:lnTo>
                                <a:lnTo>
                                  <a:pt x="216" y="638"/>
                                </a:lnTo>
                                <a:lnTo>
                                  <a:pt x="230" y="638"/>
                                </a:lnTo>
                                <a:lnTo>
                                  <a:pt x="247" y="640"/>
                                </a:lnTo>
                                <a:lnTo>
                                  <a:pt x="263" y="644"/>
                                </a:lnTo>
                                <a:lnTo>
                                  <a:pt x="281" y="648"/>
                                </a:lnTo>
                                <a:lnTo>
                                  <a:pt x="298" y="650"/>
                                </a:lnTo>
                                <a:lnTo>
                                  <a:pt x="316" y="654"/>
                                </a:lnTo>
                                <a:lnTo>
                                  <a:pt x="334" y="656"/>
                                </a:lnTo>
                                <a:lnTo>
                                  <a:pt x="350" y="658"/>
                                </a:lnTo>
                                <a:lnTo>
                                  <a:pt x="364" y="658"/>
                                </a:lnTo>
                                <a:lnTo>
                                  <a:pt x="378" y="656"/>
                                </a:lnTo>
                                <a:lnTo>
                                  <a:pt x="388" y="652"/>
                                </a:lnTo>
                                <a:lnTo>
                                  <a:pt x="394" y="646"/>
                                </a:lnTo>
                                <a:lnTo>
                                  <a:pt x="396" y="640"/>
                                </a:lnTo>
                                <a:lnTo>
                                  <a:pt x="394" y="634"/>
                                </a:lnTo>
                                <a:lnTo>
                                  <a:pt x="390" y="626"/>
                                </a:lnTo>
                                <a:lnTo>
                                  <a:pt x="384" y="619"/>
                                </a:lnTo>
                                <a:lnTo>
                                  <a:pt x="374" y="611"/>
                                </a:lnTo>
                                <a:lnTo>
                                  <a:pt x="364" y="601"/>
                                </a:lnTo>
                                <a:lnTo>
                                  <a:pt x="352" y="591"/>
                                </a:lnTo>
                                <a:lnTo>
                                  <a:pt x="340" y="583"/>
                                </a:lnTo>
                                <a:lnTo>
                                  <a:pt x="328" y="573"/>
                                </a:lnTo>
                                <a:lnTo>
                                  <a:pt x="316" y="563"/>
                                </a:lnTo>
                                <a:lnTo>
                                  <a:pt x="304" y="555"/>
                                </a:lnTo>
                                <a:lnTo>
                                  <a:pt x="294" y="547"/>
                                </a:lnTo>
                                <a:lnTo>
                                  <a:pt x="285" y="539"/>
                                </a:lnTo>
                                <a:lnTo>
                                  <a:pt x="277" y="531"/>
                                </a:lnTo>
                                <a:lnTo>
                                  <a:pt x="267" y="517"/>
                                </a:lnTo>
                                <a:lnTo>
                                  <a:pt x="259" y="506"/>
                                </a:lnTo>
                                <a:lnTo>
                                  <a:pt x="255" y="492"/>
                                </a:lnTo>
                                <a:lnTo>
                                  <a:pt x="255" y="480"/>
                                </a:lnTo>
                                <a:lnTo>
                                  <a:pt x="261" y="468"/>
                                </a:lnTo>
                                <a:lnTo>
                                  <a:pt x="269" y="460"/>
                                </a:lnTo>
                                <a:lnTo>
                                  <a:pt x="283" y="452"/>
                                </a:lnTo>
                                <a:lnTo>
                                  <a:pt x="302" y="446"/>
                                </a:lnTo>
                                <a:lnTo>
                                  <a:pt x="316" y="438"/>
                                </a:lnTo>
                                <a:lnTo>
                                  <a:pt x="322" y="430"/>
                                </a:lnTo>
                                <a:lnTo>
                                  <a:pt x="316" y="420"/>
                                </a:lnTo>
                                <a:lnTo>
                                  <a:pt x="306" y="410"/>
                                </a:lnTo>
                                <a:lnTo>
                                  <a:pt x="290" y="398"/>
                                </a:lnTo>
                                <a:lnTo>
                                  <a:pt x="271" y="385"/>
                                </a:lnTo>
                                <a:lnTo>
                                  <a:pt x="251" y="371"/>
                                </a:lnTo>
                                <a:lnTo>
                                  <a:pt x="232" y="355"/>
                                </a:lnTo>
                                <a:lnTo>
                                  <a:pt x="218" y="339"/>
                                </a:lnTo>
                                <a:lnTo>
                                  <a:pt x="206" y="325"/>
                                </a:lnTo>
                                <a:lnTo>
                                  <a:pt x="200" y="311"/>
                                </a:lnTo>
                                <a:lnTo>
                                  <a:pt x="196" y="299"/>
                                </a:lnTo>
                                <a:lnTo>
                                  <a:pt x="196" y="289"/>
                                </a:lnTo>
                                <a:lnTo>
                                  <a:pt x="198" y="280"/>
                                </a:lnTo>
                                <a:lnTo>
                                  <a:pt x="204" y="274"/>
                                </a:lnTo>
                                <a:lnTo>
                                  <a:pt x="210" y="268"/>
                                </a:lnTo>
                                <a:lnTo>
                                  <a:pt x="218" y="264"/>
                                </a:lnTo>
                                <a:lnTo>
                                  <a:pt x="226" y="260"/>
                                </a:lnTo>
                                <a:lnTo>
                                  <a:pt x="232" y="258"/>
                                </a:lnTo>
                                <a:lnTo>
                                  <a:pt x="236" y="254"/>
                                </a:lnTo>
                                <a:lnTo>
                                  <a:pt x="236" y="250"/>
                                </a:lnTo>
                                <a:lnTo>
                                  <a:pt x="232" y="244"/>
                                </a:lnTo>
                                <a:lnTo>
                                  <a:pt x="226" y="234"/>
                                </a:lnTo>
                                <a:lnTo>
                                  <a:pt x="214" y="224"/>
                                </a:lnTo>
                                <a:lnTo>
                                  <a:pt x="198" y="208"/>
                                </a:lnTo>
                                <a:lnTo>
                                  <a:pt x="184" y="186"/>
                                </a:lnTo>
                                <a:lnTo>
                                  <a:pt x="170" y="161"/>
                                </a:lnTo>
                                <a:lnTo>
                                  <a:pt x="160" y="133"/>
                                </a:lnTo>
                                <a:lnTo>
                                  <a:pt x="148" y="105"/>
                                </a:lnTo>
                                <a:lnTo>
                                  <a:pt x="142" y="81"/>
                                </a:lnTo>
                                <a:lnTo>
                                  <a:pt x="136" y="60"/>
                                </a:lnTo>
                                <a:lnTo>
                                  <a:pt x="134" y="44"/>
                                </a:lnTo>
                                <a:lnTo>
                                  <a:pt x="134" y="32"/>
                                </a:lnTo>
                                <a:lnTo>
                                  <a:pt x="130" y="22"/>
                                </a:lnTo>
                                <a:lnTo>
                                  <a:pt x="124" y="12"/>
                                </a:lnTo>
                                <a:lnTo>
                                  <a:pt x="118" y="4"/>
                                </a:lnTo>
                                <a:lnTo>
                                  <a:pt x="114" y="0"/>
                                </a:lnTo>
                                <a:lnTo>
                                  <a:pt x="108" y="0"/>
                                </a:lnTo>
                                <a:lnTo>
                                  <a:pt x="106" y="4"/>
                                </a:lnTo>
                                <a:lnTo>
                                  <a:pt x="106" y="12"/>
                                </a:lnTo>
                                <a:lnTo>
                                  <a:pt x="104" y="30"/>
                                </a:lnTo>
                                <a:lnTo>
                                  <a:pt x="96" y="58"/>
                                </a:lnTo>
                                <a:lnTo>
                                  <a:pt x="85" y="91"/>
                                </a:lnTo>
                                <a:lnTo>
                                  <a:pt x="71" y="127"/>
                                </a:lnTo>
                                <a:lnTo>
                                  <a:pt x="55" y="165"/>
                                </a:lnTo>
                                <a:lnTo>
                                  <a:pt x="36" y="196"/>
                                </a:lnTo>
                                <a:lnTo>
                                  <a:pt x="24" y="220"/>
                                </a:lnTo>
                                <a:lnTo>
                                  <a:pt x="12" y="234"/>
                                </a:lnTo>
                                <a:lnTo>
                                  <a:pt x="6" y="242"/>
                                </a:lnTo>
                                <a:lnTo>
                                  <a:pt x="0" y="248"/>
                                </a:lnTo>
                                <a:lnTo>
                                  <a:pt x="0" y="248"/>
                                </a:lnTo>
                                <a:lnTo>
                                  <a:pt x="0" y="266"/>
                                </a:lnTo>
                                <a:lnTo>
                                  <a:pt x="0" y="266"/>
                                </a:lnTo>
                                <a:lnTo>
                                  <a:pt x="6" y="274"/>
                                </a:lnTo>
                                <a:lnTo>
                                  <a:pt x="14" y="282"/>
                                </a:lnTo>
                                <a:lnTo>
                                  <a:pt x="24" y="293"/>
                                </a:lnTo>
                                <a:lnTo>
                                  <a:pt x="36" y="311"/>
                                </a:lnTo>
                                <a:lnTo>
                                  <a:pt x="34" y="331"/>
                                </a:lnTo>
                                <a:lnTo>
                                  <a:pt x="24" y="349"/>
                                </a:lnTo>
                                <a:lnTo>
                                  <a:pt x="8" y="367"/>
                                </a:lnTo>
                                <a:lnTo>
                                  <a:pt x="0" y="375"/>
                                </a:lnTo>
                                <a:lnTo>
                                  <a:pt x="0" y="480"/>
                                </a:lnTo>
                                <a:lnTo>
                                  <a:pt x="10" y="488"/>
                                </a:lnTo>
                                <a:lnTo>
                                  <a:pt x="20" y="502"/>
                                </a:lnTo>
                                <a:lnTo>
                                  <a:pt x="24" y="508"/>
                                </a:lnTo>
                                <a:lnTo>
                                  <a:pt x="22" y="517"/>
                                </a:lnTo>
                                <a:lnTo>
                                  <a:pt x="16" y="523"/>
                                </a:lnTo>
                                <a:lnTo>
                                  <a:pt x="8" y="531"/>
                                </a:lnTo>
                                <a:lnTo>
                                  <a:pt x="0" y="537"/>
                                </a:lnTo>
                                <a:lnTo>
                                  <a:pt x="0" y="662"/>
                                </a:lnTo>
                                <a:lnTo>
                                  <a:pt x="2" y="662"/>
                                </a:lnTo>
                                <a:lnTo>
                                  <a:pt x="20" y="6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21" name="Freeform 446"/>
                        <wps:cNvSpPr>
                          <a:spLocks/>
                        </wps:cNvSpPr>
                        <wps:spPr bwMode="auto">
                          <a:xfrm>
                            <a:off x="171450" y="1866900"/>
                            <a:ext cx="104790" cy="176147"/>
                          </a:xfrm>
                          <a:custGeom>
                            <a:avLst/>
                            <a:gdLst>
                              <a:gd name="T0" fmla="*/ 22 w 66"/>
                              <a:gd name="T1" fmla="*/ 0 h 111"/>
                              <a:gd name="T2" fmla="*/ 22 w 66"/>
                              <a:gd name="T3" fmla="*/ 10 h 111"/>
                              <a:gd name="T4" fmla="*/ 18 w 66"/>
                              <a:gd name="T5" fmla="*/ 37 h 111"/>
                              <a:gd name="T6" fmla="*/ 12 w 66"/>
                              <a:gd name="T7" fmla="*/ 71 h 111"/>
                              <a:gd name="T8" fmla="*/ 0 w 66"/>
                              <a:gd name="T9" fmla="*/ 99 h 111"/>
                              <a:gd name="T10" fmla="*/ 36 w 66"/>
                              <a:gd name="T11" fmla="*/ 111 h 111"/>
                              <a:gd name="T12" fmla="*/ 44 w 66"/>
                              <a:gd name="T13" fmla="*/ 89 h 111"/>
                              <a:gd name="T14" fmla="*/ 66 w 66"/>
                              <a:gd name="T15" fmla="*/ 105 h 111"/>
                              <a:gd name="T16" fmla="*/ 52 w 66"/>
                              <a:gd name="T17" fmla="*/ 22 h 111"/>
                              <a:gd name="T18" fmla="*/ 22 w 66"/>
                              <a:gd name="T19" fmla="*/ 0 h 1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66" h="111">
                                <a:moveTo>
                                  <a:pt x="22" y="0"/>
                                </a:moveTo>
                                <a:lnTo>
                                  <a:pt x="22" y="10"/>
                                </a:lnTo>
                                <a:lnTo>
                                  <a:pt x="18" y="37"/>
                                </a:lnTo>
                                <a:lnTo>
                                  <a:pt x="12" y="71"/>
                                </a:lnTo>
                                <a:lnTo>
                                  <a:pt x="0" y="99"/>
                                </a:lnTo>
                                <a:lnTo>
                                  <a:pt x="36" y="111"/>
                                </a:lnTo>
                                <a:lnTo>
                                  <a:pt x="44" y="89"/>
                                </a:lnTo>
                                <a:lnTo>
                                  <a:pt x="66" y="105"/>
                                </a:lnTo>
                                <a:lnTo>
                                  <a:pt x="52" y="22"/>
                                </a:lnTo>
                                <a:lnTo>
                                  <a:pt x="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22" name="Freeform 447"/>
                        <wps:cNvSpPr>
                          <a:spLocks/>
                        </wps:cNvSpPr>
                        <wps:spPr bwMode="auto">
                          <a:xfrm>
                            <a:off x="0" y="952338"/>
                            <a:ext cx="585860" cy="985473"/>
                          </a:xfrm>
                          <a:custGeom>
                            <a:avLst/>
                            <a:gdLst>
                              <a:gd name="T0" fmla="*/ 98 w 363"/>
                              <a:gd name="T1" fmla="*/ 619 h 621"/>
                              <a:gd name="T2" fmla="*/ 112 w 363"/>
                              <a:gd name="T3" fmla="*/ 615 h 621"/>
                              <a:gd name="T4" fmla="*/ 136 w 363"/>
                              <a:gd name="T5" fmla="*/ 609 h 621"/>
                              <a:gd name="T6" fmla="*/ 166 w 363"/>
                              <a:gd name="T7" fmla="*/ 603 h 621"/>
                              <a:gd name="T8" fmla="*/ 206 w 363"/>
                              <a:gd name="T9" fmla="*/ 599 h 621"/>
                              <a:gd name="T10" fmla="*/ 252 w 363"/>
                              <a:gd name="T11" fmla="*/ 599 h 621"/>
                              <a:gd name="T12" fmla="*/ 303 w 363"/>
                              <a:gd name="T13" fmla="*/ 601 h 621"/>
                              <a:gd name="T14" fmla="*/ 363 w 363"/>
                              <a:gd name="T15" fmla="*/ 611 h 621"/>
                              <a:gd name="T16" fmla="*/ 341 w 363"/>
                              <a:gd name="T17" fmla="*/ 596 h 621"/>
                              <a:gd name="T18" fmla="*/ 293 w 363"/>
                              <a:gd name="T19" fmla="*/ 554 h 621"/>
                              <a:gd name="T20" fmla="*/ 250 w 363"/>
                              <a:gd name="T21" fmla="*/ 493 h 621"/>
                              <a:gd name="T22" fmla="*/ 238 w 363"/>
                              <a:gd name="T23" fmla="*/ 420 h 621"/>
                              <a:gd name="T24" fmla="*/ 295 w 363"/>
                              <a:gd name="T25" fmla="*/ 402 h 621"/>
                              <a:gd name="T26" fmla="*/ 262 w 363"/>
                              <a:gd name="T27" fmla="*/ 380 h 621"/>
                              <a:gd name="T28" fmla="*/ 216 w 363"/>
                              <a:gd name="T29" fmla="*/ 337 h 621"/>
                              <a:gd name="T30" fmla="*/ 178 w 363"/>
                              <a:gd name="T31" fmla="*/ 277 h 621"/>
                              <a:gd name="T32" fmla="*/ 220 w 363"/>
                              <a:gd name="T33" fmla="*/ 222 h 621"/>
                              <a:gd name="T34" fmla="*/ 208 w 363"/>
                              <a:gd name="T35" fmla="*/ 218 h 621"/>
                              <a:gd name="T36" fmla="*/ 178 w 363"/>
                              <a:gd name="T37" fmla="*/ 190 h 621"/>
                              <a:gd name="T38" fmla="*/ 144 w 363"/>
                              <a:gd name="T39" fmla="*/ 123 h 621"/>
                              <a:gd name="T40" fmla="*/ 120 w 363"/>
                              <a:gd name="T41" fmla="*/ 0 h 621"/>
                              <a:gd name="T42" fmla="*/ 118 w 363"/>
                              <a:gd name="T43" fmla="*/ 32 h 621"/>
                              <a:gd name="T44" fmla="*/ 102 w 363"/>
                              <a:gd name="T45" fmla="*/ 103 h 621"/>
                              <a:gd name="T46" fmla="*/ 71 w 363"/>
                              <a:gd name="T47" fmla="*/ 180 h 621"/>
                              <a:gd name="T48" fmla="*/ 18 w 363"/>
                              <a:gd name="T49" fmla="*/ 230 h 621"/>
                              <a:gd name="T50" fmla="*/ 69 w 363"/>
                              <a:gd name="T51" fmla="*/ 254 h 621"/>
                              <a:gd name="T52" fmla="*/ 65 w 363"/>
                              <a:gd name="T53" fmla="*/ 287 h 621"/>
                              <a:gd name="T54" fmla="*/ 51 w 363"/>
                              <a:gd name="T55" fmla="*/ 337 h 621"/>
                              <a:gd name="T56" fmla="*/ 14 w 363"/>
                              <a:gd name="T57" fmla="*/ 388 h 621"/>
                              <a:gd name="T58" fmla="*/ 0 w 363"/>
                              <a:gd name="T59" fmla="*/ 418 h 621"/>
                              <a:gd name="T60" fmla="*/ 30 w 363"/>
                              <a:gd name="T61" fmla="*/ 442 h 621"/>
                              <a:gd name="T62" fmla="*/ 36 w 363"/>
                              <a:gd name="T63" fmla="*/ 448 h 621"/>
                              <a:gd name="T64" fmla="*/ 42 w 363"/>
                              <a:gd name="T65" fmla="*/ 460 h 621"/>
                              <a:gd name="T66" fmla="*/ 46 w 363"/>
                              <a:gd name="T67" fmla="*/ 478 h 621"/>
                              <a:gd name="T68" fmla="*/ 40 w 363"/>
                              <a:gd name="T69" fmla="*/ 502 h 621"/>
                              <a:gd name="T70" fmla="*/ 24 w 363"/>
                              <a:gd name="T71" fmla="*/ 527 h 621"/>
                              <a:gd name="T72" fmla="*/ 0 w 363"/>
                              <a:gd name="T73" fmla="*/ 546 h 621"/>
                              <a:gd name="T74" fmla="*/ 92 w 363"/>
                              <a:gd name="T75" fmla="*/ 621 h 6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363" h="621">
                                <a:moveTo>
                                  <a:pt x="94" y="621"/>
                                </a:moveTo>
                                <a:lnTo>
                                  <a:pt x="98" y="619"/>
                                </a:lnTo>
                                <a:lnTo>
                                  <a:pt x="104" y="617"/>
                                </a:lnTo>
                                <a:lnTo>
                                  <a:pt x="112" y="615"/>
                                </a:lnTo>
                                <a:lnTo>
                                  <a:pt x="122" y="611"/>
                                </a:lnTo>
                                <a:lnTo>
                                  <a:pt x="136" y="609"/>
                                </a:lnTo>
                                <a:lnTo>
                                  <a:pt x="150" y="605"/>
                                </a:lnTo>
                                <a:lnTo>
                                  <a:pt x="166" y="603"/>
                                </a:lnTo>
                                <a:lnTo>
                                  <a:pt x="184" y="601"/>
                                </a:lnTo>
                                <a:lnTo>
                                  <a:pt x="206" y="599"/>
                                </a:lnTo>
                                <a:lnTo>
                                  <a:pt x="228" y="599"/>
                                </a:lnTo>
                                <a:lnTo>
                                  <a:pt x="252" y="599"/>
                                </a:lnTo>
                                <a:lnTo>
                                  <a:pt x="278" y="599"/>
                                </a:lnTo>
                                <a:lnTo>
                                  <a:pt x="303" y="601"/>
                                </a:lnTo>
                                <a:lnTo>
                                  <a:pt x="331" y="605"/>
                                </a:lnTo>
                                <a:lnTo>
                                  <a:pt x="363" y="611"/>
                                </a:lnTo>
                                <a:lnTo>
                                  <a:pt x="357" y="607"/>
                                </a:lnTo>
                                <a:lnTo>
                                  <a:pt x="341" y="596"/>
                                </a:lnTo>
                                <a:lnTo>
                                  <a:pt x="319" y="578"/>
                                </a:lnTo>
                                <a:lnTo>
                                  <a:pt x="293" y="554"/>
                                </a:lnTo>
                                <a:lnTo>
                                  <a:pt x="270" y="526"/>
                                </a:lnTo>
                                <a:lnTo>
                                  <a:pt x="250" y="493"/>
                                </a:lnTo>
                                <a:lnTo>
                                  <a:pt x="238" y="458"/>
                                </a:lnTo>
                                <a:lnTo>
                                  <a:pt x="238" y="420"/>
                                </a:lnTo>
                                <a:lnTo>
                                  <a:pt x="301" y="406"/>
                                </a:lnTo>
                                <a:lnTo>
                                  <a:pt x="295" y="402"/>
                                </a:lnTo>
                                <a:lnTo>
                                  <a:pt x="282" y="394"/>
                                </a:lnTo>
                                <a:lnTo>
                                  <a:pt x="262" y="380"/>
                                </a:lnTo>
                                <a:lnTo>
                                  <a:pt x="240" y="361"/>
                                </a:lnTo>
                                <a:lnTo>
                                  <a:pt x="216" y="337"/>
                                </a:lnTo>
                                <a:lnTo>
                                  <a:pt x="194" y="309"/>
                                </a:lnTo>
                                <a:lnTo>
                                  <a:pt x="178" y="277"/>
                                </a:lnTo>
                                <a:lnTo>
                                  <a:pt x="170" y="244"/>
                                </a:lnTo>
                                <a:lnTo>
                                  <a:pt x="220" y="222"/>
                                </a:lnTo>
                                <a:lnTo>
                                  <a:pt x="216" y="222"/>
                                </a:lnTo>
                                <a:lnTo>
                                  <a:pt x="208" y="218"/>
                                </a:lnTo>
                                <a:lnTo>
                                  <a:pt x="194" y="208"/>
                                </a:lnTo>
                                <a:lnTo>
                                  <a:pt x="178" y="190"/>
                                </a:lnTo>
                                <a:lnTo>
                                  <a:pt x="160" y="162"/>
                                </a:lnTo>
                                <a:lnTo>
                                  <a:pt x="144" y="123"/>
                                </a:lnTo>
                                <a:lnTo>
                                  <a:pt x="130" y="69"/>
                                </a:lnTo>
                                <a:lnTo>
                                  <a:pt x="120" y="0"/>
                                </a:lnTo>
                                <a:lnTo>
                                  <a:pt x="120" y="8"/>
                                </a:lnTo>
                                <a:lnTo>
                                  <a:pt x="118" y="32"/>
                                </a:lnTo>
                                <a:lnTo>
                                  <a:pt x="110" y="63"/>
                                </a:lnTo>
                                <a:lnTo>
                                  <a:pt x="102" y="103"/>
                                </a:lnTo>
                                <a:lnTo>
                                  <a:pt x="88" y="143"/>
                                </a:lnTo>
                                <a:lnTo>
                                  <a:pt x="71" y="180"/>
                                </a:lnTo>
                                <a:lnTo>
                                  <a:pt x="46" y="212"/>
                                </a:lnTo>
                                <a:lnTo>
                                  <a:pt x="18" y="230"/>
                                </a:lnTo>
                                <a:lnTo>
                                  <a:pt x="69" y="248"/>
                                </a:lnTo>
                                <a:lnTo>
                                  <a:pt x="69" y="254"/>
                                </a:lnTo>
                                <a:lnTo>
                                  <a:pt x="69" y="265"/>
                                </a:lnTo>
                                <a:lnTo>
                                  <a:pt x="65" y="287"/>
                                </a:lnTo>
                                <a:lnTo>
                                  <a:pt x="61" y="311"/>
                                </a:lnTo>
                                <a:lnTo>
                                  <a:pt x="51" y="337"/>
                                </a:lnTo>
                                <a:lnTo>
                                  <a:pt x="36" y="365"/>
                                </a:lnTo>
                                <a:lnTo>
                                  <a:pt x="14" y="388"/>
                                </a:lnTo>
                                <a:lnTo>
                                  <a:pt x="0" y="396"/>
                                </a:lnTo>
                                <a:lnTo>
                                  <a:pt x="0" y="418"/>
                                </a:lnTo>
                                <a:lnTo>
                                  <a:pt x="28" y="440"/>
                                </a:lnTo>
                                <a:lnTo>
                                  <a:pt x="30" y="442"/>
                                </a:lnTo>
                                <a:lnTo>
                                  <a:pt x="32" y="444"/>
                                </a:lnTo>
                                <a:lnTo>
                                  <a:pt x="36" y="448"/>
                                </a:lnTo>
                                <a:lnTo>
                                  <a:pt x="38" y="454"/>
                                </a:lnTo>
                                <a:lnTo>
                                  <a:pt x="42" y="460"/>
                                </a:lnTo>
                                <a:lnTo>
                                  <a:pt x="46" y="470"/>
                                </a:lnTo>
                                <a:lnTo>
                                  <a:pt x="46" y="478"/>
                                </a:lnTo>
                                <a:lnTo>
                                  <a:pt x="46" y="490"/>
                                </a:lnTo>
                                <a:lnTo>
                                  <a:pt x="40" y="502"/>
                                </a:lnTo>
                                <a:lnTo>
                                  <a:pt x="34" y="514"/>
                                </a:lnTo>
                                <a:lnTo>
                                  <a:pt x="24" y="527"/>
                                </a:lnTo>
                                <a:lnTo>
                                  <a:pt x="8" y="540"/>
                                </a:lnTo>
                                <a:lnTo>
                                  <a:pt x="0" y="546"/>
                                </a:lnTo>
                                <a:lnTo>
                                  <a:pt x="0" y="611"/>
                                </a:lnTo>
                                <a:lnTo>
                                  <a:pt x="92" y="621"/>
                                </a:lnTo>
                                <a:lnTo>
                                  <a:pt x="94" y="6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23" name="Freeform 448"/>
                        <wps:cNvSpPr>
                          <a:spLocks/>
                        </wps:cNvSpPr>
                        <wps:spPr bwMode="auto">
                          <a:xfrm>
                            <a:off x="200025" y="1200150"/>
                            <a:ext cx="50807" cy="107910"/>
                          </a:xfrm>
                          <a:custGeom>
                            <a:avLst/>
                            <a:gdLst>
                              <a:gd name="T0" fmla="*/ 22 w 32"/>
                              <a:gd name="T1" fmla="*/ 44 h 68"/>
                              <a:gd name="T2" fmla="*/ 18 w 32"/>
                              <a:gd name="T3" fmla="*/ 34 h 68"/>
                              <a:gd name="T4" fmla="*/ 12 w 32"/>
                              <a:gd name="T5" fmla="*/ 24 h 68"/>
                              <a:gd name="T6" fmla="*/ 8 w 32"/>
                              <a:gd name="T7" fmla="*/ 16 h 68"/>
                              <a:gd name="T8" fmla="*/ 4 w 32"/>
                              <a:gd name="T9" fmla="*/ 8 h 68"/>
                              <a:gd name="T10" fmla="*/ 2 w 32"/>
                              <a:gd name="T11" fmla="*/ 0 h 68"/>
                              <a:gd name="T12" fmla="*/ 2 w 32"/>
                              <a:gd name="T13" fmla="*/ 0 h 68"/>
                              <a:gd name="T14" fmla="*/ 0 w 32"/>
                              <a:gd name="T15" fmla="*/ 32 h 68"/>
                              <a:gd name="T16" fmla="*/ 4 w 32"/>
                              <a:gd name="T17" fmla="*/ 52 h 68"/>
                              <a:gd name="T18" fmla="*/ 12 w 32"/>
                              <a:gd name="T19" fmla="*/ 64 h 68"/>
                              <a:gd name="T20" fmla="*/ 14 w 32"/>
                              <a:gd name="T21" fmla="*/ 68 h 68"/>
                              <a:gd name="T22" fmla="*/ 32 w 32"/>
                              <a:gd name="T23" fmla="*/ 56 h 68"/>
                              <a:gd name="T24" fmla="*/ 28 w 32"/>
                              <a:gd name="T25" fmla="*/ 52 h 68"/>
                              <a:gd name="T26" fmla="*/ 22 w 32"/>
                              <a:gd name="T27" fmla="*/ 44 h 6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32" h="68">
                                <a:moveTo>
                                  <a:pt x="22" y="44"/>
                                </a:moveTo>
                                <a:lnTo>
                                  <a:pt x="18" y="34"/>
                                </a:lnTo>
                                <a:lnTo>
                                  <a:pt x="12" y="24"/>
                                </a:lnTo>
                                <a:lnTo>
                                  <a:pt x="8" y="16"/>
                                </a:lnTo>
                                <a:lnTo>
                                  <a:pt x="4" y="8"/>
                                </a:lnTo>
                                <a:lnTo>
                                  <a:pt x="2" y="0"/>
                                </a:lnTo>
                                <a:lnTo>
                                  <a:pt x="2" y="0"/>
                                </a:lnTo>
                                <a:lnTo>
                                  <a:pt x="0" y="32"/>
                                </a:lnTo>
                                <a:lnTo>
                                  <a:pt x="4" y="52"/>
                                </a:lnTo>
                                <a:lnTo>
                                  <a:pt x="12" y="64"/>
                                </a:lnTo>
                                <a:lnTo>
                                  <a:pt x="14" y="68"/>
                                </a:lnTo>
                                <a:lnTo>
                                  <a:pt x="32" y="56"/>
                                </a:lnTo>
                                <a:lnTo>
                                  <a:pt x="28" y="52"/>
                                </a:lnTo>
                                <a:lnTo>
                                  <a:pt x="22" y="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24" name="Freeform 449"/>
                        <wps:cNvSpPr>
                          <a:spLocks/>
                        </wps:cNvSpPr>
                        <wps:spPr bwMode="auto">
                          <a:xfrm>
                            <a:off x="238125" y="1390650"/>
                            <a:ext cx="122255" cy="192016"/>
                          </a:xfrm>
                          <a:custGeom>
                            <a:avLst/>
                            <a:gdLst>
                              <a:gd name="T0" fmla="*/ 48 w 77"/>
                              <a:gd name="T1" fmla="*/ 88 h 121"/>
                              <a:gd name="T2" fmla="*/ 34 w 77"/>
                              <a:gd name="T3" fmla="*/ 70 h 121"/>
                              <a:gd name="T4" fmla="*/ 24 w 77"/>
                              <a:gd name="T5" fmla="*/ 50 h 121"/>
                              <a:gd name="T6" fmla="*/ 14 w 77"/>
                              <a:gd name="T7" fmla="*/ 32 h 121"/>
                              <a:gd name="T8" fmla="*/ 8 w 77"/>
                              <a:gd name="T9" fmla="*/ 16 h 121"/>
                              <a:gd name="T10" fmla="*/ 4 w 77"/>
                              <a:gd name="T11" fmla="*/ 4 h 121"/>
                              <a:gd name="T12" fmla="*/ 2 w 77"/>
                              <a:gd name="T13" fmla="*/ 0 h 121"/>
                              <a:gd name="T14" fmla="*/ 0 w 77"/>
                              <a:gd name="T15" fmla="*/ 16 h 121"/>
                              <a:gd name="T16" fmla="*/ 2 w 77"/>
                              <a:gd name="T17" fmla="*/ 34 h 121"/>
                              <a:gd name="T18" fmla="*/ 6 w 77"/>
                              <a:gd name="T19" fmla="*/ 52 h 121"/>
                              <a:gd name="T20" fmla="*/ 12 w 77"/>
                              <a:gd name="T21" fmla="*/ 70 h 121"/>
                              <a:gd name="T22" fmla="*/ 18 w 77"/>
                              <a:gd name="T23" fmla="*/ 84 h 121"/>
                              <a:gd name="T24" fmla="*/ 24 w 77"/>
                              <a:gd name="T25" fmla="*/ 96 h 121"/>
                              <a:gd name="T26" fmla="*/ 28 w 77"/>
                              <a:gd name="T27" fmla="*/ 105 h 121"/>
                              <a:gd name="T28" fmla="*/ 30 w 77"/>
                              <a:gd name="T29" fmla="*/ 107 h 121"/>
                              <a:gd name="T30" fmla="*/ 30 w 77"/>
                              <a:gd name="T31" fmla="*/ 121 h 121"/>
                              <a:gd name="T32" fmla="*/ 40 w 77"/>
                              <a:gd name="T33" fmla="*/ 121 h 121"/>
                              <a:gd name="T34" fmla="*/ 48 w 77"/>
                              <a:gd name="T35" fmla="*/ 121 h 121"/>
                              <a:gd name="T36" fmla="*/ 57 w 77"/>
                              <a:gd name="T37" fmla="*/ 119 h 121"/>
                              <a:gd name="T38" fmla="*/ 63 w 77"/>
                              <a:gd name="T39" fmla="*/ 117 h 121"/>
                              <a:gd name="T40" fmla="*/ 69 w 77"/>
                              <a:gd name="T41" fmla="*/ 115 h 121"/>
                              <a:gd name="T42" fmla="*/ 73 w 77"/>
                              <a:gd name="T43" fmla="*/ 113 h 121"/>
                              <a:gd name="T44" fmla="*/ 75 w 77"/>
                              <a:gd name="T45" fmla="*/ 113 h 121"/>
                              <a:gd name="T46" fmla="*/ 77 w 77"/>
                              <a:gd name="T47" fmla="*/ 113 h 121"/>
                              <a:gd name="T48" fmla="*/ 63 w 77"/>
                              <a:gd name="T49" fmla="*/ 103 h 121"/>
                              <a:gd name="T50" fmla="*/ 48 w 77"/>
                              <a:gd name="T51" fmla="*/ 88 h 1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</a:cxnLst>
                            <a:rect l="0" t="0" r="r" b="b"/>
                            <a:pathLst>
                              <a:path w="77" h="121">
                                <a:moveTo>
                                  <a:pt x="48" y="88"/>
                                </a:moveTo>
                                <a:lnTo>
                                  <a:pt x="34" y="70"/>
                                </a:lnTo>
                                <a:lnTo>
                                  <a:pt x="24" y="50"/>
                                </a:lnTo>
                                <a:lnTo>
                                  <a:pt x="14" y="32"/>
                                </a:lnTo>
                                <a:lnTo>
                                  <a:pt x="8" y="16"/>
                                </a:lnTo>
                                <a:lnTo>
                                  <a:pt x="4" y="4"/>
                                </a:lnTo>
                                <a:lnTo>
                                  <a:pt x="2" y="0"/>
                                </a:lnTo>
                                <a:lnTo>
                                  <a:pt x="0" y="16"/>
                                </a:lnTo>
                                <a:lnTo>
                                  <a:pt x="2" y="34"/>
                                </a:lnTo>
                                <a:lnTo>
                                  <a:pt x="6" y="52"/>
                                </a:lnTo>
                                <a:lnTo>
                                  <a:pt x="12" y="70"/>
                                </a:lnTo>
                                <a:lnTo>
                                  <a:pt x="18" y="84"/>
                                </a:lnTo>
                                <a:lnTo>
                                  <a:pt x="24" y="96"/>
                                </a:lnTo>
                                <a:lnTo>
                                  <a:pt x="28" y="105"/>
                                </a:lnTo>
                                <a:lnTo>
                                  <a:pt x="30" y="107"/>
                                </a:lnTo>
                                <a:lnTo>
                                  <a:pt x="30" y="121"/>
                                </a:lnTo>
                                <a:lnTo>
                                  <a:pt x="40" y="121"/>
                                </a:lnTo>
                                <a:lnTo>
                                  <a:pt x="48" y="121"/>
                                </a:lnTo>
                                <a:lnTo>
                                  <a:pt x="57" y="119"/>
                                </a:lnTo>
                                <a:lnTo>
                                  <a:pt x="63" y="117"/>
                                </a:lnTo>
                                <a:lnTo>
                                  <a:pt x="69" y="115"/>
                                </a:lnTo>
                                <a:lnTo>
                                  <a:pt x="73" y="113"/>
                                </a:lnTo>
                                <a:lnTo>
                                  <a:pt x="75" y="113"/>
                                </a:lnTo>
                                <a:lnTo>
                                  <a:pt x="77" y="113"/>
                                </a:lnTo>
                                <a:lnTo>
                                  <a:pt x="63" y="103"/>
                                </a:lnTo>
                                <a:lnTo>
                                  <a:pt x="48" y="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25" name="Freeform 450"/>
                        <wps:cNvSpPr>
                          <a:spLocks/>
                        </wps:cNvSpPr>
                        <wps:spPr bwMode="auto">
                          <a:xfrm>
                            <a:off x="180975" y="1657350"/>
                            <a:ext cx="236571" cy="233276"/>
                          </a:xfrm>
                          <a:custGeom>
                            <a:avLst/>
                            <a:gdLst>
                              <a:gd name="T0" fmla="*/ 110 w 149"/>
                              <a:gd name="T1" fmla="*/ 83 h 147"/>
                              <a:gd name="T2" fmla="*/ 102 w 149"/>
                              <a:gd name="T3" fmla="*/ 61 h 147"/>
                              <a:gd name="T4" fmla="*/ 96 w 149"/>
                              <a:gd name="T5" fmla="*/ 43 h 147"/>
                              <a:gd name="T6" fmla="*/ 94 w 149"/>
                              <a:gd name="T7" fmla="*/ 26 h 147"/>
                              <a:gd name="T8" fmla="*/ 94 w 149"/>
                              <a:gd name="T9" fmla="*/ 14 h 147"/>
                              <a:gd name="T10" fmla="*/ 96 w 149"/>
                              <a:gd name="T11" fmla="*/ 4 h 147"/>
                              <a:gd name="T12" fmla="*/ 96 w 149"/>
                              <a:gd name="T13" fmla="*/ 0 h 147"/>
                              <a:gd name="T14" fmla="*/ 88 w 149"/>
                              <a:gd name="T15" fmla="*/ 16 h 147"/>
                              <a:gd name="T16" fmla="*/ 82 w 149"/>
                              <a:gd name="T17" fmla="*/ 34 h 147"/>
                              <a:gd name="T18" fmla="*/ 80 w 149"/>
                              <a:gd name="T19" fmla="*/ 49 h 147"/>
                              <a:gd name="T20" fmla="*/ 80 w 149"/>
                              <a:gd name="T21" fmla="*/ 67 h 147"/>
                              <a:gd name="T22" fmla="*/ 82 w 149"/>
                              <a:gd name="T23" fmla="*/ 83 h 147"/>
                              <a:gd name="T24" fmla="*/ 84 w 149"/>
                              <a:gd name="T25" fmla="*/ 93 h 147"/>
                              <a:gd name="T26" fmla="*/ 86 w 149"/>
                              <a:gd name="T27" fmla="*/ 103 h 147"/>
                              <a:gd name="T28" fmla="*/ 88 w 149"/>
                              <a:gd name="T29" fmla="*/ 105 h 147"/>
                              <a:gd name="T30" fmla="*/ 72 w 149"/>
                              <a:gd name="T31" fmla="*/ 107 h 147"/>
                              <a:gd name="T32" fmla="*/ 56 w 149"/>
                              <a:gd name="T33" fmla="*/ 111 h 147"/>
                              <a:gd name="T34" fmla="*/ 42 w 149"/>
                              <a:gd name="T35" fmla="*/ 119 h 147"/>
                              <a:gd name="T36" fmla="*/ 28 w 149"/>
                              <a:gd name="T37" fmla="*/ 125 h 147"/>
                              <a:gd name="T38" fmla="*/ 16 w 149"/>
                              <a:gd name="T39" fmla="*/ 133 h 147"/>
                              <a:gd name="T40" fmla="*/ 8 w 149"/>
                              <a:gd name="T41" fmla="*/ 141 h 147"/>
                              <a:gd name="T42" fmla="*/ 2 w 149"/>
                              <a:gd name="T43" fmla="*/ 145 h 147"/>
                              <a:gd name="T44" fmla="*/ 0 w 149"/>
                              <a:gd name="T45" fmla="*/ 147 h 147"/>
                              <a:gd name="T46" fmla="*/ 6 w 149"/>
                              <a:gd name="T47" fmla="*/ 143 h 147"/>
                              <a:gd name="T48" fmla="*/ 14 w 149"/>
                              <a:gd name="T49" fmla="*/ 139 h 147"/>
                              <a:gd name="T50" fmla="*/ 24 w 149"/>
                              <a:gd name="T51" fmla="*/ 137 h 147"/>
                              <a:gd name="T52" fmla="*/ 34 w 149"/>
                              <a:gd name="T53" fmla="*/ 133 h 147"/>
                              <a:gd name="T54" fmla="*/ 46 w 149"/>
                              <a:gd name="T55" fmla="*/ 131 h 147"/>
                              <a:gd name="T56" fmla="*/ 58 w 149"/>
                              <a:gd name="T57" fmla="*/ 129 h 147"/>
                              <a:gd name="T58" fmla="*/ 70 w 149"/>
                              <a:gd name="T59" fmla="*/ 127 h 147"/>
                              <a:gd name="T60" fmla="*/ 84 w 149"/>
                              <a:gd name="T61" fmla="*/ 127 h 147"/>
                              <a:gd name="T62" fmla="*/ 96 w 149"/>
                              <a:gd name="T63" fmla="*/ 125 h 147"/>
                              <a:gd name="T64" fmla="*/ 108 w 149"/>
                              <a:gd name="T65" fmla="*/ 123 h 147"/>
                              <a:gd name="T66" fmla="*/ 118 w 149"/>
                              <a:gd name="T67" fmla="*/ 123 h 147"/>
                              <a:gd name="T68" fmla="*/ 128 w 149"/>
                              <a:gd name="T69" fmla="*/ 123 h 147"/>
                              <a:gd name="T70" fmla="*/ 137 w 149"/>
                              <a:gd name="T71" fmla="*/ 121 h 147"/>
                              <a:gd name="T72" fmla="*/ 143 w 149"/>
                              <a:gd name="T73" fmla="*/ 121 h 147"/>
                              <a:gd name="T74" fmla="*/ 147 w 149"/>
                              <a:gd name="T75" fmla="*/ 121 h 147"/>
                              <a:gd name="T76" fmla="*/ 149 w 149"/>
                              <a:gd name="T77" fmla="*/ 121 h 147"/>
                              <a:gd name="T78" fmla="*/ 126 w 149"/>
                              <a:gd name="T79" fmla="*/ 103 h 147"/>
                              <a:gd name="T80" fmla="*/ 110 w 149"/>
                              <a:gd name="T81" fmla="*/ 83 h 14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49" h="147">
                                <a:moveTo>
                                  <a:pt x="110" y="83"/>
                                </a:moveTo>
                                <a:lnTo>
                                  <a:pt x="102" y="61"/>
                                </a:lnTo>
                                <a:lnTo>
                                  <a:pt x="96" y="43"/>
                                </a:lnTo>
                                <a:lnTo>
                                  <a:pt x="94" y="26"/>
                                </a:lnTo>
                                <a:lnTo>
                                  <a:pt x="94" y="14"/>
                                </a:lnTo>
                                <a:lnTo>
                                  <a:pt x="96" y="4"/>
                                </a:lnTo>
                                <a:lnTo>
                                  <a:pt x="96" y="0"/>
                                </a:lnTo>
                                <a:lnTo>
                                  <a:pt x="88" y="16"/>
                                </a:lnTo>
                                <a:lnTo>
                                  <a:pt x="82" y="34"/>
                                </a:lnTo>
                                <a:lnTo>
                                  <a:pt x="80" y="49"/>
                                </a:lnTo>
                                <a:lnTo>
                                  <a:pt x="80" y="67"/>
                                </a:lnTo>
                                <a:lnTo>
                                  <a:pt x="82" y="83"/>
                                </a:lnTo>
                                <a:lnTo>
                                  <a:pt x="84" y="93"/>
                                </a:lnTo>
                                <a:lnTo>
                                  <a:pt x="86" y="103"/>
                                </a:lnTo>
                                <a:lnTo>
                                  <a:pt x="88" y="105"/>
                                </a:lnTo>
                                <a:lnTo>
                                  <a:pt x="72" y="107"/>
                                </a:lnTo>
                                <a:lnTo>
                                  <a:pt x="56" y="111"/>
                                </a:lnTo>
                                <a:lnTo>
                                  <a:pt x="42" y="119"/>
                                </a:lnTo>
                                <a:lnTo>
                                  <a:pt x="28" y="125"/>
                                </a:lnTo>
                                <a:lnTo>
                                  <a:pt x="16" y="133"/>
                                </a:lnTo>
                                <a:lnTo>
                                  <a:pt x="8" y="141"/>
                                </a:lnTo>
                                <a:lnTo>
                                  <a:pt x="2" y="145"/>
                                </a:lnTo>
                                <a:lnTo>
                                  <a:pt x="0" y="147"/>
                                </a:lnTo>
                                <a:lnTo>
                                  <a:pt x="6" y="143"/>
                                </a:lnTo>
                                <a:lnTo>
                                  <a:pt x="14" y="139"/>
                                </a:lnTo>
                                <a:lnTo>
                                  <a:pt x="24" y="137"/>
                                </a:lnTo>
                                <a:lnTo>
                                  <a:pt x="34" y="133"/>
                                </a:lnTo>
                                <a:lnTo>
                                  <a:pt x="46" y="131"/>
                                </a:lnTo>
                                <a:lnTo>
                                  <a:pt x="58" y="129"/>
                                </a:lnTo>
                                <a:lnTo>
                                  <a:pt x="70" y="127"/>
                                </a:lnTo>
                                <a:lnTo>
                                  <a:pt x="84" y="127"/>
                                </a:lnTo>
                                <a:lnTo>
                                  <a:pt x="96" y="125"/>
                                </a:lnTo>
                                <a:lnTo>
                                  <a:pt x="108" y="123"/>
                                </a:lnTo>
                                <a:lnTo>
                                  <a:pt x="118" y="123"/>
                                </a:lnTo>
                                <a:lnTo>
                                  <a:pt x="128" y="123"/>
                                </a:lnTo>
                                <a:lnTo>
                                  <a:pt x="137" y="121"/>
                                </a:lnTo>
                                <a:lnTo>
                                  <a:pt x="143" y="121"/>
                                </a:lnTo>
                                <a:lnTo>
                                  <a:pt x="147" y="121"/>
                                </a:lnTo>
                                <a:lnTo>
                                  <a:pt x="149" y="121"/>
                                </a:lnTo>
                                <a:lnTo>
                                  <a:pt x="126" y="103"/>
                                </a:lnTo>
                                <a:lnTo>
                                  <a:pt x="110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26" name="Freeform 451"/>
                        <wps:cNvSpPr>
                          <a:spLocks/>
                        </wps:cNvSpPr>
                        <wps:spPr bwMode="auto">
                          <a:xfrm>
                            <a:off x="342900" y="485775"/>
                            <a:ext cx="20640" cy="22217"/>
                          </a:xfrm>
                          <a:custGeom>
                            <a:avLst/>
                            <a:gdLst>
                              <a:gd name="T0" fmla="*/ 11 w 13"/>
                              <a:gd name="T1" fmla="*/ 2 h 14"/>
                              <a:gd name="T2" fmla="*/ 9 w 13"/>
                              <a:gd name="T3" fmla="*/ 2 h 14"/>
                              <a:gd name="T4" fmla="*/ 7 w 13"/>
                              <a:gd name="T5" fmla="*/ 0 h 14"/>
                              <a:gd name="T6" fmla="*/ 5 w 13"/>
                              <a:gd name="T7" fmla="*/ 2 h 14"/>
                              <a:gd name="T8" fmla="*/ 2 w 13"/>
                              <a:gd name="T9" fmla="*/ 2 h 14"/>
                              <a:gd name="T10" fmla="*/ 0 w 13"/>
                              <a:gd name="T11" fmla="*/ 4 h 14"/>
                              <a:gd name="T12" fmla="*/ 0 w 13"/>
                              <a:gd name="T13" fmla="*/ 6 h 14"/>
                              <a:gd name="T14" fmla="*/ 0 w 13"/>
                              <a:gd name="T15" fmla="*/ 10 h 14"/>
                              <a:gd name="T16" fmla="*/ 2 w 13"/>
                              <a:gd name="T17" fmla="*/ 12 h 14"/>
                              <a:gd name="T18" fmla="*/ 5 w 13"/>
                              <a:gd name="T19" fmla="*/ 14 h 14"/>
                              <a:gd name="T20" fmla="*/ 7 w 13"/>
                              <a:gd name="T21" fmla="*/ 14 h 14"/>
                              <a:gd name="T22" fmla="*/ 9 w 13"/>
                              <a:gd name="T23" fmla="*/ 14 h 14"/>
                              <a:gd name="T24" fmla="*/ 11 w 13"/>
                              <a:gd name="T25" fmla="*/ 12 h 14"/>
                              <a:gd name="T26" fmla="*/ 13 w 13"/>
                              <a:gd name="T27" fmla="*/ 10 h 14"/>
                              <a:gd name="T28" fmla="*/ 13 w 13"/>
                              <a:gd name="T29" fmla="*/ 6 h 14"/>
                              <a:gd name="T30" fmla="*/ 13 w 13"/>
                              <a:gd name="T31" fmla="*/ 4 h 14"/>
                              <a:gd name="T32" fmla="*/ 11 w 13"/>
                              <a:gd name="T33" fmla="*/ 2 h 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3" h="14">
                                <a:moveTo>
                                  <a:pt x="11" y="2"/>
                                </a:moveTo>
                                <a:lnTo>
                                  <a:pt x="9" y="2"/>
                                </a:lnTo>
                                <a:lnTo>
                                  <a:pt x="7" y="0"/>
                                </a:lnTo>
                                <a:lnTo>
                                  <a:pt x="5" y="2"/>
                                </a:lnTo>
                                <a:lnTo>
                                  <a:pt x="2" y="2"/>
                                </a:lnTo>
                                <a:lnTo>
                                  <a:pt x="0" y="4"/>
                                </a:lnTo>
                                <a:lnTo>
                                  <a:pt x="0" y="6"/>
                                </a:lnTo>
                                <a:lnTo>
                                  <a:pt x="0" y="10"/>
                                </a:lnTo>
                                <a:lnTo>
                                  <a:pt x="2" y="12"/>
                                </a:lnTo>
                                <a:lnTo>
                                  <a:pt x="5" y="14"/>
                                </a:lnTo>
                                <a:lnTo>
                                  <a:pt x="7" y="14"/>
                                </a:lnTo>
                                <a:lnTo>
                                  <a:pt x="9" y="14"/>
                                </a:lnTo>
                                <a:lnTo>
                                  <a:pt x="11" y="12"/>
                                </a:lnTo>
                                <a:lnTo>
                                  <a:pt x="13" y="10"/>
                                </a:lnTo>
                                <a:lnTo>
                                  <a:pt x="13" y="6"/>
                                </a:lnTo>
                                <a:lnTo>
                                  <a:pt x="13" y="4"/>
                                </a:lnTo>
                                <a:lnTo>
                                  <a:pt x="11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27" name="Freeform 452"/>
                        <wps:cNvSpPr>
                          <a:spLocks/>
                        </wps:cNvSpPr>
                        <wps:spPr bwMode="auto">
                          <a:xfrm>
                            <a:off x="581025" y="952500"/>
                            <a:ext cx="50807" cy="57129"/>
                          </a:xfrm>
                          <a:custGeom>
                            <a:avLst/>
                            <a:gdLst>
                              <a:gd name="T0" fmla="*/ 26 w 32"/>
                              <a:gd name="T1" fmla="*/ 6 h 36"/>
                              <a:gd name="T2" fmla="*/ 22 w 32"/>
                              <a:gd name="T3" fmla="*/ 2 h 36"/>
                              <a:gd name="T4" fmla="*/ 16 w 32"/>
                              <a:gd name="T5" fmla="*/ 0 h 36"/>
                              <a:gd name="T6" fmla="*/ 10 w 32"/>
                              <a:gd name="T7" fmla="*/ 2 h 36"/>
                              <a:gd name="T8" fmla="*/ 4 w 32"/>
                              <a:gd name="T9" fmla="*/ 6 h 36"/>
                              <a:gd name="T10" fmla="*/ 0 w 32"/>
                              <a:gd name="T11" fmla="*/ 12 h 36"/>
                              <a:gd name="T12" fmla="*/ 0 w 32"/>
                              <a:gd name="T13" fmla="*/ 18 h 36"/>
                              <a:gd name="T14" fmla="*/ 0 w 32"/>
                              <a:gd name="T15" fmla="*/ 24 h 36"/>
                              <a:gd name="T16" fmla="*/ 4 w 32"/>
                              <a:gd name="T17" fmla="*/ 30 h 36"/>
                              <a:gd name="T18" fmla="*/ 10 w 32"/>
                              <a:gd name="T19" fmla="*/ 34 h 36"/>
                              <a:gd name="T20" fmla="*/ 16 w 32"/>
                              <a:gd name="T21" fmla="*/ 36 h 36"/>
                              <a:gd name="T22" fmla="*/ 22 w 32"/>
                              <a:gd name="T23" fmla="*/ 34 h 36"/>
                              <a:gd name="T24" fmla="*/ 26 w 32"/>
                              <a:gd name="T25" fmla="*/ 30 h 36"/>
                              <a:gd name="T26" fmla="*/ 30 w 32"/>
                              <a:gd name="T27" fmla="*/ 24 h 36"/>
                              <a:gd name="T28" fmla="*/ 32 w 32"/>
                              <a:gd name="T29" fmla="*/ 18 h 36"/>
                              <a:gd name="T30" fmla="*/ 30 w 32"/>
                              <a:gd name="T31" fmla="*/ 12 h 36"/>
                              <a:gd name="T32" fmla="*/ 26 w 32"/>
                              <a:gd name="T33" fmla="*/ 6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2" h="36">
                                <a:moveTo>
                                  <a:pt x="26" y="6"/>
                                </a:moveTo>
                                <a:lnTo>
                                  <a:pt x="22" y="2"/>
                                </a:lnTo>
                                <a:lnTo>
                                  <a:pt x="16" y="0"/>
                                </a:lnTo>
                                <a:lnTo>
                                  <a:pt x="10" y="2"/>
                                </a:lnTo>
                                <a:lnTo>
                                  <a:pt x="4" y="6"/>
                                </a:lnTo>
                                <a:lnTo>
                                  <a:pt x="0" y="12"/>
                                </a:lnTo>
                                <a:lnTo>
                                  <a:pt x="0" y="18"/>
                                </a:lnTo>
                                <a:lnTo>
                                  <a:pt x="0" y="24"/>
                                </a:lnTo>
                                <a:lnTo>
                                  <a:pt x="4" y="30"/>
                                </a:lnTo>
                                <a:lnTo>
                                  <a:pt x="10" y="34"/>
                                </a:lnTo>
                                <a:lnTo>
                                  <a:pt x="16" y="36"/>
                                </a:lnTo>
                                <a:lnTo>
                                  <a:pt x="22" y="34"/>
                                </a:lnTo>
                                <a:lnTo>
                                  <a:pt x="26" y="30"/>
                                </a:lnTo>
                                <a:lnTo>
                                  <a:pt x="30" y="24"/>
                                </a:lnTo>
                                <a:lnTo>
                                  <a:pt x="32" y="18"/>
                                </a:lnTo>
                                <a:lnTo>
                                  <a:pt x="30" y="12"/>
                                </a:lnTo>
                                <a:lnTo>
                                  <a:pt x="26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28" name="Freeform 453"/>
                        <wps:cNvSpPr>
                          <a:spLocks/>
                        </wps:cNvSpPr>
                        <wps:spPr bwMode="auto">
                          <a:xfrm>
                            <a:off x="381000" y="1152525"/>
                            <a:ext cx="47632" cy="49194"/>
                          </a:xfrm>
                          <a:custGeom>
                            <a:avLst/>
                            <a:gdLst>
                              <a:gd name="T0" fmla="*/ 26 w 30"/>
                              <a:gd name="T1" fmla="*/ 4 h 31"/>
                              <a:gd name="T2" fmla="*/ 20 w 30"/>
                              <a:gd name="T3" fmla="*/ 2 h 31"/>
                              <a:gd name="T4" fmla="*/ 14 w 30"/>
                              <a:gd name="T5" fmla="*/ 0 h 31"/>
                              <a:gd name="T6" fmla="*/ 8 w 30"/>
                              <a:gd name="T7" fmla="*/ 2 h 31"/>
                              <a:gd name="T8" fmla="*/ 4 w 30"/>
                              <a:gd name="T9" fmla="*/ 4 h 31"/>
                              <a:gd name="T10" fmla="*/ 2 w 30"/>
                              <a:gd name="T11" fmla="*/ 10 h 31"/>
                              <a:gd name="T12" fmla="*/ 0 w 30"/>
                              <a:gd name="T13" fmla="*/ 16 h 31"/>
                              <a:gd name="T14" fmla="*/ 2 w 30"/>
                              <a:gd name="T15" fmla="*/ 21 h 31"/>
                              <a:gd name="T16" fmla="*/ 4 w 30"/>
                              <a:gd name="T17" fmla="*/ 27 h 31"/>
                              <a:gd name="T18" fmla="*/ 8 w 30"/>
                              <a:gd name="T19" fmla="*/ 29 h 31"/>
                              <a:gd name="T20" fmla="*/ 14 w 30"/>
                              <a:gd name="T21" fmla="*/ 31 h 31"/>
                              <a:gd name="T22" fmla="*/ 20 w 30"/>
                              <a:gd name="T23" fmla="*/ 29 h 31"/>
                              <a:gd name="T24" fmla="*/ 26 w 30"/>
                              <a:gd name="T25" fmla="*/ 27 h 31"/>
                              <a:gd name="T26" fmla="*/ 28 w 30"/>
                              <a:gd name="T27" fmla="*/ 21 h 31"/>
                              <a:gd name="T28" fmla="*/ 30 w 30"/>
                              <a:gd name="T29" fmla="*/ 16 h 31"/>
                              <a:gd name="T30" fmla="*/ 28 w 30"/>
                              <a:gd name="T31" fmla="*/ 10 h 31"/>
                              <a:gd name="T32" fmla="*/ 26 w 30"/>
                              <a:gd name="T33" fmla="*/ 4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0" h="31">
                                <a:moveTo>
                                  <a:pt x="26" y="4"/>
                                </a:moveTo>
                                <a:lnTo>
                                  <a:pt x="20" y="2"/>
                                </a:lnTo>
                                <a:lnTo>
                                  <a:pt x="14" y="0"/>
                                </a:lnTo>
                                <a:lnTo>
                                  <a:pt x="8" y="2"/>
                                </a:lnTo>
                                <a:lnTo>
                                  <a:pt x="4" y="4"/>
                                </a:lnTo>
                                <a:lnTo>
                                  <a:pt x="2" y="10"/>
                                </a:lnTo>
                                <a:lnTo>
                                  <a:pt x="0" y="16"/>
                                </a:lnTo>
                                <a:lnTo>
                                  <a:pt x="2" y="21"/>
                                </a:lnTo>
                                <a:lnTo>
                                  <a:pt x="4" y="27"/>
                                </a:lnTo>
                                <a:lnTo>
                                  <a:pt x="8" y="29"/>
                                </a:lnTo>
                                <a:lnTo>
                                  <a:pt x="14" y="31"/>
                                </a:lnTo>
                                <a:lnTo>
                                  <a:pt x="20" y="29"/>
                                </a:lnTo>
                                <a:lnTo>
                                  <a:pt x="26" y="27"/>
                                </a:lnTo>
                                <a:lnTo>
                                  <a:pt x="28" y="21"/>
                                </a:lnTo>
                                <a:lnTo>
                                  <a:pt x="30" y="16"/>
                                </a:lnTo>
                                <a:lnTo>
                                  <a:pt x="28" y="10"/>
                                </a:lnTo>
                                <a:lnTo>
                                  <a:pt x="26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29" name="Freeform 454"/>
                        <wps:cNvSpPr>
                          <a:spLocks/>
                        </wps:cNvSpPr>
                        <wps:spPr bwMode="auto">
                          <a:xfrm>
                            <a:off x="38100" y="800100"/>
                            <a:ext cx="28579" cy="23804"/>
                          </a:xfrm>
                          <a:custGeom>
                            <a:avLst/>
                            <a:gdLst>
                              <a:gd name="T0" fmla="*/ 14 w 18"/>
                              <a:gd name="T1" fmla="*/ 2 h 15"/>
                              <a:gd name="T2" fmla="*/ 12 w 18"/>
                              <a:gd name="T3" fmla="*/ 0 h 15"/>
                              <a:gd name="T4" fmla="*/ 8 w 18"/>
                              <a:gd name="T5" fmla="*/ 0 h 15"/>
                              <a:gd name="T6" fmla="*/ 4 w 18"/>
                              <a:gd name="T7" fmla="*/ 0 h 15"/>
                              <a:gd name="T8" fmla="*/ 2 w 18"/>
                              <a:gd name="T9" fmla="*/ 2 h 15"/>
                              <a:gd name="T10" fmla="*/ 0 w 18"/>
                              <a:gd name="T11" fmla="*/ 4 h 15"/>
                              <a:gd name="T12" fmla="*/ 0 w 18"/>
                              <a:gd name="T13" fmla="*/ 8 h 15"/>
                              <a:gd name="T14" fmla="*/ 0 w 18"/>
                              <a:gd name="T15" fmla="*/ 12 h 15"/>
                              <a:gd name="T16" fmla="*/ 2 w 18"/>
                              <a:gd name="T17" fmla="*/ 14 h 15"/>
                              <a:gd name="T18" fmla="*/ 4 w 18"/>
                              <a:gd name="T19" fmla="*/ 15 h 15"/>
                              <a:gd name="T20" fmla="*/ 8 w 18"/>
                              <a:gd name="T21" fmla="*/ 15 h 15"/>
                              <a:gd name="T22" fmla="*/ 12 w 18"/>
                              <a:gd name="T23" fmla="*/ 15 h 15"/>
                              <a:gd name="T24" fmla="*/ 14 w 18"/>
                              <a:gd name="T25" fmla="*/ 14 h 15"/>
                              <a:gd name="T26" fmla="*/ 16 w 18"/>
                              <a:gd name="T27" fmla="*/ 12 h 15"/>
                              <a:gd name="T28" fmla="*/ 18 w 18"/>
                              <a:gd name="T29" fmla="*/ 8 h 15"/>
                              <a:gd name="T30" fmla="*/ 16 w 18"/>
                              <a:gd name="T31" fmla="*/ 4 h 15"/>
                              <a:gd name="T32" fmla="*/ 14 w 18"/>
                              <a:gd name="T33" fmla="*/ 2 h 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8" h="15">
                                <a:moveTo>
                                  <a:pt x="14" y="2"/>
                                </a:moveTo>
                                <a:lnTo>
                                  <a:pt x="12" y="0"/>
                                </a:lnTo>
                                <a:lnTo>
                                  <a:pt x="8" y="0"/>
                                </a:lnTo>
                                <a:lnTo>
                                  <a:pt x="4" y="0"/>
                                </a:lnTo>
                                <a:lnTo>
                                  <a:pt x="2" y="2"/>
                                </a:lnTo>
                                <a:lnTo>
                                  <a:pt x="0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2"/>
                                </a:lnTo>
                                <a:lnTo>
                                  <a:pt x="2" y="14"/>
                                </a:lnTo>
                                <a:lnTo>
                                  <a:pt x="4" y="15"/>
                                </a:lnTo>
                                <a:lnTo>
                                  <a:pt x="8" y="15"/>
                                </a:lnTo>
                                <a:lnTo>
                                  <a:pt x="12" y="15"/>
                                </a:lnTo>
                                <a:lnTo>
                                  <a:pt x="14" y="14"/>
                                </a:lnTo>
                                <a:lnTo>
                                  <a:pt x="16" y="12"/>
                                </a:lnTo>
                                <a:lnTo>
                                  <a:pt x="18" y="8"/>
                                </a:lnTo>
                                <a:lnTo>
                                  <a:pt x="16" y="4"/>
                                </a:lnTo>
                                <a:lnTo>
                                  <a:pt x="14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30" name="Freeform 455"/>
                        <wps:cNvSpPr>
                          <a:spLocks/>
                        </wps:cNvSpPr>
                        <wps:spPr bwMode="auto">
                          <a:xfrm>
                            <a:off x="276225" y="1428750"/>
                            <a:ext cx="52395" cy="57129"/>
                          </a:xfrm>
                          <a:custGeom>
                            <a:avLst/>
                            <a:gdLst>
                              <a:gd name="T0" fmla="*/ 27 w 33"/>
                              <a:gd name="T1" fmla="*/ 6 h 36"/>
                              <a:gd name="T2" fmla="*/ 22 w 33"/>
                              <a:gd name="T3" fmla="*/ 2 h 36"/>
                              <a:gd name="T4" fmla="*/ 16 w 33"/>
                              <a:gd name="T5" fmla="*/ 0 h 36"/>
                              <a:gd name="T6" fmla="*/ 10 w 33"/>
                              <a:gd name="T7" fmla="*/ 2 h 36"/>
                              <a:gd name="T8" fmla="*/ 4 w 33"/>
                              <a:gd name="T9" fmla="*/ 6 h 36"/>
                              <a:gd name="T10" fmla="*/ 0 w 33"/>
                              <a:gd name="T11" fmla="*/ 12 h 36"/>
                              <a:gd name="T12" fmla="*/ 0 w 33"/>
                              <a:gd name="T13" fmla="*/ 18 h 36"/>
                              <a:gd name="T14" fmla="*/ 0 w 33"/>
                              <a:gd name="T15" fmla="*/ 24 h 36"/>
                              <a:gd name="T16" fmla="*/ 4 w 33"/>
                              <a:gd name="T17" fmla="*/ 30 h 36"/>
                              <a:gd name="T18" fmla="*/ 10 w 33"/>
                              <a:gd name="T19" fmla="*/ 34 h 36"/>
                              <a:gd name="T20" fmla="*/ 16 w 33"/>
                              <a:gd name="T21" fmla="*/ 36 h 36"/>
                              <a:gd name="T22" fmla="*/ 22 w 33"/>
                              <a:gd name="T23" fmla="*/ 34 h 36"/>
                              <a:gd name="T24" fmla="*/ 27 w 33"/>
                              <a:gd name="T25" fmla="*/ 30 h 36"/>
                              <a:gd name="T26" fmla="*/ 31 w 33"/>
                              <a:gd name="T27" fmla="*/ 24 h 36"/>
                              <a:gd name="T28" fmla="*/ 33 w 33"/>
                              <a:gd name="T29" fmla="*/ 18 h 36"/>
                              <a:gd name="T30" fmla="*/ 31 w 33"/>
                              <a:gd name="T31" fmla="*/ 12 h 36"/>
                              <a:gd name="T32" fmla="*/ 27 w 33"/>
                              <a:gd name="T33" fmla="*/ 6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3" h="36">
                                <a:moveTo>
                                  <a:pt x="27" y="6"/>
                                </a:moveTo>
                                <a:lnTo>
                                  <a:pt x="22" y="2"/>
                                </a:lnTo>
                                <a:lnTo>
                                  <a:pt x="16" y="0"/>
                                </a:lnTo>
                                <a:lnTo>
                                  <a:pt x="10" y="2"/>
                                </a:lnTo>
                                <a:lnTo>
                                  <a:pt x="4" y="6"/>
                                </a:lnTo>
                                <a:lnTo>
                                  <a:pt x="0" y="12"/>
                                </a:lnTo>
                                <a:lnTo>
                                  <a:pt x="0" y="18"/>
                                </a:lnTo>
                                <a:lnTo>
                                  <a:pt x="0" y="24"/>
                                </a:lnTo>
                                <a:lnTo>
                                  <a:pt x="4" y="30"/>
                                </a:lnTo>
                                <a:lnTo>
                                  <a:pt x="10" y="34"/>
                                </a:lnTo>
                                <a:lnTo>
                                  <a:pt x="16" y="36"/>
                                </a:lnTo>
                                <a:lnTo>
                                  <a:pt x="22" y="34"/>
                                </a:lnTo>
                                <a:lnTo>
                                  <a:pt x="27" y="30"/>
                                </a:lnTo>
                                <a:lnTo>
                                  <a:pt x="31" y="24"/>
                                </a:lnTo>
                                <a:lnTo>
                                  <a:pt x="33" y="18"/>
                                </a:lnTo>
                                <a:lnTo>
                                  <a:pt x="31" y="12"/>
                                </a:lnTo>
                                <a:lnTo>
                                  <a:pt x="27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31" name="Freeform 456"/>
                        <wps:cNvSpPr>
                          <a:spLocks/>
                        </wps:cNvSpPr>
                        <wps:spPr bwMode="auto">
                          <a:xfrm>
                            <a:off x="847725" y="542925"/>
                            <a:ext cx="79386" cy="82519"/>
                          </a:xfrm>
                          <a:custGeom>
                            <a:avLst/>
                            <a:gdLst>
                              <a:gd name="T0" fmla="*/ 42 w 50"/>
                              <a:gd name="T1" fmla="*/ 6 h 52"/>
                              <a:gd name="T2" fmla="*/ 34 w 50"/>
                              <a:gd name="T3" fmla="*/ 2 h 52"/>
                              <a:gd name="T4" fmla="*/ 24 w 50"/>
                              <a:gd name="T5" fmla="*/ 0 h 52"/>
                              <a:gd name="T6" fmla="*/ 16 w 50"/>
                              <a:gd name="T7" fmla="*/ 2 h 52"/>
                              <a:gd name="T8" fmla="*/ 8 w 50"/>
                              <a:gd name="T9" fmla="*/ 6 h 52"/>
                              <a:gd name="T10" fmla="*/ 2 w 50"/>
                              <a:gd name="T11" fmla="*/ 16 h 52"/>
                              <a:gd name="T12" fmla="*/ 0 w 50"/>
                              <a:gd name="T13" fmla="*/ 26 h 52"/>
                              <a:gd name="T14" fmla="*/ 2 w 50"/>
                              <a:gd name="T15" fmla="*/ 36 h 52"/>
                              <a:gd name="T16" fmla="*/ 8 w 50"/>
                              <a:gd name="T17" fmla="*/ 44 h 52"/>
                              <a:gd name="T18" fmla="*/ 16 w 50"/>
                              <a:gd name="T19" fmla="*/ 50 h 52"/>
                              <a:gd name="T20" fmla="*/ 24 w 50"/>
                              <a:gd name="T21" fmla="*/ 52 h 52"/>
                              <a:gd name="T22" fmla="*/ 34 w 50"/>
                              <a:gd name="T23" fmla="*/ 50 h 52"/>
                              <a:gd name="T24" fmla="*/ 42 w 50"/>
                              <a:gd name="T25" fmla="*/ 44 h 52"/>
                              <a:gd name="T26" fmla="*/ 48 w 50"/>
                              <a:gd name="T27" fmla="*/ 36 h 52"/>
                              <a:gd name="T28" fmla="*/ 50 w 50"/>
                              <a:gd name="T29" fmla="*/ 26 h 52"/>
                              <a:gd name="T30" fmla="*/ 48 w 50"/>
                              <a:gd name="T31" fmla="*/ 16 h 52"/>
                              <a:gd name="T32" fmla="*/ 42 w 50"/>
                              <a:gd name="T33" fmla="*/ 6 h 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50" h="52">
                                <a:moveTo>
                                  <a:pt x="42" y="6"/>
                                </a:moveTo>
                                <a:lnTo>
                                  <a:pt x="34" y="2"/>
                                </a:lnTo>
                                <a:lnTo>
                                  <a:pt x="24" y="0"/>
                                </a:lnTo>
                                <a:lnTo>
                                  <a:pt x="16" y="2"/>
                                </a:lnTo>
                                <a:lnTo>
                                  <a:pt x="8" y="6"/>
                                </a:lnTo>
                                <a:lnTo>
                                  <a:pt x="2" y="16"/>
                                </a:lnTo>
                                <a:lnTo>
                                  <a:pt x="0" y="26"/>
                                </a:lnTo>
                                <a:lnTo>
                                  <a:pt x="2" y="36"/>
                                </a:lnTo>
                                <a:lnTo>
                                  <a:pt x="8" y="44"/>
                                </a:lnTo>
                                <a:lnTo>
                                  <a:pt x="16" y="50"/>
                                </a:lnTo>
                                <a:lnTo>
                                  <a:pt x="24" y="52"/>
                                </a:lnTo>
                                <a:lnTo>
                                  <a:pt x="34" y="50"/>
                                </a:lnTo>
                                <a:lnTo>
                                  <a:pt x="42" y="44"/>
                                </a:lnTo>
                                <a:lnTo>
                                  <a:pt x="48" y="36"/>
                                </a:lnTo>
                                <a:lnTo>
                                  <a:pt x="50" y="26"/>
                                </a:lnTo>
                                <a:lnTo>
                                  <a:pt x="48" y="16"/>
                                </a:lnTo>
                                <a:lnTo>
                                  <a:pt x="4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</wpg:grpSp>
                    <wpg:grpSp>
                      <wpg:cNvPr id="3232" name="Holiday card"/>
                      <wpg:cNvGrpSpPr/>
                      <wpg:grpSpPr>
                        <a:xfrm>
                          <a:off x="7286626" y="0"/>
                          <a:ext cx="1837690" cy="3201035"/>
                          <a:chOff x="0" y="0"/>
                          <a:chExt cx="1836875" cy="3203165"/>
                        </a:xfrm>
                      </wpg:grpSpPr>
                      <wps:wsp>
                        <wps:cNvPr id="3233" name="Rectangle 323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829057" cy="1417113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34" name="Freeform 399"/>
                        <wps:cNvSpPr>
                          <a:spLocks/>
                        </wps:cNvSpPr>
                        <wps:spPr bwMode="auto">
                          <a:xfrm>
                            <a:off x="0" y="380870"/>
                            <a:ext cx="1828617" cy="2048704"/>
                          </a:xfrm>
                          <a:custGeom>
                            <a:avLst/>
                            <a:gdLst>
                              <a:gd name="T0" fmla="*/ 1114 w 1150"/>
                              <a:gd name="T1" fmla="*/ 4 h 1291"/>
                              <a:gd name="T2" fmla="*/ 1039 w 1150"/>
                              <a:gd name="T3" fmla="*/ 4 h 1291"/>
                              <a:gd name="T4" fmla="*/ 959 w 1150"/>
                              <a:gd name="T5" fmla="*/ 48 h 1291"/>
                              <a:gd name="T6" fmla="*/ 878 w 1150"/>
                              <a:gd name="T7" fmla="*/ 149 h 1291"/>
                              <a:gd name="T8" fmla="*/ 803 w 1150"/>
                              <a:gd name="T9" fmla="*/ 272 h 1291"/>
                              <a:gd name="T10" fmla="*/ 729 w 1150"/>
                              <a:gd name="T11" fmla="*/ 375 h 1291"/>
                              <a:gd name="T12" fmla="*/ 662 w 1150"/>
                              <a:gd name="T13" fmla="*/ 456 h 1291"/>
                              <a:gd name="T14" fmla="*/ 595 w 1150"/>
                              <a:gd name="T15" fmla="*/ 513 h 1291"/>
                              <a:gd name="T16" fmla="*/ 537 w 1150"/>
                              <a:gd name="T17" fmla="*/ 545 h 1291"/>
                              <a:gd name="T18" fmla="*/ 485 w 1150"/>
                              <a:gd name="T19" fmla="*/ 549 h 1291"/>
                              <a:gd name="T20" fmla="*/ 438 w 1150"/>
                              <a:gd name="T21" fmla="*/ 525 h 1291"/>
                              <a:gd name="T22" fmla="*/ 400 w 1150"/>
                              <a:gd name="T23" fmla="*/ 470 h 1291"/>
                              <a:gd name="T24" fmla="*/ 368 w 1150"/>
                              <a:gd name="T25" fmla="*/ 416 h 1291"/>
                              <a:gd name="T26" fmla="*/ 346 w 1150"/>
                              <a:gd name="T27" fmla="*/ 395 h 1291"/>
                              <a:gd name="T28" fmla="*/ 323 w 1150"/>
                              <a:gd name="T29" fmla="*/ 400 h 1291"/>
                              <a:gd name="T30" fmla="*/ 305 w 1150"/>
                              <a:gd name="T31" fmla="*/ 424 h 1291"/>
                              <a:gd name="T32" fmla="*/ 285 w 1150"/>
                              <a:gd name="T33" fmla="*/ 462 h 1291"/>
                              <a:gd name="T34" fmla="*/ 264 w 1150"/>
                              <a:gd name="T35" fmla="*/ 506 h 1291"/>
                              <a:gd name="T36" fmla="*/ 236 w 1150"/>
                              <a:gd name="T37" fmla="*/ 549 h 1291"/>
                              <a:gd name="T38" fmla="*/ 198 w 1150"/>
                              <a:gd name="T39" fmla="*/ 587 h 1291"/>
                              <a:gd name="T40" fmla="*/ 158 w 1150"/>
                              <a:gd name="T41" fmla="*/ 597 h 1291"/>
                              <a:gd name="T42" fmla="*/ 120 w 1150"/>
                              <a:gd name="T43" fmla="*/ 573 h 1291"/>
                              <a:gd name="T44" fmla="*/ 83 w 1150"/>
                              <a:gd name="T45" fmla="*/ 529 h 1291"/>
                              <a:gd name="T46" fmla="*/ 46 w 1150"/>
                              <a:gd name="T47" fmla="*/ 480 h 1291"/>
                              <a:gd name="T48" fmla="*/ 12 w 1150"/>
                              <a:gd name="T49" fmla="*/ 436 h 1291"/>
                              <a:gd name="T50" fmla="*/ 0 w 1150"/>
                              <a:gd name="T51" fmla="*/ 1291 h 1291"/>
                              <a:gd name="T52" fmla="*/ 24 w 1150"/>
                              <a:gd name="T53" fmla="*/ 1291 h 1291"/>
                              <a:gd name="T54" fmla="*/ 75 w 1150"/>
                              <a:gd name="T55" fmla="*/ 1289 h 1291"/>
                              <a:gd name="T56" fmla="*/ 144 w 1150"/>
                              <a:gd name="T57" fmla="*/ 1287 h 1291"/>
                              <a:gd name="T58" fmla="*/ 228 w 1150"/>
                              <a:gd name="T59" fmla="*/ 1279 h 1291"/>
                              <a:gd name="T60" fmla="*/ 328 w 1150"/>
                              <a:gd name="T61" fmla="*/ 1271 h 1291"/>
                              <a:gd name="T62" fmla="*/ 434 w 1150"/>
                              <a:gd name="T63" fmla="*/ 1261 h 1291"/>
                              <a:gd name="T64" fmla="*/ 547 w 1150"/>
                              <a:gd name="T65" fmla="*/ 1251 h 1291"/>
                              <a:gd name="T66" fmla="*/ 666 w 1150"/>
                              <a:gd name="T67" fmla="*/ 1239 h 1291"/>
                              <a:gd name="T68" fmla="*/ 781 w 1150"/>
                              <a:gd name="T69" fmla="*/ 1227 h 1291"/>
                              <a:gd name="T70" fmla="*/ 895 w 1150"/>
                              <a:gd name="T71" fmla="*/ 1215 h 1291"/>
                              <a:gd name="T72" fmla="*/ 1001 w 1150"/>
                              <a:gd name="T73" fmla="*/ 1205 h 1291"/>
                              <a:gd name="T74" fmla="*/ 1096 w 1150"/>
                              <a:gd name="T75" fmla="*/ 1195 h 1291"/>
                              <a:gd name="T76" fmla="*/ 1150 w 1150"/>
                              <a:gd name="T77" fmla="*/ 1187 h 1291"/>
                              <a:gd name="T78" fmla="*/ 1148 w 1150"/>
                              <a:gd name="T79" fmla="*/ 20 h 12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1150" h="1291">
                                <a:moveTo>
                                  <a:pt x="1148" y="20"/>
                                </a:moveTo>
                                <a:lnTo>
                                  <a:pt x="1114" y="4"/>
                                </a:lnTo>
                                <a:lnTo>
                                  <a:pt x="1078" y="0"/>
                                </a:lnTo>
                                <a:lnTo>
                                  <a:pt x="1039" y="4"/>
                                </a:lnTo>
                                <a:lnTo>
                                  <a:pt x="999" y="20"/>
                                </a:lnTo>
                                <a:lnTo>
                                  <a:pt x="959" y="48"/>
                                </a:lnTo>
                                <a:lnTo>
                                  <a:pt x="917" y="91"/>
                                </a:lnTo>
                                <a:lnTo>
                                  <a:pt x="878" y="149"/>
                                </a:lnTo>
                                <a:lnTo>
                                  <a:pt x="841" y="212"/>
                                </a:lnTo>
                                <a:lnTo>
                                  <a:pt x="803" y="272"/>
                                </a:lnTo>
                                <a:lnTo>
                                  <a:pt x="765" y="325"/>
                                </a:lnTo>
                                <a:lnTo>
                                  <a:pt x="729" y="375"/>
                                </a:lnTo>
                                <a:lnTo>
                                  <a:pt x="695" y="418"/>
                                </a:lnTo>
                                <a:lnTo>
                                  <a:pt x="662" y="456"/>
                                </a:lnTo>
                                <a:lnTo>
                                  <a:pt x="628" y="488"/>
                                </a:lnTo>
                                <a:lnTo>
                                  <a:pt x="595" y="513"/>
                                </a:lnTo>
                                <a:lnTo>
                                  <a:pt x="565" y="533"/>
                                </a:lnTo>
                                <a:lnTo>
                                  <a:pt x="537" y="545"/>
                                </a:lnTo>
                                <a:lnTo>
                                  <a:pt x="509" y="551"/>
                                </a:lnTo>
                                <a:lnTo>
                                  <a:pt x="485" y="549"/>
                                </a:lnTo>
                                <a:lnTo>
                                  <a:pt x="460" y="541"/>
                                </a:lnTo>
                                <a:lnTo>
                                  <a:pt x="438" y="525"/>
                                </a:lnTo>
                                <a:lnTo>
                                  <a:pt x="418" y="502"/>
                                </a:lnTo>
                                <a:lnTo>
                                  <a:pt x="400" y="470"/>
                                </a:lnTo>
                                <a:lnTo>
                                  <a:pt x="384" y="438"/>
                                </a:lnTo>
                                <a:lnTo>
                                  <a:pt x="368" y="416"/>
                                </a:lnTo>
                                <a:lnTo>
                                  <a:pt x="356" y="402"/>
                                </a:lnTo>
                                <a:lnTo>
                                  <a:pt x="346" y="395"/>
                                </a:lnTo>
                                <a:lnTo>
                                  <a:pt x="334" y="395"/>
                                </a:lnTo>
                                <a:lnTo>
                                  <a:pt x="323" y="400"/>
                                </a:lnTo>
                                <a:lnTo>
                                  <a:pt x="315" y="410"/>
                                </a:lnTo>
                                <a:lnTo>
                                  <a:pt x="305" y="424"/>
                                </a:lnTo>
                                <a:lnTo>
                                  <a:pt x="295" y="442"/>
                                </a:lnTo>
                                <a:lnTo>
                                  <a:pt x="285" y="462"/>
                                </a:lnTo>
                                <a:lnTo>
                                  <a:pt x="276" y="484"/>
                                </a:lnTo>
                                <a:lnTo>
                                  <a:pt x="264" y="506"/>
                                </a:lnTo>
                                <a:lnTo>
                                  <a:pt x="250" y="529"/>
                                </a:lnTo>
                                <a:lnTo>
                                  <a:pt x="236" y="549"/>
                                </a:lnTo>
                                <a:lnTo>
                                  <a:pt x="218" y="569"/>
                                </a:lnTo>
                                <a:lnTo>
                                  <a:pt x="198" y="587"/>
                                </a:lnTo>
                                <a:lnTo>
                                  <a:pt x="178" y="597"/>
                                </a:lnTo>
                                <a:lnTo>
                                  <a:pt x="158" y="597"/>
                                </a:lnTo>
                                <a:lnTo>
                                  <a:pt x="138" y="589"/>
                                </a:lnTo>
                                <a:lnTo>
                                  <a:pt x="120" y="573"/>
                                </a:lnTo>
                                <a:lnTo>
                                  <a:pt x="100" y="553"/>
                                </a:lnTo>
                                <a:lnTo>
                                  <a:pt x="83" y="529"/>
                                </a:lnTo>
                                <a:lnTo>
                                  <a:pt x="65" y="506"/>
                                </a:lnTo>
                                <a:lnTo>
                                  <a:pt x="46" y="480"/>
                                </a:lnTo>
                                <a:lnTo>
                                  <a:pt x="28" y="456"/>
                                </a:lnTo>
                                <a:lnTo>
                                  <a:pt x="12" y="436"/>
                                </a:lnTo>
                                <a:lnTo>
                                  <a:pt x="0" y="426"/>
                                </a:lnTo>
                                <a:lnTo>
                                  <a:pt x="0" y="1291"/>
                                </a:lnTo>
                                <a:lnTo>
                                  <a:pt x="6" y="1291"/>
                                </a:lnTo>
                                <a:lnTo>
                                  <a:pt x="24" y="1291"/>
                                </a:lnTo>
                                <a:lnTo>
                                  <a:pt x="46" y="1291"/>
                                </a:lnTo>
                                <a:lnTo>
                                  <a:pt x="75" y="1289"/>
                                </a:lnTo>
                                <a:lnTo>
                                  <a:pt x="106" y="1289"/>
                                </a:lnTo>
                                <a:lnTo>
                                  <a:pt x="144" y="1287"/>
                                </a:lnTo>
                                <a:lnTo>
                                  <a:pt x="184" y="1283"/>
                                </a:lnTo>
                                <a:lnTo>
                                  <a:pt x="228" y="1279"/>
                                </a:lnTo>
                                <a:lnTo>
                                  <a:pt x="278" y="1277"/>
                                </a:lnTo>
                                <a:lnTo>
                                  <a:pt x="328" y="1271"/>
                                </a:lnTo>
                                <a:lnTo>
                                  <a:pt x="380" y="1267"/>
                                </a:lnTo>
                                <a:lnTo>
                                  <a:pt x="434" y="1261"/>
                                </a:lnTo>
                                <a:lnTo>
                                  <a:pt x="491" y="1257"/>
                                </a:lnTo>
                                <a:lnTo>
                                  <a:pt x="547" y="1251"/>
                                </a:lnTo>
                                <a:lnTo>
                                  <a:pt x="606" y="1245"/>
                                </a:lnTo>
                                <a:lnTo>
                                  <a:pt x="666" y="1239"/>
                                </a:lnTo>
                                <a:lnTo>
                                  <a:pt x="723" y="1233"/>
                                </a:lnTo>
                                <a:lnTo>
                                  <a:pt x="781" y="1227"/>
                                </a:lnTo>
                                <a:lnTo>
                                  <a:pt x="837" y="1221"/>
                                </a:lnTo>
                                <a:lnTo>
                                  <a:pt x="895" y="1215"/>
                                </a:lnTo>
                                <a:lnTo>
                                  <a:pt x="947" y="1211"/>
                                </a:lnTo>
                                <a:lnTo>
                                  <a:pt x="1001" y="1205"/>
                                </a:lnTo>
                                <a:lnTo>
                                  <a:pt x="1049" y="1199"/>
                                </a:lnTo>
                                <a:lnTo>
                                  <a:pt x="1096" y="1195"/>
                                </a:lnTo>
                                <a:lnTo>
                                  <a:pt x="1140" y="1189"/>
                                </a:lnTo>
                                <a:lnTo>
                                  <a:pt x="1150" y="1187"/>
                                </a:lnTo>
                                <a:lnTo>
                                  <a:pt x="1150" y="22"/>
                                </a:lnTo>
                                <a:lnTo>
                                  <a:pt x="1148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35" name="Freeform 400"/>
                        <wps:cNvSpPr>
                          <a:spLocks/>
                        </wps:cNvSpPr>
                        <wps:spPr bwMode="auto">
                          <a:xfrm>
                            <a:off x="0" y="1589864"/>
                            <a:ext cx="1835485" cy="1069579"/>
                          </a:xfrm>
                          <a:custGeom>
                            <a:avLst/>
                            <a:gdLst>
                              <a:gd name="T0" fmla="*/ 1120 w 1150"/>
                              <a:gd name="T1" fmla="*/ 69 h 673"/>
                              <a:gd name="T2" fmla="*/ 1078 w 1150"/>
                              <a:gd name="T3" fmla="*/ 122 h 673"/>
                              <a:gd name="T4" fmla="*/ 1035 w 1150"/>
                              <a:gd name="T5" fmla="*/ 182 h 673"/>
                              <a:gd name="T6" fmla="*/ 987 w 1150"/>
                              <a:gd name="T7" fmla="*/ 231 h 673"/>
                              <a:gd name="T8" fmla="*/ 923 w 1150"/>
                              <a:gd name="T9" fmla="*/ 253 h 673"/>
                              <a:gd name="T10" fmla="*/ 841 w 1150"/>
                              <a:gd name="T11" fmla="*/ 227 h 673"/>
                              <a:gd name="T12" fmla="*/ 729 w 1150"/>
                              <a:gd name="T13" fmla="*/ 138 h 673"/>
                              <a:gd name="T14" fmla="*/ 666 w 1150"/>
                              <a:gd name="T15" fmla="*/ 82 h 673"/>
                              <a:gd name="T16" fmla="*/ 603 w 1150"/>
                              <a:gd name="T17" fmla="*/ 42 h 673"/>
                              <a:gd name="T18" fmla="*/ 539 w 1150"/>
                              <a:gd name="T19" fmla="*/ 16 h 673"/>
                              <a:gd name="T20" fmla="*/ 478 w 1150"/>
                              <a:gd name="T21" fmla="*/ 2 h 673"/>
                              <a:gd name="T22" fmla="*/ 416 w 1150"/>
                              <a:gd name="T23" fmla="*/ 0 h 673"/>
                              <a:gd name="T24" fmla="*/ 358 w 1150"/>
                              <a:gd name="T25" fmla="*/ 8 h 673"/>
                              <a:gd name="T26" fmla="*/ 301 w 1150"/>
                              <a:gd name="T27" fmla="*/ 22 h 673"/>
                              <a:gd name="T28" fmla="*/ 246 w 1150"/>
                              <a:gd name="T29" fmla="*/ 45 h 673"/>
                              <a:gd name="T30" fmla="*/ 196 w 1150"/>
                              <a:gd name="T31" fmla="*/ 72 h 673"/>
                              <a:gd name="T32" fmla="*/ 148 w 1150"/>
                              <a:gd name="T33" fmla="*/ 102 h 673"/>
                              <a:gd name="T34" fmla="*/ 104 w 1150"/>
                              <a:gd name="T35" fmla="*/ 136 h 673"/>
                              <a:gd name="T36" fmla="*/ 65 w 1150"/>
                              <a:gd name="T37" fmla="*/ 168 h 673"/>
                              <a:gd name="T38" fmla="*/ 30 w 1150"/>
                              <a:gd name="T39" fmla="*/ 201 h 673"/>
                              <a:gd name="T40" fmla="*/ 0 w 1150"/>
                              <a:gd name="T41" fmla="*/ 231 h 673"/>
                              <a:gd name="T42" fmla="*/ 4 w 1150"/>
                              <a:gd name="T43" fmla="*/ 673 h 673"/>
                              <a:gd name="T44" fmla="*/ 92 w 1150"/>
                              <a:gd name="T45" fmla="*/ 669 h 673"/>
                              <a:gd name="T46" fmla="*/ 196 w 1150"/>
                              <a:gd name="T47" fmla="*/ 653 h 673"/>
                              <a:gd name="T48" fmla="*/ 311 w 1150"/>
                              <a:gd name="T49" fmla="*/ 634 h 673"/>
                              <a:gd name="T50" fmla="*/ 436 w 1150"/>
                              <a:gd name="T51" fmla="*/ 608 h 673"/>
                              <a:gd name="T52" fmla="*/ 565 w 1150"/>
                              <a:gd name="T53" fmla="*/ 578 h 673"/>
                              <a:gd name="T54" fmla="*/ 695 w 1150"/>
                              <a:gd name="T55" fmla="*/ 544 h 673"/>
                              <a:gd name="T56" fmla="*/ 823 w 1150"/>
                              <a:gd name="T57" fmla="*/ 511 h 673"/>
                              <a:gd name="T58" fmla="*/ 943 w 1150"/>
                              <a:gd name="T59" fmla="*/ 477 h 673"/>
                              <a:gd name="T60" fmla="*/ 1055 w 1150"/>
                              <a:gd name="T61" fmla="*/ 443 h 673"/>
                              <a:gd name="T62" fmla="*/ 1150 w 1150"/>
                              <a:gd name="T63" fmla="*/ 416 h 673"/>
                              <a:gd name="T64" fmla="*/ 1144 w 1150"/>
                              <a:gd name="T65" fmla="*/ 48 h 6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1150" h="673">
                                <a:moveTo>
                                  <a:pt x="1144" y="48"/>
                                </a:moveTo>
                                <a:lnTo>
                                  <a:pt x="1120" y="69"/>
                                </a:lnTo>
                                <a:lnTo>
                                  <a:pt x="1098" y="93"/>
                                </a:lnTo>
                                <a:lnTo>
                                  <a:pt x="1078" y="122"/>
                                </a:lnTo>
                                <a:lnTo>
                                  <a:pt x="1057" y="152"/>
                                </a:lnTo>
                                <a:lnTo>
                                  <a:pt x="1035" y="182"/>
                                </a:lnTo>
                                <a:lnTo>
                                  <a:pt x="1013" y="209"/>
                                </a:lnTo>
                                <a:lnTo>
                                  <a:pt x="987" y="231"/>
                                </a:lnTo>
                                <a:lnTo>
                                  <a:pt x="957" y="245"/>
                                </a:lnTo>
                                <a:lnTo>
                                  <a:pt x="923" y="253"/>
                                </a:lnTo>
                                <a:lnTo>
                                  <a:pt x="885" y="245"/>
                                </a:lnTo>
                                <a:lnTo>
                                  <a:pt x="841" y="227"/>
                                </a:lnTo>
                                <a:lnTo>
                                  <a:pt x="789" y="192"/>
                                </a:lnTo>
                                <a:lnTo>
                                  <a:pt x="729" y="138"/>
                                </a:lnTo>
                                <a:lnTo>
                                  <a:pt x="699" y="108"/>
                                </a:lnTo>
                                <a:lnTo>
                                  <a:pt x="666" y="82"/>
                                </a:lnTo>
                                <a:lnTo>
                                  <a:pt x="636" y="60"/>
                                </a:lnTo>
                                <a:lnTo>
                                  <a:pt x="603" y="42"/>
                                </a:lnTo>
                                <a:lnTo>
                                  <a:pt x="571" y="26"/>
                                </a:lnTo>
                                <a:lnTo>
                                  <a:pt x="539" y="16"/>
                                </a:lnTo>
                                <a:lnTo>
                                  <a:pt x="507" y="8"/>
                                </a:lnTo>
                                <a:lnTo>
                                  <a:pt x="478" y="2"/>
                                </a:lnTo>
                                <a:lnTo>
                                  <a:pt x="448" y="0"/>
                                </a:lnTo>
                                <a:lnTo>
                                  <a:pt x="416" y="0"/>
                                </a:lnTo>
                                <a:lnTo>
                                  <a:pt x="386" y="2"/>
                                </a:lnTo>
                                <a:lnTo>
                                  <a:pt x="358" y="8"/>
                                </a:lnTo>
                                <a:lnTo>
                                  <a:pt x="329" y="14"/>
                                </a:lnTo>
                                <a:lnTo>
                                  <a:pt x="301" y="22"/>
                                </a:lnTo>
                                <a:lnTo>
                                  <a:pt x="274" y="32"/>
                                </a:lnTo>
                                <a:lnTo>
                                  <a:pt x="246" y="45"/>
                                </a:lnTo>
                                <a:lnTo>
                                  <a:pt x="220" y="58"/>
                                </a:lnTo>
                                <a:lnTo>
                                  <a:pt x="196" y="72"/>
                                </a:lnTo>
                                <a:lnTo>
                                  <a:pt x="172" y="86"/>
                                </a:lnTo>
                                <a:lnTo>
                                  <a:pt x="148" y="102"/>
                                </a:lnTo>
                                <a:lnTo>
                                  <a:pt x="124" y="117"/>
                                </a:lnTo>
                                <a:lnTo>
                                  <a:pt x="104" y="136"/>
                                </a:lnTo>
                                <a:lnTo>
                                  <a:pt x="83" y="152"/>
                                </a:lnTo>
                                <a:lnTo>
                                  <a:pt x="65" y="168"/>
                                </a:lnTo>
                                <a:lnTo>
                                  <a:pt x="46" y="184"/>
                                </a:lnTo>
                                <a:lnTo>
                                  <a:pt x="30" y="201"/>
                                </a:lnTo>
                                <a:lnTo>
                                  <a:pt x="12" y="217"/>
                                </a:lnTo>
                                <a:lnTo>
                                  <a:pt x="0" y="231"/>
                                </a:lnTo>
                                <a:lnTo>
                                  <a:pt x="0" y="673"/>
                                </a:lnTo>
                                <a:lnTo>
                                  <a:pt x="4" y="673"/>
                                </a:lnTo>
                                <a:lnTo>
                                  <a:pt x="46" y="673"/>
                                </a:lnTo>
                                <a:lnTo>
                                  <a:pt x="92" y="669"/>
                                </a:lnTo>
                                <a:lnTo>
                                  <a:pt x="142" y="661"/>
                                </a:lnTo>
                                <a:lnTo>
                                  <a:pt x="196" y="653"/>
                                </a:lnTo>
                                <a:lnTo>
                                  <a:pt x="254" y="645"/>
                                </a:lnTo>
                                <a:lnTo>
                                  <a:pt x="311" y="634"/>
                                </a:lnTo>
                                <a:lnTo>
                                  <a:pt x="374" y="622"/>
                                </a:lnTo>
                                <a:lnTo>
                                  <a:pt x="436" y="608"/>
                                </a:lnTo>
                                <a:lnTo>
                                  <a:pt x="501" y="594"/>
                                </a:lnTo>
                                <a:lnTo>
                                  <a:pt x="565" y="578"/>
                                </a:lnTo>
                                <a:lnTo>
                                  <a:pt x="632" y="562"/>
                                </a:lnTo>
                                <a:lnTo>
                                  <a:pt x="695" y="544"/>
                                </a:lnTo>
                                <a:lnTo>
                                  <a:pt x="759" y="529"/>
                                </a:lnTo>
                                <a:lnTo>
                                  <a:pt x="823" y="511"/>
                                </a:lnTo>
                                <a:lnTo>
                                  <a:pt x="885" y="495"/>
                                </a:lnTo>
                                <a:lnTo>
                                  <a:pt x="943" y="477"/>
                                </a:lnTo>
                                <a:lnTo>
                                  <a:pt x="1001" y="459"/>
                                </a:lnTo>
                                <a:lnTo>
                                  <a:pt x="1055" y="443"/>
                                </a:lnTo>
                                <a:lnTo>
                                  <a:pt x="1104" y="429"/>
                                </a:lnTo>
                                <a:lnTo>
                                  <a:pt x="1150" y="416"/>
                                </a:lnTo>
                                <a:lnTo>
                                  <a:pt x="1150" y="46"/>
                                </a:lnTo>
                                <a:lnTo>
                                  <a:pt x="1144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36" name="Freeform 401"/>
                        <wps:cNvSpPr>
                          <a:spLocks/>
                        </wps:cNvSpPr>
                        <wps:spPr bwMode="auto">
                          <a:xfrm>
                            <a:off x="0" y="2095500"/>
                            <a:ext cx="1825881" cy="1107665"/>
                          </a:xfrm>
                          <a:custGeom>
                            <a:avLst/>
                            <a:gdLst>
                              <a:gd name="T0" fmla="*/ 1074 w 1150"/>
                              <a:gd name="T1" fmla="*/ 70 h 698"/>
                              <a:gd name="T2" fmla="*/ 1011 w 1150"/>
                              <a:gd name="T3" fmla="*/ 141 h 698"/>
                              <a:gd name="T4" fmla="*/ 953 w 1150"/>
                              <a:gd name="T5" fmla="*/ 209 h 698"/>
                              <a:gd name="T6" fmla="*/ 897 w 1150"/>
                              <a:gd name="T7" fmla="*/ 262 h 698"/>
                              <a:gd name="T8" fmla="*/ 835 w 1150"/>
                              <a:gd name="T9" fmla="*/ 278 h 698"/>
                              <a:gd name="T10" fmla="*/ 761 w 1150"/>
                              <a:gd name="T11" fmla="*/ 242 h 698"/>
                              <a:gd name="T12" fmla="*/ 693 w 1150"/>
                              <a:gd name="T13" fmla="*/ 177 h 698"/>
                              <a:gd name="T14" fmla="*/ 642 w 1150"/>
                              <a:gd name="T15" fmla="*/ 131 h 698"/>
                              <a:gd name="T16" fmla="*/ 587 w 1150"/>
                              <a:gd name="T17" fmla="*/ 94 h 698"/>
                              <a:gd name="T18" fmla="*/ 527 w 1150"/>
                              <a:gd name="T19" fmla="*/ 62 h 698"/>
                              <a:gd name="T20" fmla="*/ 466 w 1150"/>
                              <a:gd name="T21" fmla="*/ 38 h 698"/>
                              <a:gd name="T22" fmla="*/ 402 w 1150"/>
                              <a:gd name="T23" fmla="*/ 18 h 698"/>
                              <a:gd name="T24" fmla="*/ 334 w 1150"/>
                              <a:gd name="T25" fmla="*/ 6 h 698"/>
                              <a:gd name="T26" fmla="*/ 268 w 1150"/>
                              <a:gd name="T27" fmla="*/ 0 h 698"/>
                              <a:gd name="T28" fmla="*/ 202 w 1150"/>
                              <a:gd name="T29" fmla="*/ 0 h 698"/>
                              <a:gd name="T30" fmla="*/ 134 w 1150"/>
                              <a:gd name="T31" fmla="*/ 6 h 698"/>
                              <a:gd name="T32" fmla="*/ 71 w 1150"/>
                              <a:gd name="T33" fmla="*/ 20 h 698"/>
                              <a:gd name="T34" fmla="*/ 6 w 1150"/>
                              <a:gd name="T35" fmla="*/ 38 h 698"/>
                              <a:gd name="T36" fmla="*/ 0 w 1150"/>
                              <a:gd name="T37" fmla="*/ 698 h 698"/>
                              <a:gd name="T38" fmla="*/ 374 w 1150"/>
                              <a:gd name="T39" fmla="*/ 692 h 698"/>
                              <a:gd name="T40" fmla="*/ 406 w 1150"/>
                              <a:gd name="T41" fmla="*/ 668 h 698"/>
                              <a:gd name="T42" fmla="*/ 456 w 1150"/>
                              <a:gd name="T43" fmla="*/ 633 h 698"/>
                              <a:gd name="T44" fmla="*/ 509 w 1150"/>
                              <a:gd name="T45" fmla="*/ 605 h 698"/>
                              <a:gd name="T46" fmla="*/ 563 w 1150"/>
                              <a:gd name="T47" fmla="*/ 585 h 698"/>
                              <a:gd name="T48" fmla="*/ 616 w 1150"/>
                              <a:gd name="T49" fmla="*/ 571 h 698"/>
                              <a:gd name="T50" fmla="*/ 672 w 1150"/>
                              <a:gd name="T51" fmla="*/ 565 h 698"/>
                              <a:gd name="T52" fmla="*/ 725 w 1150"/>
                              <a:gd name="T53" fmla="*/ 563 h 698"/>
                              <a:gd name="T54" fmla="*/ 779 w 1150"/>
                              <a:gd name="T55" fmla="*/ 565 h 698"/>
                              <a:gd name="T56" fmla="*/ 833 w 1150"/>
                              <a:gd name="T57" fmla="*/ 571 h 698"/>
                              <a:gd name="T58" fmla="*/ 886 w 1150"/>
                              <a:gd name="T59" fmla="*/ 579 h 698"/>
                              <a:gd name="T60" fmla="*/ 939 w 1150"/>
                              <a:gd name="T61" fmla="*/ 589 h 698"/>
                              <a:gd name="T62" fmla="*/ 991 w 1150"/>
                              <a:gd name="T63" fmla="*/ 601 h 698"/>
                              <a:gd name="T64" fmla="*/ 1041 w 1150"/>
                              <a:gd name="T65" fmla="*/ 611 h 698"/>
                              <a:gd name="T66" fmla="*/ 1090 w 1150"/>
                              <a:gd name="T67" fmla="*/ 621 h 698"/>
                              <a:gd name="T68" fmla="*/ 1138 w 1150"/>
                              <a:gd name="T69" fmla="*/ 629 h 698"/>
                              <a:gd name="T70" fmla="*/ 1150 w 1150"/>
                              <a:gd name="T71" fmla="*/ 14 h 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1150" h="698">
                                <a:moveTo>
                                  <a:pt x="1112" y="38"/>
                                </a:moveTo>
                                <a:lnTo>
                                  <a:pt x="1074" y="70"/>
                                </a:lnTo>
                                <a:lnTo>
                                  <a:pt x="1041" y="104"/>
                                </a:lnTo>
                                <a:lnTo>
                                  <a:pt x="1011" y="141"/>
                                </a:lnTo>
                                <a:lnTo>
                                  <a:pt x="981" y="177"/>
                                </a:lnTo>
                                <a:lnTo>
                                  <a:pt x="953" y="209"/>
                                </a:lnTo>
                                <a:lnTo>
                                  <a:pt x="925" y="238"/>
                                </a:lnTo>
                                <a:lnTo>
                                  <a:pt x="897" y="262"/>
                                </a:lnTo>
                                <a:lnTo>
                                  <a:pt x="867" y="274"/>
                                </a:lnTo>
                                <a:lnTo>
                                  <a:pt x="835" y="278"/>
                                </a:lnTo>
                                <a:lnTo>
                                  <a:pt x="799" y="268"/>
                                </a:lnTo>
                                <a:lnTo>
                                  <a:pt x="761" y="242"/>
                                </a:lnTo>
                                <a:lnTo>
                                  <a:pt x="717" y="201"/>
                                </a:lnTo>
                                <a:lnTo>
                                  <a:pt x="693" y="177"/>
                                </a:lnTo>
                                <a:lnTo>
                                  <a:pt x="670" y="151"/>
                                </a:lnTo>
                                <a:lnTo>
                                  <a:pt x="642" y="131"/>
                                </a:lnTo>
                                <a:lnTo>
                                  <a:pt x="616" y="111"/>
                                </a:lnTo>
                                <a:lnTo>
                                  <a:pt x="587" y="94"/>
                                </a:lnTo>
                                <a:lnTo>
                                  <a:pt x="557" y="78"/>
                                </a:lnTo>
                                <a:lnTo>
                                  <a:pt x="527" y="62"/>
                                </a:lnTo>
                                <a:lnTo>
                                  <a:pt x="497" y="50"/>
                                </a:lnTo>
                                <a:lnTo>
                                  <a:pt x="466" y="38"/>
                                </a:lnTo>
                                <a:lnTo>
                                  <a:pt x="434" y="28"/>
                                </a:lnTo>
                                <a:lnTo>
                                  <a:pt x="402" y="18"/>
                                </a:lnTo>
                                <a:lnTo>
                                  <a:pt x="368" y="12"/>
                                </a:lnTo>
                                <a:lnTo>
                                  <a:pt x="334" y="6"/>
                                </a:lnTo>
                                <a:lnTo>
                                  <a:pt x="301" y="2"/>
                                </a:lnTo>
                                <a:lnTo>
                                  <a:pt x="268" y="0"/>
                                </a:lnTo>
                                <a:lnTo>
                                  <a:pt x="234" y="0"/>
                                </a:lnTo>
                                <a:lnTo>
                                  <a:pt x="202" y="0"/>
                                </a:lnTo>
                                <a:lnTo>
                                  <a:pt x="168" y="2"/>
                                </a:lnTo>
                                <a:lnTo>
                                  <a:pt x="134" y="6"/>
                                </a:lnTo>
                                <a:lnTo>
                                  <a:pt x="102" y="14"/>
                                </a:lnTo>
                                <a:lnTo>
                                  <a:pt x="71" y="20"/>
                                </a:lnTo>
                                <a:lnTo>
                                  <a:pt x="38" y="28"/>
                                </a:lnTo>
                                <a:lnTo>
                                  <a:pt x="6" y="38"/>
                                </a:lnTo>
                                <a:lnTo>
                                  <a:pt x="0" y="40"/>
                                </a:lnTo>
                                <a:lnTo>
                                  <a:pt x="0" y="698"/>
                                </a:lnTo>
                                <a:lnTo>
                                  <a:pt x="364" y="698"/>
                                </a:lnTo>
                                <a:lnTo>
                                  <a:pt x="374" y="692"/>
                                </a:lnTo>
                                <a:lnTo>
                                  <a:pt x="390" y="680"/>
                                </a:lnTo>
                                <a:lnTo>
                                  <a:pt x="406" y="668"/>
                                </a:lnTo>
                                <a:lnTo>
                                  <a:pt x="432" y="651"/>
                                </a:lnTo>
                                <a:lnTo>
                                  <a:pt x="456" y="633"/>
                                </a:lnTo>
                                <a:lnTo>
                                  <a:pt x="481" y="619"/>
                                </a:lnTo>
                                <a:lnTo>
                                  <a:pt x="509" y="605"/>
                                </a:lnTo>
                                <a:lnTo>
                                  <a:pt x="535" y="595"/>
                                </a:lnTo>
                                <a:lnTo>
                                  <a:pt x="563" y="585"/>
                                </a:lnTo>
                                <a:lnTo>
                                  <a:pt x="589" y="579"/>
                                </a:lnTo>
                                <a:lnTo>
                                  <a:pt x="616" y="571"/>
                                </a:lnTo>
                                <a:lnTo>
                                  <a:pt x="644" y="569"/>
                                </a:lnTo>
                                <a:lnTo>
                                  <a:pt x="672" y="565"/>
                                </a:lnTo>
                                <a:lnTo>
                                  <a:pt x="697" y="565"/>
                                </a:lnTo>
                                <a:lnTo>
                                  <a:pt x="725" y="563"/>
                                </a:lnTo>
                                <a:lnTo>
                                  <a:pt x="751" y="565"/>
                                </a:lnTo>
                                <a:lnTo>
                                  <a:pt x="779" y="565"/>
                                </a:lnTo>
                                <a:lnTo>
                                  <a:pt x="807" y="569"/>
                                </a:lnTo>
                                <a:lnTo>
                                  <a:pt x="833" y="571"/>
                                </a:lnTo>
                                <a:lnTo>
                                  <a:pt x="859" y="575"/>
                                </a:lnTo>
                                <a:lnTo>
                                  <a:pt x="886" y="579"/>
                                </a:lnTo>
                                <a:lnTo>
                                  <a:pt x="913" y="585"/>
                                </a:lnTo>
                                <a:lnTo>
                                  <a:pt x="939" y="589"/>
                                </a:lnTo>
                                <a:lnTo>
                                  <a:pt x="965" y="595"/>
                                </a:lnTo>
                                <a:lnTo>
                                  <a:pt x="991" y="601"/>
                                </a:lnTo>
                                <a:lnTo>
                                  <a:pt x="1017" y="605"/>
                                </a:lnTo>
                                <a:lnTo>
                                  <a:pt x="1041" y="611"/>
                                </a:lnTo>
                                <a:lnTo>
                                  <a:pt x="1067" y="617"/>
                                </a:lnTo>
                                <a:lnTo>
                                  <a:pt x="1090" y="621"/>
                                </a:lnTo>
                                <a:lnTo>
                                  <a:pt x="1114" y="625"/>
                                </a:lnTo>
                                <a:lnTo>
                                  <a:pt x="1138" y="629"/>
                                </a:lnTo>
                                <a:lnTo>
                                  <a:pt x="1150" y="631"/>
                                </a:lnTo>
                                <a:lnTo>
                                  <a:pt x="1150" y="14"/>
                                </a:lnTo>
                                <a:lnTo>
                                  <a:pt x="1112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37" name="Freeform 402"/>
                        <wps:cNvSpPr>
                          <a:spLocks/>
                        </wps:cNvSpPr>
                        <wps:spPr bwMode="auto">
                          <a:xfrm>
                            <a:off x="847725" y="1628775"/>
                            <a:ext cx="26991" cy="41260"/>
                          </a:xfrm>
                          <a:custGeom>
                            <a:avLst/>
                            <a:gdLst>
                              <a:gd name="T0" fmla="*/ 6 w 17"/>
                              <a:gd name="T1" fmla="*/ 0 h 26"/>
                              <a:gd name="T2" fmla="*/ 6 w 17"/>
                              <a:gd name="T3" fmla="*/ 2 h 26"/>
                              <a:gd name="T4" fmla="*/ 6 w 17"/>
                              <a:gd name="T5" fmla="*/ 8 h 26"/>
                              <a:gd name="T6" fmla="*/ 4 w 17"/>
                              <a:gd name="T7" fmla="*/ 16 h 26"/>
                              <a:gd name="T8" fmla="*/ 0 w 17"/>
                              <a:gd name="T9" fmla="*/ 24 h 26"/>
                              <a:gd name="T10" fmla="*/ 10 w 17"/>
                              <a:gd name="T11" fmla="*/ 26 h 26"/>
                              <a:gd name="T12" fmla="*/ 12 w 17"/>
                              <a:gd name="T13" fmla="*/ 20 h 26"/>
                              <a:gd name="T14" fmla="*/ 17 w 17"/>
                              <a:gd name="T15" fmla="*/ 24 h 26"/>
                              <a:gd name="T16" fmla="*/ 12 w 17"/>
                              <a:gd name="T17" fmla="*/ 6 h 26"/>
                              <a:gd name="T18" fmla="*/ 6 w 17"/>
                              <a:gd name="T19" fmla="*/ 0 h 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" h="26">
                                <a:moveTo>
                                  <a:pt x="6" y="0"/>
                                </a:moveTo>
                                <a:lnTo>
                                  <a:pt x="6" y="2"/>
                                </a:lnTo>
                                <a:lnTo>
                                  <a:pt x="6" y="8"/>
                                </a:lnTo>
                                <a:lnTo>
                                  <a:pt x="4" y="16"/>
                                </a:lnTo>
                                <a:lnTo>
                                  <a:pt x="0" y="24"/>
                                </a:lnTo>
                                <a:lnTo>
                                  <a:pt x="10" y="26"/>
                                </a:lnTo>
                                <a:lnTo>
                                  <a:pt x="12" y="20"/>
                                </a:lnTo>
                                <a:lnTo>
                                  <a:pt x="17" y="24"/>
                                </a:lnTo>
                                <a:lnTo>
                                  <a:pt x="12" y="6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38" name="Freeform 403"/>
                        <wps:cNvSpPr>
                          <a:spLocks/>
                        </wps:cNvSpPr>
                        <wps:spPr bwMode="auto">
                          <a:xfrm>
                            <a:off x="771525" y="1419225"/>
                            <a:ext cx="171474" cy="226929"/>
                          </a:xfrm>
                          <a:custGeom>
                            <a:avLst/>
                            <a:gdLst>
                              <a:gd name="T0" fmla="*/ 104 w 108"/>
                              <a:gd name="T1" fmla="*/ 137 h 143"/>
                              <a:gd name="T2" fmla="*/ 98 w 108"/>
                              <a:gd name="T3" fmla="*/ 133 h 143"/>
                              <a:gd name="T4" fmla="*/ 92 w 108"/>
                              <a:gd name="T5" fmla="*/ 129 h 143"/>
                              <a:gd name="T6" fmla="*/ 88 w 108"/>
                              <a:gd name="T7" fmla="*/ 121 h 143"/>
                              <a:gd name="T8" fmla="*/ 82 w 108"/>
                              <a:gd name="T9" fmla="*/ 113 h 143"/>
                              <a:gd name="T10" fmla="*/ 80 w 108"/>
                              <a:gd name="T11" fmla="*/ 105 h 143"/>
                              <a:gd name="T12" fmla="*/ 80 w 108"/>
                              <a:gd name="T13" fmla="*/ 97 h 143"/>
                              <a:gd name="T14" fmla="*/ 94 w 108"/>
                              <a:gd name="T15" fmla="*/ 95 h 143"/>
                              <a:gd name="T16" fmla="*/ 94 w 108"/>
                              <a:gd name="T17" fmla="*/ 93 h 143"/>
                              <a:gd name="T18" fmla="*/ 90 w 108"/>
                              <a:gd name="T19" fmla="*/ 91 h 143"/>
                              <a:gd name="T20" fmla="*/ 86 w 108"/>
                              <a:gd name="T21" fmla="*/ 87 h 143"/>
                              <a:gd name="T22" fmla="*/ 80 w 108"/>
                              <a:gd name="T23" fmla="*/ 83 h 143"/>
                              <a:gd name="T24" fmla="*/ 74 w 108"/>
                              <a:gd name="T25" fmla="*/ 78 h 143"/>
                              <a:gd name="T26" fmla="*/ 70 w 108"/>
                              <a:gd name="T27" fmla="*/ 72 h 143"/>
                              <a:gd name="T28" fmla="*/ 66 w 108"/>
                              <a:gd name="T29" fmla="*/ 66 h 143"/>
                              <a:gd name="T30" fmla="*/ 64 w 108"/>
                              <a:gd name="T31" fmla="*/ 58 h 143"/>
                              <a:gd name="T32" fmla="*/ 76 w 108"/>
                              <a:gd name="T33" fmla="*/ 52 h 143"/>
                              <a:gd name="T34" fmla="*/ 72 w 108"/>
                              <a:gd name="T35" fmla="*/ 50 h 143"/>
                              <a:gd name="T36" fmla="*/ 66 w 108"/>
                              <a:gd name="T37" fmla="*/ 44 h 143"/>
                              <a:gd name="T38" fmla="*/ 57 w 108"/>
                              <a:gd name="T39" fmla="*/ 30 h 143"/>
                              <a:gd name="T40" fmla="*/ 53 w 108"/>
                              <a:gd name="T41" fmla="*/ 0 h 143"/>
                              <a:gd name="T42" fmla="*/ 51 w 108"/>
                              <a:gd name="T43" fmla="*/ 8 h 143"/>
                              <a:gd name="T44" fmla="*/ 47 w 108"/>
                              <a:gd name="T45" fmla="*/ 24 h 143"/>
                              <a:gd name="T46" fmla="*/ 41 w 108"/>
                              <a:gd name="T47" fmla="*/ 42 h 143"/>
                              <a:gd name="T48" fmla="*/ 27 w 108"/>
                              <a:gd name="T49" fmla="*/ 54 h 143"/>
                              <a:gd name="T50" fmla="*/ 39 w 108"/>
                              <a:gd name="T51" fmla="*/ 58 h 143"/>
                              <a:gd name="T52" fmla="*/ 39 w 108"/>
                              <a:gd name="T53" fmla="*/ 62 h 143"/>
                              <a:gd name="T54" fmla="*/ 37 w 108"/>
                              <a:gd name="T55" fmla="*/ 72 h 143"/>
                              <a:gd name="T56" fmla="*/ 33 w 108"/>
                              <a:gd name="T57" fmla="*/ 85 h 143"/>
                              <a:gd name="T58" fmla="*/ 21 w 108"/>
                              <a:gd name="T59" fmla="*/ 95 h 143"/>
                              <a:gd name="T60" fmla="*/ 31 w 108"/>
                              <a:gd name="T61" fmla="*/ 99 h 143"/>
                              <a:gd name="T62" fmla="*/ 31 w 108"/>
                              <a:gd name="T63" fmla="*/ 99 h 143"/>
                              <a:gd name="T64" fmla="*/ 33 w 108"/>
                              <a:gd name="T65" fmla="*/ 103 h 143"/>
                              <a:gd name="T66" fmla="*/ 35 w 108"/>
                              <a:gd name="T67" fmla="*/ 107 h 143"/>
                              <a:gd name="T68" fmla="*/ 35 w 108"/>
                              <a:gd name="T69" fmla="*/ 111 h 143"/>
                              <a:gd name="T70" fmla="*/ 33 w 108"/>
                              <a:gd name="T71" fmla="*/ 119 h 143"/>
                              <a:gd name="T72" fmla="*/ 27 w 108"/>
                              <a:gd name="T73" fmla="*/ 125 h 143"/>
                              <a:gd name="T74" fmla="*/ 15 w 108"/>
                              <a:gd name="T75" fmla="*/ 131 h 143"/>
                              <a:gd name="T76" fmla="*/ 0 w 108"/>
                              <a:gd name="T77" fmla="*/ 139 h 143"/>
                              <a:gd name="T78" fmla="*/ 45 w 108"/>
                              <a:gd name="T79" fmla="*/ 143 h 143"/>
                              <a:gd name="T80" fmla="*/ 45 w 108"/>
                              <a:gd name="T81" fmla="*/ 143 h 143"/>
                              <a:gd name="T82" fmla="*/ 49 w 108"/>
                              <a:gd name="T83" fmla="*/ 141 h 143"/>
                              <a:gd name="T84" fmla="*/ 56 w 108"/>
                              <a:gd name="T85" fmla="*/ 141 h 143"/>
                              <a:gd name="T86" fmla="*/ 64 w 108"/>
                              <a:gd name="T87" fmla="*/ 139 h 143"/>
                              <a:gd name="T88" fmla="*/ 72 w 108"/>
                              <a:gd name="T89" fmla="*/ 139 h 143"/>
                              <a:gd name="T90" fmla="*/ 82 w 108"/>
                              <a:gd name="T91" fmla="*/ 139 h 143"/>
                              <a:gd name="T92" fmla="*/ 96 w 108"/>
                              <a:gd name="T93" fmla="*/ 139 h 143"/>
                              <a:gd name="T94" fmla="*/ 108 w 108"/>
                              <a:gd name="T95" fmla="*/ 141 h 143"/>
                              <a:gd name="T96" fmla="*/ 108 w 108"/>
                              <a:gd name="T97" fmla="*/ 139 h 143"/>
                              <a:gd name="T98" fmla="*/ 104 w 108"/>
                              <a:gd name="T99" fmla="*/ 13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08" h="143">
                                <a:moveTo>
                                  <a:pt x="104" y="137"/>
                                </a:moveTo>
                                <a:lnTo>
                                  <a:pt x="98" y="133"/>
                                </a:lnTo>
                                <a:lnTo>
                                  <a:pt x="92" y="129"/>
                                </a:lnTo>
                                <a:lnTo>
                                  <a:pt x="88" y="121"/>
                                </a:lnTo>
                                <a:lnTo>
                                  <a:pt x="82" y="113"/>
                                </a:lnTo>
                                <a:lnTo>
                                  <a:pt x="80" y="105"/>
                                </a:lnTo>
                                <a:lnTo>
                                  <a:pt x="80" y="97"/>
                                </a:lnTo>
                                <a:lnTo>
                                  <a:pt x="94" y="95"/>
                                </a:lnTo>
                                <a:lnTo>
                                  <a:pt x="94" y="93"/>
                                </a:lnTo>
                                <a:lnTo>
                                  <a:pt x="90" y="91"/>
                                </a:lnTo>
                                <a:lnTo>
                                  <a:pt x="86" y="87"/>
                                </a:lnTo>
                                <a:lnTo>
                                  <a:pt x="80" y="83"/>
                                </a:lnTo>
                                <a:lnTo>
                                  <a:pt x="74" y="78"/>
                                </a:lnTo>
                                <a:lnTo>
                                  <a:pt x="70" y="72"/>
                                </a:lnTo>
                                <a:lnTo>
                                  <a:pt x="66" y="66"/>
                                </a:lnTo>
                                <a:lnTo>
                                  <a:pt x="64" y="58"/>
                                </a:lnTo>
                                <a:lnTo>
                                  <a:pt x="76" y="52"/>
                                </a:lnTo>
                                <a:lnTo>
                                  <a:pt x="72" y="50"/>
                                </a:lnTo>
                                <a:lnTo>
                                  <a:pt x="66" y="44"/>
                                </a:lnTo>
                                <a:lnTo>
                                  <a:pt x="57" y="30"/>
                                </a:lnTo>
                                <a:lnTo>
                                  <a:pt x="53" y="0"/>
                                </a:lnTo>
                                <a:lnTo>
                                  <a:pt x="51" y="8"/>
                                </a:lnTo>
                                <a:lnTo>
                                  <a:pt x="47" y="24"/>
                                </a:lnTo>
                                <a:lnTo>
                                  <a:pt x="41" y="42"/>
                                </a:lnTo>
                                <a:lnTo>
                                  <a:pt x="27" y="54"/>
                                </a:lnTo>
                                <a:lnTo>
                                  <a:pt x="39" y="58"/>
                                </a:lnTo>
                                <a:lnTo>
                                  <a:pt x="39" y="62"/>
                                </a:lnTo>
                                <a:lnTo>
                                  <a:pt x="37" y="72"/>
                                </a:lnTo>
                                <a:lnTo>
                                  <a:pt x="33" y="85"/>
                                </a:lnTo>
                                <a:lnTo>
                                  <a:pt x="21" y="95"/>
                                </a:lnTo>
                                <a:lnTo>
                                  <a:pt x="31" y="99"/>
                                </a:lnTo>
                                <a:lnTo>
                                  <a:pt x="31" y="99"/>
                                </a:lnTo>
                                <a:lnTo>
                                  <a:pt x="33" y="103"/>
                                </a:lnTo>
                                <a:lnTo>
                                  <a:pt x="35" y="107"/>
                                </a:lnTo>
                                <a:lnTo>
                                  <a:pt x="35" y="111"/>
                                </a:lnTo>
                                <a:lnTo>
                                  <a:pt x="33" y="119"/>
                                </a:lnTo>
                                <a:lnTo>
                                  <a:pt x="27" y="125"/>
                                </a:lnTo>
                                <a:lnTo>
                                  <a:pt x="15" y="131"/>
                                </a:lnTo>
                                <a:lnTo>
                                  <a:pt x="0" y="139"/>
                                </a:lnTo>
                                <a:lnTo>
                                  <a:pt x="45" y="143"/>
                                </a:lnTo>
                                <a:lnTo>
                                  <a:pt x="45" y="143"/>
                                </a:lnTo>
                                <a:lnTo>
                                  <a:pt x="49" y="141"/>
                                </a:lnTo>
                                <a:lnTo>
                                  <a:pt x="56" y="141"/>
                                </a:lnTo>
                                <a:lnTo>
                                  <a:pt x="64" y="139"/>
                                </a:lnTo>
                                <a:lnTo>
                                  <a:pt x="72" y="139"/>
                                </a:lnTo>
                                <a:lnTo>
                                  <a:pt x="82" y="139"/>
                                </a:lnTo>
                                <a:lnTo>
                                  <a:pt x="96" y="139"/>
                                </a:lnTo>
                                <a:lnTo>
                                  <a:pt x="108" y="141"/>
                                </a:lnTo>
                                <a:lnTo>
                                  <a:pt x="108" y="139"/>
                                </a:lnTo>
                                <a:lnTo>
                                  <a:pt x="104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39" name="Freeform 404"/>
                        <wps:cNvSpPr>
                          <a:spLocks/>
                        </wps:cNvSpPr>
                        <wps:spPr bwMode="auto">
                          <a:xfrm>
                            <a:off x="857250" y="1476375"/>
                            <a:ext cx="14290" cy="25391"/>
                          </a:xfrm>
                          <a:custGeom>
                            <a:avLst/>
                            <a:gdLst>
                              <a:gd name="T0" fmla="*/ 2 w 9"/>
                              <a:gd name="T1" fmla="*/ 6 h 16"/>
                              <a:gd name="T2" fmla="*/ 0 w 9"/>
                              <a:gd name="T3" fmla="*/ 2 h 16"/>
                              <a:gd name="T4" fmla="*/ 0 w 9"/>
                              <a:gd name="T5" fmla="*/ 0 h 16"/>
                              <a:gd name="T6" fmla="*/ 0 w 9"/>
                              <a:gd name="T7" fmla="*/ 8 h 16"/>
                              <a:gd name="T8" fmla="*/ 0 w 9"/>
                              <a:gd name="T9" fmla="*/ 14 h 16"/>
                              <a:gd name="T10" fmla="*/ 2 w 9"/>
                              <a:gd name="T11" fmla="*/ 16 h 16"/>
                              <a:gd name="T12" fmla="*/ 2 w 9"/>
                              <a:gd name="T13" fmla="*/ 16 h 16"/>
                              <a:gd name="T14" fmla="*/ 9 w 9"/>
                              <a:gd name="T15" fmla="*/ 14 h 16"/>
                              <a:gd name="T16" fmla="*/ 4 w 9"/>
                              <a:gd name="T17" fmla="*/ 12 h 16"/>
                              <a:gd name="T18" fmla="*/ 2 w 9"/>
                              <a:gd name="T19" fmla="*/ 6 h 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9" h="16">
                                <a:moveTo>
                                  <a:pt x="2" y="6"/>
                                </a:moveTo>
                                <a:lnTo>
                                  <a:pt x="0" y="2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0" y="14"/>
                                </a:lnTo>
                                <a:lnTo>
                                  <a:pt x="2" y="16"/>
                                </a:lnTo>
                                <a:lnTo>
                                  <a:pt x="2" y="16"/>
                                </a:lnTo>
                                <a:lnTo>
                                  <a:pt x="9" y="14"/>
                                </a:lnTo>
                                <a:lnTo>
                                  <a:pt x="4" y="12"/>
                                </a:lnTo>
                                <a:lnTo>
                                  <a:pt x="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40" name="Freeform 405"/>
                        <wps:cNvSpPr>
                          <a:spLocks/>
                        </wps:cNvSpPr>
                        <wps:spPr bwMode="auto">
                          <a:xfrm>
                            <a:off x="857250" y="1514475"/>
                            <a:ext cx="26991" cy="42847"/>
                          </a:xfrm>
                          <a:custGeom>
                            <a:avLst/>
                            <a:gdLst>
                              <a:gd name="T0" fmla="*/ 6 w 17"/>
                              <a:gd name="T1" fmla="*/ 12 h 27"/>
                              <a:gd name="T2" fmla="*/ 2 w 17"/>
                              <a:gd name="T3" fmla="*/ 4 h 27"/>
                              <a:gd name="T4" fmla="*/ 0 w 17"/>
                              <a:gd name="T5" fmla="*/ 0 h 27"/>
                              <a:gd name="T6" fmla="*/ 0 w 17"/>
                              <a:gd name="T7" fmla="*/ 8 h 27"/>
                              <a:gd name="T8" fmla="*/ 4 w 17"/>
                              <a:gd name="T9" fmla="*/ 16 h 27"/>
                              <a:gd name="T10" fmla="*/ 6 w 17"/>
                              <a:gd name="T11" fmla="*/ 21 h 27"/>
                              <a:gd name="T12" fmla="*/ 7 w 17"/>
                              <a:gd name="T13" fmla="*/ 23 h 27"/>
                              <a:gd name="T14" fmla="*/ 7 w 17"/>
                              <a:gd name="T15" fmla="*/ 27 h 27"/>
                              <a:gd name="T16" fmla="*/ 11 w 17"/>
                              <a:gd name="T17" fmla="*/ 27 h 27"/>
                              <a:gd name="T18" fmla="*/ 13 w 17"/>
                              <a:gd name="T19" fmla="*/ 27 h 27"/>
                              <a:gd name="T20" fmla="*/ 15 w 17"/>
                              <a:gd name="T21" fmla="*/ 25 h 27"/>
                              <a:gd name="T22" fmla="*/ 17 w 17"/>
                              <a:gd name="T23" fmla="*/ 25 h 27"/>
                              <a:gd name="T24" fmla="*/ 11 w 17"/>
                              <a:gd name="T25" fmla="*/ 21 h 27"/>
                              <a:gd name="T26" fmla="*/ 6 w 17"/>
                              <a:gd name="T27" fmla="*/ 12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7" h="27">
                                <a:moveTo>
                                  <a:pt x="6" y="12"/>
                                </a:moveTo>
                                <a:lnTo>
                                  <a:pt x="2" y="4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4" y="16"/>
                                </a:lnTo>
                                <a:lnTo>
                                  <a:pt x="6" y="21"/>
                                </a:lnTo>
                                <a:lnTo>
                                  <a:pt x="7" y="23"/>
                                </a:lnTo>
                                <a:lnTo>
                                  <a:pt x="7" y="27"/>
                                </a:lnTo>
                                <a:lnTo>
                                  <a:pt x="11" y="27"/>
                                </a:lnTo>
                                <a:lnTo>
                                  <a:pt x="13" y="27"/>
                                </a:lnTo>
                                <a:lnTo>
                                  <a:pt x="15" y="25"/>
                                </a:lnTo>
                                <a:lnTo>
                                  <a:pt x="17" y="25"/>
                                </a:lnTo>
                                <a:lnTo>
                                  <a:pt x="11" y="21"/>
                                </a:lnTo>
                                <a:lnTo>
                                  <a:pt x="6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41" name="Freeform 406"/>
                        <wps:cNvSpPr>
                          <a:spLocks/>
                        </wps:cNvSpPr>
                        <wps:spPr bwMode="auto">
                          <a:xfrm>
                            <a:off x="847725" y="1581150"/>
                            <a:ext cx="55570" cy="53955"/>
                          </a:xfrm>
                          <a:custGeom>
                            <a:avLst/>
                            <a:gdLst>
                              <a:gd name="T0" fmla="*/ 23 w 35"/>
                              <a:gd name="T1" fmla="*/ 10 h 34"/>
                              <a:gd name="T2" fmla="*/ 23 w 35"/>
                              <a:gd name="T3" fmla="*/ 2 h 34"/>
                              <a:gd name="T4" fmla="*/ 23 w 35"/>
                              <a:gd name="T5" fmla="*/ 0 h 34"/>
                              <a:gd name="T6" fmla="*/ 18 w 35"/>
                              <a:gd name="T7" fmla="*/ 8 h 34"/>
                              <a:gd name="T8" fmla="*/ 18 w 35"/>
                              <a:gd name="T9" fmla="*/ 16 h 34"/>
                              <a:gd name="T10" fmla="*/ 21 w 35"/>
                              <a:gd name="T11" fmla="*/ 22 h 34"/>
                              <a:gd name="T12" fmla="*/ 21 w 35"/>
                              <a:gd name="T13" fmla="*/ 24 h 34"/>
                              <a:gd name="T14" fmla="*/ 14 w 35"/>
                              <a:gd name="T15" fmla="*/ 26 h 34"/>
                              <a:gd name="T16" fmla="*/ 6 w 35"/>
                              <a:gd name="T17" fmla="*/ 28 h 34"/>
                              <a:gd name="T18" fmla="*/ 2 w 35"/>
                              <a:gd name="T19" fmla="*/ 32 h 34"/>
                              <a:gd name="T20" fmla="*/ 0 w 35"/>
                              <a:gd name="T21" fmla="*/ 34 h 34"/>
                              <a:gd name="T22" fmla="*/ 4 w 35"/>
                              <a:gd name="T23" fmla="*/ 32 h 34"/>
                              <a:gd name="T24" fmla="*/ 8 w 35"/>
                              <a:gd name="T25" fmla="*/ 30 h 34"/>
                              <a:gd name="T26" fmla="*/ 14 w 35"/>
                              <a:gd name="T27" fmla="*/ 30 h 34"/>
                              <a:gd name="T28" fmla="*/ 21 w 35"/>
                              <a:gd name="T29" fmla="*/ 28 h 34"/>
                              <a:gd name="T30" fmla="*/ 25 w 35"/>
                              <a:gd name="T31" fmla="*/ 28 h 34"/>
                              <a:gd name="T32" fmla="*/ 31 w 35"/>
                              <a:gd name="T33" fmla="*/ 28 h 34"/>
                              <a:gd name="T34" fmla="*/ 33 w 35"/>
                              <a:gd name="T35" fmla="*/ 28 h 34"/>
                              <a:gd name="T36" fmla="*/ 35 w 35"/>
                              <a:gd name="T37" fmla="*/ 28 h 34"/>
                              <a:gd name="T38" fmla="*/ 27 w 35"/>
                              <a:gd name="T39" fmla="*/ 18 h 34"/>
                              <a:gd name="T40" fmla="*/ 23 w 35"/>
                              <a:gd name="T41" fmla="*/ 10 h 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35" h="34">
                                <a:moveTo>
                                  <a:pt x="23" y="10"/>
                                </a:moveTo>
                                <a:lnTo>
                                  <a:pt x="23" y="2"/>
                                </a:lnTo>
                                <a:lnTo>
                                  <a:pt x="23" y="0"/>
                                </a:lnTo>
                                <a:lnTo>
                                  <a:pt x="18" y="8"/>
                                </a:lnTo>
                                <a:lnTo>
                                  <a:pt x="18" y="16"/>
                                </a:lnTo>
                                <a:lnTo>
                                  <a:pt x="21" y="22"/>
                                </a:lnTo>
                                <a:lnTo>
                                  <a:pt x="21" y="24"/>
                                </a:lnTo>
                                <a:lnTo>
                                  <a:pt x="14" y="26"/>
                                </a:lnTo>
                                <a:lnTo>
                                  <a:pt x="6" y="28"/>
                                </a:lnTo>
                                <a:lnTo>
                                  <a:pt x="2" y="32"/>
                                </a:lnTo>
                                <a:lnTo>
                                  <a:pt x="0" y="34"/>
                                </a:lnTo>
                                <a:lnTo>
                                  <a:pt x="4" y="32"/>
                                </a:lnTo>
                                <a:lnTo>
                                  <a:pt x="8" y="30"/>
                                </a:lnTo>
                                <a:lnTo>
                                  <a:pt x="14" y="30"/>
                                </a:lnTo>
                                <a:lnTo>
                                  <a:pt x="21" y="28"/>
                                </a:lnTo>
                                <a:lnTo>
                                  <a:pt x="25" y="28"/>
                                </a:lnTo>
                                <a:lnTo>
                                  <a:pt x="31" y="28"/>
                                </a:lnTo>
                                <a:lnTo>
                                  <a:pt x="33" y="28"/>
                                </a:lnTo>
                                <a:lnTo>
                                  <a:pt x="35" y="28"/>
                                </a:lnTo>
                                <a:lnTo>
                                  <a:pt x="27" y="18"/>
                                </a:lnTo>
                                <a:lnTo>
                                  <a:pt x="23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42" name="Freeform 407"/>
                        <wps:cNvSpPr>
                          <a:spLocks/>
                        </wps:cNvSpPr>
                        <wps:spPr bwMode="auto">
                          <a:xfrm>
                            <a:off x="666750" y="1638300"/>
                            <a:ext cx="25404" cy="41260"/>
                          </a:xfrm>
                          <a:custGeom>
                            <a:avLst/>
                            <a:gdLst>
                              <a:gd name="T0" fmla="*/ 6 w 16"/>
                              <a:gd name="T1" fmla="*/ 0 h 26"/>
                              <a:gd name="T2" fmla="*/ 6 w 16"/>
                              <a:gd name="T3" fmla="*/ 2 h 26"/>
                              <a:gd name="T4" fmla="*/ 4 w 16"/>
                              <a:gd name="T5" fmla="*/ 8 h 26"/>
                              <a:gd name="T6" fmla="*/ 2 w 16"/>
                              <a:gd name="T7" fmla="*/ 16 h 26"/>
                              <a:gd name="T8" fmla="*/ 0 w 16"/>
                              <a:gd name="T9" fmla="*/ 22 h 26"/>
                              <a:gd name="T10" fmla="*/ 10 w 16"/>
                              <a:gd name="T11" fmla="*/ 26 h 26"/>
                              <a:gd name="T12" fmla="*/ 10 w 16"/>
                              <a:gd name="T13" fmla="*/ 20 h 26"/>
                              <a:gd name="T14" fmla="*/ 16 w 16"/>
                              <a:gd name="T15" fmla="*/ 24 h 26"/>
                              <a:gd name="T16" fmla="*/ 12 w 16"/>
                              <a:gd name="T17" fmla="*/ 4 h 26"/>
                              <a:gd name="T18" fmla="*/ 6 w 16"/>
                              <a:gd name="T19" fmla="*/ 0 h 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6" h="26">
                                <a:moveTo>
                                  <a:pt x="6" y="0"/>
                                </a:moveTo>
                                <a:lnTo>
                                  <a:pt x="6" y="2"/>
                                </a:lnTo>
                                <a:lnTo>
                                  <a:pt x="4" y="8"/>
                                </a:lnTo>
                                <a:lnTo>
                                  <a:pt x="2" y="16"/>
                                </a:lnTo>
                                <a:lnTo>
                                  <a:pt x="0" y="22"/>
                                </a:lnTo>
                                <a:lnTo>
                                  <a:pt x="10" y="26"/>
                                </a:lnTo>
                                <a:lnTo>
                                  <a:pt x="10" y="20"/>
                                </a:lnTo>
                                <a:lnTo>
                                  <a:pt x="16" y="24"/>
                                </a:lnTo>
                                <a:lnTo>
                                  <a:pt x="12" y="4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43" name="Freeform 408"/>
                        <wps:cNvSpPr>
                          <a:spLocks/>
                        </wps:cNvSpPr>
                        <wps:spPr bwMode="auto">
                          <a:xfrm>
                            <a:off x="590550" y="1428750"/>
                            <a:ext cx="171474" cy="226929"/>
                          </a:xfrm>
                          <a:custGeom>
                            <a:avLst/>
                            <a:gdLst>
                              <a:gd name="T0" fmla="*/ 102 w 108"/>
                              <a:gd name="T1" fmla="*/ 137 h 143"/>
                              <a:gd name="T2" fmla="*/ 98 w 108"/>
                              <a:gd name="T3" fmla="*/ 133 h 143"/>
                              <a:gd name="T4" fmla="*/ 92 w 108"/>
                              <a:gd name="T5" fmla="*/ 127 h 143"/>
                              <a:gd name="T6" fmla="*/ 86 w 108"/>
                              <a:gd name="T7" fmla="*/ 121 h 143"/>
                              <a:gd name="T8" fmla="*/ 82 w 108"/>
                              <a:gd name="T9" fmla="*/ 113 h 143"/>
                              <a:gd name="T10" fmla="*/ 78 w 108"/>
                              <a:gd name="T11" fmla="*/ 105 h 143"/>
                              <a:gd name="T12" fmla="*/ 78 w 108"/>
                              <a:gd name="T13" fmla="*/ 97 h 143"/>
                              <a:gd name="T14" fmla="*/ 94 w 108"/>
                              <a:gd name="T15" fmla="*/ 93 h 143"/>
                              <a:gd name="T16" fmla="*/ 92 w 108"/>
                              <a:gd name="T17" fmla="*/ 93 h 143"/>
                              <a:gd name="T18" fmla="*/ 88 w 108"/>
                              <a:gd name="T19" fmla="*/ 91 h 143"/>
                              <a:gd name="T20" fmla="*/ 84 w 108"/>
                              <a:gd name="T21" fmla="*/ 87 h 143"/>
                              <a:gd name="T22" fmla="*/ 78 w 108"/>
                              <a:gd name="T23" fmla="*/ 83 h 143"/>
                              <a:gd name="T24" fmla="*/ 74 w 108"/>
                              <a:gd name="T25" fmla="*/ 77 h 143"/>
                              <a:gd name="T26" fmla="*/ 68 w 108"/>
                              <a:gd name="T27" fmla="*/ 72 h 143"/>
                              <a:gd name="T28" fmla="*/ 66 w 108"/>
                              <a:gd name="T29" fmla="*/ 64 h 143"/>
                              <a:gd name="T30" fmla="*/ 64 w 108"/>
                              <a:gd name="T31" fmla="*/ 56 h 143"/>
                              <a:gd name="T32" fmla="*/ 76 w 108"/>
                              <a:gd name="T33" fmla="*/ 52 h 143"/>
                              <a:gd name="T34" fmla="*/ 72 w 108"/>
                              <a:gd name="T35" fmla="*/ 52 h 143"/>
                              <a:gd name="T36" fmla="*/ 66 w 108"/>
                              <a:gd name="T37" fmla="*/ 44 h 143"/>
                              <a:gd name="T38" fmla="*/ 58 w 108"/>
                              <a:gd name="T39" fmla="*/ 28 h 143"/>
                              <a:gd name="T40" fmla="*/ 52 w 108"/>
                              <a:gd name="T41" fmla="*/ 0 h 143"/>
                              <a:gd name="T42" fmla="*/ 50 w 108"/>
                              <a:gd name="T43" fmla="*/ 8 h 143"/>
                              <a:gd name="T44" fmla="*/ 48 w 108"/>
                              <a:gd name="T45" fmla="*/ 24 h 143"/>
                              <a:gd name="T46" fmla="*/ 40 w 108"/>
                              <a:gd name="T47" fmla="*/ 42 h 143"/>
                              <a:gd name="T48" fmla="*/ 28 w 108"/>
                              <a:gd name="T49" fmla="*/ 54 h 143"/>
                              <a:gd name="T50" fmla="*/ 40 w 108"/>
                              <a:gd name="T51" fmla="*/ 58 h 143"/>
                              <a:gd name="T52" fmla="*/ 40 w 108"/>
                              <a:gd name="T53" fmla="*/ 62 h 143"/>
                              <a:gd name="T54" fmla="*/ 38 w 108"/>
                              <a:gd name="T55" fmla="*/ 72 h 143"/>
                              <a:gd name="T56" fmla="*/ 32 w 108"/>
                              <a:gd name="T57" fmla="*/ 83 h 143"/>
                              <a:gd name="T58" fmla="*/ 20 w 108"/>
                              <a:gd name="T59" fmla="*/ 93 h 143"/>
                              <a:gd name="T60" fmla="*/ 30 w 108"/>
                              <a:gd name="T61" fmla="*/ 97 h 143"/>
                              <a:gd name="T62" fmla="*/ 32 w 108"/>
                              <a:gd name="T63" fmla="*/ 99 h 143"/>
                              <a:gd name="T64" fmla="*/ 32 w 108"/>
                              <a:gd name="T65" fmla="*/ 101 h 143"/>
                              <a:gd name="T66" fmla="*/ 34 w 108"/>
                              <a:gd name="T67" fmla="*/ 105 h 143"/>
                              <a:gd name="T68" fmla="*/ 34 w 108"/>
                              <a:gd name="T69" fmla="*/ 111 h 143"/>
                              <a:gd name="T70" fmla="*/ 32 w 108"/>
                              <a:gd name="T71" fmla="*/ 117 h 143"/>
                              <a:gd name="T72" fmla="*/ 26 w 108"/>
                              <a:gd name="T73" fmla="*/ 123 h 143"/>
                              <a:gd name="T74" fmla="*/ 16 w 108"/>
                              <a:gd name="T75" fmla="*/ 131 h 143"/>
                              <a:gd name="T76" fmla="*/ 0 w 108"/>
                              <a:gd name="T77" fmla="*/ 139 h 143"/>
                              <a:gd name="T78" fmla="*/ 46 w 108"/>
                              <a:gd name="T79" fmla="*/ 143 h 143"/>
                              <a:gd name="T80" fmla="*/ 46 w 108"/>
                              <a:gd name="T81" fmla="*/ 143 h 143"/>
                              <a:gd name="T82" fmla="*/ 50 w 108"/>
                              <a:gd name="T83" fmla="*/ 141 h 143"/>
                              <a:gd name="T84" fmla="*/ 56 w 108"/>
                              <a:gd name="T85" fmla="*/ 141 h 143"/>
                              <a:gd name="T86" fmla="*/ 62 w 108"/>
                              <a:gd name="T87" fmla="*/ 139 h 143"/>
                              <a:gd name="T88" fmla="*/ 72 w 108"/>
                              <a:gd name="T89" fmla="*/ 139 h 143"/>
                              <a:gd name="T90" fmla="*/ 82 w 108"/>
                              <a:gd name="T91" fmla="*/ 139 h 143"/>
                              <a:gd name="T92" fmla="*/ 94 w 108"/>
                              <a:gd name="T93" fmla="*/ 139 h 143"/>
                              <a:gd name="T94" fmla="*/ 108 w 108"/>
                              <a:gd name="T95" fmla="*/ 141 h 143"/>
                              <a:gd name="T96" fmla="*/ 106 w 108"/>
                              <a:gd name="T97" fmla="*/ 141 h 143"/>
                              <a:gd name="T98" fmla="*/ 102 w 108"/>
                              <a:gd name="T99" fmla="*/ 13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08" h="143">
                                <a:moveTo>
                                  <a:pt x="102" y="137"/>
                                </a:moveTo>
                                <a:lnTo>
                                  <a:pt x="98" y="133"/>
                                </a:lnTo>
                                <a:lnTo>
                                  <a:pt x="92" y="127"/>
                                </a:lnTo>
                                <a:lnTo>
                                  <a:pt x="86" y="121"/>
                                </a:lnTo>
                                <a:lnTo>
                                  <a:pt x="82" y="113"/>
                                </a:lnTo>
                                <a:lnTo>
                                  <a:pt x="78" y="105"/>
                                </a:lnTo>
                                <a:lnTo>
                                  <a:pt x="78" y="97"/>
                                </a:lnTo>
                                <a:lnTo>
                                  <a:pt x="94" y="93"/>
                                </a:lnTo>
                                <a:lnTo>
                                  <a:pt x="92" y="93"/>
                                </a:lnTo>
                                <a:lnTo>
                                  <a:pt x="88" y="91"/>
                                </a:lnTo>
                                <a:lnTo>
                                  <a:pt x="84" y="87"/>
                                </a:lnTo>
                                <a:lnTo>
                                  <a:pt x="78" y="83"/>
                                </a:lnTo>
                                <a:lnTo>
                                  <a:pt x="74" y="77"/>
                                </a:lnTo>
                                <a:lnTo>
                                  <a:pt x="68" y="72"/>
                                </a:lnTo>
                                <a:lnTo>
                                  <a:pt x="66" y="64"/>
                                </a:lnTo>
                                <a:lnTo>
                                  <a:pt x="64" y="56"/>
                                </a:lnTo>
                                <a:lnTo>
                                  <a:pt x="76" y="52"/>
                                </a:lnTo>
                                <a:lnTo>
                                  <a:pt x="72" y="52"/>
                                </a:lnTo>
                                <a:lnTo>
                                  <a:pt x="66" y="44"/>
                                </a:lnTo>
                                <a:lnTo>
                                  <a:pt x="58" y="28"/>
                                </a:lnTo>
                                <a:lnTo>
                                  <a:pt x="52" y="0"/>
                                </a:lnTo>
                                <a:lnTo>
                                  <a:pt x="50" y="8"/>
                                </a:lnTo>
                                <a:lnTo>
                                  <a:pt x="48" y="24"/>
                                </a:lnTo>
                                <a:lnTo>
                                  <a:pt x="40" y="42"/>
                                </a:lnTo>
                                <a:lnTo>
                                  <a:pt x="28" y="54"/>
                                </a:lnTo>
                                <a:lnTo>
                                  <a:pt x="40" y="58"/>
                                </a:lnTo>
                                <a:lnTo>
                                  <a:pt x="40" y="62"/>
                                </a:lnTo>
                                <a:lnTo>
                                  <a:pt x="38" y="72"/>
                                </a:lnTo>
                                <a:lnTo>
                                  <a:pt x="32" y="83"/>
                                </a:lnTo>
                                <a:lnTo>
                                  <a:pt x="20" y="93"/>
                                </a:lnTo>
                                <a:lnTo>
                                  <a:pt x="30" y="97"/>
                                </a:lnTo>
                                <a:lnTo>
                                  <a:pt x="32" y="99"/>
                                </a:lnTo>
                                <a:lnTo>
                                  <a:pt x="32" y="101"/>
                                </a:lnTo>
                                <a:lnTo>
                                  <a:pt x="34" y="105"/>
                                </a:lnTo>
                                <a:lnTo>
                                  <a:pt x="34" y="111"/>
                                </a:lnTo>
                                <a:lnTo>
                                  <a:pt x="32" y="117"/>
                                </a:lnTo>
                                <a:lnTo>
                                  <a:pt x="26" y="123"/>
                                </a:lnTo>
                                <a:lnTo>
                                  <a:pt x="16" y="131"/>
                                </a:lnTo>
                                <a:lnTo>
                                  <a:pt x="0" y="139"/>
                                </a:lnTo>
                                <a:lnTo>
                                  <a:pt x="46" y="143"/>
                                </a:lnTo>
                                <a:lnTo>
                                  <a:pt x="46" y="143"/>
                                </a:lnTo>
                                <a:lnTo>
                                  <a:pt x="50" y="141"/>
                                </a:lnTo>
                                <a:lnTo>
                                  <a:pt x="56" y="141"/>
                                </a:lnTo>
                                <a:lnTo>
                                  <a:pt x="62" y="139"/>
                                </a:lnTo>
                                <a:lnTo>
                                  <a:pt x="72" y="139"/>
                                </a:lnTo>
                                <a:lnTo>
                                  <a:pt x="82" y="139"/>
                                </a:lnTo>
                                <a:lnTo>
                                  <a:pt x="94" y="139"/>
                                </a:lnTo>
                                <a:lnTo>
                                  <a:pt x="108" y="141"/>
                                </a:lnTo>
                                <a:lnTo>
                                  <a:pt x="106" y="141"/>
                                </a:lnTo>
                                <a:lnTo>
                                  <a:pt x="102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44" name="Freeform 409"/>
                        <wps:cNvSpPr>
                          <a:spLocks/>
                        </wps:cNvSpPr>
                        <wps:spPr bwMode="auto">
                          <a:xfrm>
                            <a:off x="514350" y="1619250"/>
                            <a:ext cx="23816" cy="41260"/>
                          </a:xfrm>
                          <a:custGeom>
                            <a:avLst/>
                            <a:gdLst>
                              <a:gd name="T0" fmla="*/ 6 w 15"/>
                              <a:gd name="T1" fmla="*/ 0 h 26"/>
                              <a:gd name="T2" fmla="*/ 6 w 15"/>
                              <a:gd name="T3" fmla="*/ 4 h 26"/>
                              <a:gd name="T4" fmla="*/ 6 w 15"/>
                              <a:gd name="T5" fmla="*/ 10 h 26"/>
                              <a:gd name="T6" fmla="*/ 4 w 15"/>
                              <a:gd name="T7" fmla="*/ 18 h 26"/>
                              <a:gd name="T8" fmla="*/ 0 w 15"/>
                              <a:gd name="T9" fmla="*/ 24 h 26"/>
                              <a:gd name="T10" fmla="*/ 10 w 15"/>
                              <a:gd name="T11" fmla="*/ 26 h 26"/>
                              <a:gd name="T12" fmla="*/ 12 w 15"/>
                              <a:gd name="T13" fmla="*/ 22 h 26"/>
                              <a:gd name="T14" fmla="*/ 15 w 15"/>
                              <a:gd name="T15" fmla="*/ 26 h 26"/>
                              <a:gd name="T16" fmla="*/ 14 w 15"/>
                              <a:gd name="T17" fmla="*/ 6 h 26"/>
                              <a:gd name="T18" fmla="*/ 6 w 15"/>
                              <a:gd name="T19" fmla="*/ 0 h 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5" h="26">
                                <a:moveTo>
                                  <a:pt x="6" y="0"/>
                                </a:moveTo>
                                <a:lnTo>
                                  <a:pt x="6" y="4"/>
                                </a:lnTo>
                                <a:lnTo>
                                  <a:pt x="6" y="10"/>
                                </a:lnTo>
                                <a:lnTo>
                                  <a:pt x="4" y="18"/>
                                </a:lnTo>
                                <a:lnTo>
                                  <a:pt x="0" y="24"/>
                                </a:lnTo>
                                <a:lnTo>
                                  <a:pt x="10" y="26"/>
                                </a:lnTo>
                                <a:lnTo>
                                  <a:pt x="12" y="22"/>
                                </a:lnTo>
                                <a:lnTo>
                                  <a:pt x="15" y="26"/>
                                </a:lnTo>
                                <a:lnTo>
                                  <a:pt x="14" y="6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45" name="Freeform 410"/>
                        <wps:cNvSpPr>
                          <a:spLocks/>
                        </wps:cNvSpPr>
                        <wps:spPr bwMode="auto">
                          <a:xfrm>
                            <a:off x="447675" y="1409700"/>
                            <a:ext cx="169886" cy="230102"/>
                          </a:xfrm>
                          <a:custGeom>
                            <a:avLst/>
                            <a:gdLst>
                              <a:gd name="T0" fmla="*/ 103 w 107"/>
                              <a:gd name="T1" fmla="*/ 139 h 145"/>
                              <a:gd name="T2" fmla="*/ 99 w 107"/>
                              <a:gd name="T3" fmla="*/ 133 h 145"/>
                              <a:gd name="T4" fmla="*/ 93 w 107"/>
                              <a:gd name="T5" fmla="*/ 129 h 145"/>
                              <a:gd name="T6" fmla="*/ 87 w 107"/>
                              <a:gd name="T7" fmla="*/ 123 h 145"/>
                              <a:gd name="T8" fmla="*/ 81 w 107"/>
                              <a:gd name="T9" fmla="*/ 115 h 145"/>
                              <a:gd name="T10" fmla="*/ 79 w 107"/>
                              <a:gd name="T11" fmla="*/ 107 h 145"/>
                              <a:gd name="T12" fmla="*/ 79 w 107"/>
                              <a:gd name="T13" fmla="*/ 97 h 145"/>
                              <a:gd name="T14" fmla="*/ 93 w 107"/>
                              <a:gd name="T15" fmla="*/ 95 h 145"/>
                              <a:gd name="T16" fmla="*/ 93 w 107"/>
                              <a:gd name="T17" fmla="*/ 93 h 145"/>
                              <a:gd name="T18" fmla="*/ 89 w 107"/>
                              <a:gd name="T19" fmla="*/ 91 h 145"/>
                              <a:gd name="T20" fmla="*/ 85 w 107"/>
                              <a:gd name="T21" fmla="*/ 87 h 145"/>
                              <a:gd name="T22" fmla="*/ 79 w 107"/>
                              <a:gd name="T23" fmla="*/ 83 h 145"/>
                              <a:gd name="T24" fmla="*/ 73 w 107"/>
                              <a:gd name="T25" fmla="*/ 80 h 145"/>
                              <a:gd name="T26" fmla="*/ 69 w 107"/>
                              <a:gd name="T27" fmla="*/ 72 h 145"/>
                              <a:gd name="T28" fmla="*/ 65 w 107"/>
                              <a:gd name="T29" fmla="*/ 66 h 145"/>
                              <a:gd name="T30" fmla="*/ 63 w 107"/>
                              <a:gd name="T31" fmla="*/ 58 h 145"/>
                              <a:gd name="T32" fmla="*/ 75 w 107"/>
                              <a:gd name="T33" fmla="*/ 52 h 145"/>
                              <a:gd name="T34" fmla="*/ 71 w 107"/>
                              <a:gd name="T35" fmla="*/ 52 h 145"/>
                              <a:gd name="T36" fmla="*/ 65 w 107"/>
                              <a:gd name="T37" fmla="*/ 44 h 145"/>
                              <a:gd name="T38" fmla="*/ 57 w 107"/>
                              <a:gd name="T39" fmla="*/ 30 h 145"/>
                              <a:gd name="T40" fmla="*/ 53 w 107"/>
                              <a:gd name="T41" fmla="*/ 0 h 145"/>
                              <a:gd name="T42" fmla="*/ 51 w 107"/>
                              <a:gd name="T43" fmla="*/ 8 h 145"/>
                              <a:gd name="T44" fmla="*/ 47 w 107"/>
                              <a:gd name="T45" fmla="*/ 26 h 145"/>
                              <a:gd name="T46" fmla="*/ 41 w 107"/>
                              <a:gd name="T47" fmla="*/ 44 h 145"/>
                              <a:gd name="T48" fmla="*/ 27 w 107"/>
                              <a:gd name="T49" fmla="*/ 54 h 145"/>
                              <a:gd name="T50" fmla="*/ 39 w 107"/>
                              <a:gd name="T51" fmla="*/ 58 h 145"/>
                              <a:gd name="T52" fmla="*/ 39 w 107"/>
                              <a:gd name="T53" fmla="*/ 62 h 145"/>
                              <a:gd name="T54" fmla="*/ 37 w 107"/>
                              <a:gd name="T55" fmla="*/ 74 h 145"/>
                              <a:gd name="T56" fmla="*/ 33 w 107"/>
                              <a:gd name="T57" fmla="*/ 85 h 145"/>
                              <a:gd name="T58" fmla="*/ 21 w 107"/>
                              <a:gd name="T59" fmla="*/ 95 h 145"/>
                              <a:gd name="T60" fmla="*/ 31 w 107"/>
                              <a:gd name="T61" fmla="*/ 99 h 145"/>
                              <a:gd name="T62" fmla="*/ 31 w 107"/>
                              <a:gd name="T63" fmla="*/ 99 h 145"/>
                              <a:gd name="T64" fmla="*/ 33 w 107"/>
                              <a:gd name="T65" fmla="*/ 103 h 145"/>
                              <a:gd name="T66" fmla="*/ 35 w 107"/>
                              <a:gd name="T67" fmla="*/ 107 h 145"/>
                              <a:gd name="T68" fmla="*/ 35 w 107"/>
                              <a:gd name="T69" fmla="*/ 113 h 145"/>
                              <a:gd name="T70" fmla="*/ 33 w 107"/>
                              <a:gd name="T71" fmla="*/ 119 h 145"/>
                              <a:gd name="T72" fmla="*/ 27 w 107"/>
                              <a:gd name="T73" fmla="*/ 125 h 145"/>
                              <a:gd name="T74" fmla="*/ 15 w 107"/>
                              <a:gd name="T75" fmla="*/ 131 h 145"/>
                              <a:gd name="T76" fmla="*/ 0 w 107"/>
                              <a:gd name="T77" fmla="*/ 139 h 145"/>
                              <a:gd name="T78" fmla="*/ 45 w 107"/>
                              <a:gd name="T79" fmla="*/ 145 h 145"/>
                              <a:gd name="T80" fmla="*/ 47 w 107"/>
                              <a:gd name="T81" fmla="*/ 145 h 145"/>
                              <a:gd name="T82" fmla="*/ 51 w 107"/>
                              <a:gd name="T83" fmla="*/ 143 h 145"/>
                              <a:gd name="T84" fmla="*/ 55 w 107"/>
                              <a:gd name="T85" fmla="*/ 141 h 145"/>
                              <a:gd name="T86" fmla="*/ 63 w 107"/>
                              <a:gd name="T87" fmla="*/ 141 h 145"/>
                              <a:gd name="T88" fmla="*/ 71 w 107"/>
                              <a:gd name="T89" fmla="*/ 139 h 145"/>
                              <a:gd name="T90" fmla="*/ 83 w 107"/>
                              <a:gd name="T91" fmla="*/ 139 h 145"/>
                              <a:gd name="T92" fmla="*/ 95 w 107"/>
                              <a:gd name="T93" fmla="*/ 141 h 145"/>
                              <a:gd name="T94" fmla="*/ 107 w 107"/>
                              <a:gd name="T95" fmla="*/ 141 h 145"/>
                              <a:gd name="T96" fmla="*/ 107 w 107"/>
                              <a:gd name="T97" fmla="*/ 141 h 145"/>
                              <a:gd name="T98" fmla="*/ 103 w 107"/>
                              <a:gd name="T99" fmla="*/ 139 h 1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07" h="145">
                                <a:moveTo>
                                  <a:pt x="103" y="139"/>
                                </a:moveTo>
                                <a:lnTo>
                                  <a:pt x="99" y="133"/>
                                </a:lnTo>
                                <a:lnTo>
                                  <a:pt x="93" y="129"/>
                                </a:lnTo>
                                <a:lnTo>
                                  <a:pt x="87" y="123"/>
                                </a:lnTo>
                                <a:lnTo>
                                  <a:pt x="81" y="115"/>
                                </a:lnTo>
                                <a:lnTo>
                                  <a:pt x="79" y="107"/>
                                </a:lnTo>
                                <a:lnTo>
                                  <a:pt x="79" y="97"/>
                                </a:lnTo>
                                <a:lnTo>
                                  <a:pt x="93" y="95"/>
                                </a:lnTo>
                                <a:lnTo>
                                  <a:pt x="93" y="93"/>
                                </a:lnTo>
                                <a:lnTo>
                                  <a:pt x="89" y="91"/>
                                </a:lnTo>
                                <a:lnTo>
                                  <a:pt x="85" y="87"/>
                                </a:lnTo>
                                <a:lnTo>
                                  <a:pt x="79" y="83"/>
                                </a:lnTo>
                                <a:lnTo>
                                  <a:pt x="73" y="80"/>
                                </a:lnTo>
                                <a:lnTo>
                                  <a:pt x="69" y="72"/>
                                </a:lnTo>
                                <a:lnTo>
                                  <a:pt x="65" y="66"/>
                                </a:lnTo>
                                <a:lnTo>
                                  <a:pt x="63" y="58"/>
                                </a:lnTo>
                                <a:lnTo>
                                  <a:pt x="75" y="52"/>
                                </a:lnTo>
                                <a:lnTo>
                                  <a:pt x="71" y="52"/>
                                </a:lnTo>
                                <a:lnTo>
                                  <a:pt x="65" y="44"/>
                                </a:lnTo>
                                <a:lnTo>
                                  <a:pt x="57" y="30"/>
                                </a:lnTo>
                                <a:lnTo>
                                  <a:pt x="53" y="0"/>
                                </a:lnTo>
                                <a:lnTo>
                                  <a:pt x="51" y="8"/>
                                </a:lnTo>
                                <a:lnTo>
                                  <a:pt x="47" y="26"/>
                                </a:lnTo>
                                <a:lnTo>
                                  <a:pt x="41" y="44"/>
                                </a:lnTo>
                                <a:lnTo>
                                  <a:pt x="27" y="54"/>
                                </a:lnTo>
                                <a:lnTo>
                                  <a:pt x="39" y="58"/>
                                </a:lnTo>
                                <a:lnTo>
                                  <a:pt x="39" y="62"/>
                                </a:lnTo>
                                <a:lnTo>
                                  <a:pt x="37" y="74"/>
                                </a:lnTo>
                                <a:lnTo>
                                  <a:pt x="33" y="85"/>
                                </a:lnTo>
                                <a:lnTo>
                                  <a:pt x="21" y="95"/>
                                </a:lnTo>
                                <a:lnTo>
                                  <a:pt x="31" y="99"/>
                                </a:lnTo>
                                <a:lnTo>
                                  <a:pt x="31" y="99"/>
                                </a:lnTo>
                                <a:lnTo>
                                  <a:pt x="33" y="103"/>
                                </a:lnTo>
                                <a:lnTo>
                                  <a:pt x="35" y="107"/>
                                </a:lnTo>
                                <a:lnTo>
                                  <a:pt x="35" y="113"/>
                                </a:lnTo>
                                <a:lnTo>
                                  <a:pt x="33" y="119"/>
                                </a:lnTo>
                                <a:lnTo>
                                  <a:pt x="27" y="125"/>
                                </a:lnTo>
                                <a:lnTo>
                                  <a:pt x="15" y="131"/>
                                </a:lnTo>
                                <a:lnTo>
                                  <a:pt x="0" y="139"/>
                                </a:lnTo>
                                <a:lnTo>
                                  <a:pt x="45" y="145"/>
                                </a:lnTo>
                                <a:lnTo>
                                  <a:pt x="47" y="145"/>
                                </a:lnTo>
                                <a:lnTo>
                                  <a:pt x="51" y="143"/>
                                </a:lnTo>
                                <a:lnTo>
                                  <a:pt x="55" y="141"/>
                                </a:lnTo>
                                <a:lnTo>
                                  <a:pt x="63" y="141"/>
                                </a:lnTo>
                                <a:lnTo>
                                  <a:pt x="71" y="139"/>
                                </a:lnTo>
                                <a:lnTo>
                                  <a:pt x="83" y="139"/>
                                </a:lnTo>
                                <a:lnTo>
                                  <a:pt x="95" y="141"/>
                                </a:lnTo>
                                <a:lnTo>
                                  <a:pt x="107" y="141"/>
                                </a:lnTo>
                                <a:lnTo>
                                  <a:pt x="107" y="141"/>
                                </a:lnTo>
                                <a:lnTo>
                                  <a:pt x="103" y="1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46" name="Freeform 411"/>
                        <wps:cNvSpPr>
                          <a:spLocks/>
                        </wps:cNvSpPr>
                        <wps:spPr bwMode="auto">
                          <a:xfrm>
                            <a:off x="523875" y="1476375"/>
                            <a:ext cx="12702" cy="22217"/>
                          </a:xfrm>
                          <a:custGeom>
                            <a:avLst/>
                            <a:gdLst>
                              <a:gd name="T0" fmla="*/ 2 w 8"/>
                              <a:gd name="T1" fmla="*/ 6 h 14"/>
                              <a:gd name="T2" fmla="*/ 0 w 8"/>
                              <a:gd name="T3" fmla="*/ 2 h 14"/>
                              <a:gd name="T4" fmla="*/ 0 w 8"/>
                              <a:gd name="T5" fmla="*/ 0 h 14"/>
                              <a:gd name="T6" fmla="*/ 0 w 8"/>
                              <a:gd name="T7" fmla="*/ 6 h 14"/>
                              <a:gd name="T8" fmla="*/ 0 w 8"/>
                              <a:gd name="T9" fmla="*/ 12 h 14"/>
                              <a:gd name="T10" fmla="*/ 2 w 8"/>
                              <a:gd name="T11" fmla="*/ 14 h 14"/>
                              <a:gd name="T12" fmla="*/ 2 w 8"/>
                              <a:gd name="T13" fmla="*/ 14 h 14"/>
                              <a:gd name="T14" fmla="*/ 8 w 8"/>
                              <a:gd name="T15" fmla="*/ 14 h 14"/>
                              <a:gd name="T16" fmla="*/ 4 w 8"/>
                              <a:gd name="T17" fmla="*/ 10 h 14"/>
                              <a:gd name="T18" fmla="*/ 2 w 8"/>
                              <a:gd name="T19" fmla="*/ 6 h 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" h="14">
                                <a:moveTo>
                                  <a:pt x="2" y="6"/>
                                </a:moveTo>
                                <a:lnTo>
                                  <a:pt x="0" y="2"/>
                                </a:lnTo>
                                <a:lnTo>
                                  <a:pt x="0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2"/>
                                </a:lnTo>
                                <a:lnTo>
                                  <a:pt x="2" y="14"/>
                                </a:lnTo>
                                <a:lnTo>
                                  <a:pt x="2" y="14"/>
                                </a:lnTo>
                                <a:lnTo>
                                  <a:pt x="8" y="14"/>
                                </a:lnTo>
                                <a:lnTo>
                                  <a:pt x="4" y="10"/>
                                </a:lnTo>
                                <a:lnTo>
                                  <a:pt x="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47" name="Freeform 412"/>
                        <wps:cNvSpPr>
                          <a:spLocks/>
                        </wps:cNvSpPr>
                        <wps:spPr bwMode="auto">
                          <a:xfrm>
                            <a:off x="533400" y="1514475"/>
                            <a:ext cx="25404" cy="42847"/>
                          </a:xfrm>
                          <a:custGeom>
                            <a:avLst/>
                            <a:gdLst>
                              <a:gd name="T0" fmla="*/ 4 w 16"/>
                              <a:gd name="T1" fmla="*/ 12 h 27"/>
                              <a:gd name="T2" fmla="*/ 0 w 16"/>
                              <a:gd name="T3" fmla="*/ 4 h 27"/>
                              <a:gd name="T4" fmla="*/ 0 w 16"/>
                              <a:gd name="T5" fmla="*/ 0 h 27"/>
                              <a:gd name="T6" fmla="*/ 0 w 16"/>
                              <a:gd name="T7" fmla="*/ 6 h 27"/>
                              <a:gd name="T8" fmla="*/ 2 w 16"/>
                              <a:gd name="T9" fmla="*/ 14 h 27"/>
                              <a:gd name="T10" fmla="*/ 4 w 16"/>
                              <a:gd name="T11" fmla="*/ 21 h 27"/>
                              <a:gd name="T12" fmla="*/ 6 w 16"/>
                              <a:gd name="T13" fmla="*/ 23 h 27"/>
                              <a:gd name="T14" fmla="*/ 6 w 16"/>
                              <a:gd name="T15" fmla="*/ 27 h 27"/>
                              <a:gd name="T16" fmla="*/ 10 w 16"/>
                              <a:gd name="T17" fmla="*/ 27 h 27"/>
                              <a:gd name="T18" fmla="*/ 12 w 16"/>
                              <a:gd name="T19" fmla="*/ 25 h 27"/>
                              <a:gd name="T20" fmla="*/ 14 w 16"/>
                              <a:gd name="T21" fmla="*/ 25 h 27"/>
                              <a:gd name="T22" fmla="*/ 16 w 16"/>
                              <a:gd name="T23" fmla="*/ 25 h 27"/>
                              <a:gd name="T24" fmla="*/ 10 w 16"/>
                              <a:gd name="T25" fmla="*/ 19 h 27"/>
                              <a:gd name="T26" fmla="*/ 4 w 16"/>
                              <a:gd name="T27" fmla="*/ 12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6" h="27">
                                <a:moveTo>
                                  <a:pt x="4" y="12"/>
                                </a:moveTo>
                                <a:lnTo>
                                  <a:pt x="0" y="4"/>
                                </a:lnTo>
                                <a:lnTo>
                                  <a:pt x="0" y="0"/>
                                </a:lnTo>
                                <a:lnTo>
                                  <a:pt x="0" y="6"/>
                                </a:lnTo>
                                <a:lnTo>
                                  <a:pt x="2" y="14"/>
                                </a:lnTo>
                                <a:lnTo>
                                  <a:pt x="4" y="21"/>
                                </a:lnTo>
                                <a:lnTo>
                                  <a:pt x="6" y="23"/>
                                </a:lnTo>
                                <a:lnTo>
                                  <a:pt x="6" y="27"/>
                                </a:lnTo>
                                <a:lnTo>
                                  <a:pt x="10" y="27"/>
                                </a:lnTo>
                                <a:lnTo>
                                  <a:pt x="12" y="25"/>
                                </a:lnTo>
                                <a:lnTo>
                                  <a:pt x="14" y="25"/>
                                </a:lnTo>
                                <a:lnTo>
                                  <a:pt x="16" y="25"/>
                                </a:lnTo>
                                <a:lnTo>
                                  <a:pt x="10" y="19"/>
                                </a:lnTo>
                                <a:lnTo>
                                  <a:pt x="4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48" name="Freeform 413"/>
                        <wps:cNvSpPr>
                          <a:spLocks/>
                        </wps:cNvSpPr>
                        <wps:spPr bwMode="auto">
                          <a:xfrm>
                            <a:off x="523875" y="1581150"/>
                            <a:ext cx="53983" cy="50781"/>
                          </a:xfrm>
                          <a:custGeom>
                            <a:avLst/>
                            <a:gdLst>
                              <a:gd name="T0" fmla="*/ 22 w 34"/>
                              <a:gd name="T1" fmla="*/ 8 h 32"/>
                              <a:gd name="T2" fmla="*/ 22 w 34"/>
                              <a:gd name="T3" fmla="*/ 2 h 32"/>
                              <a:gd name="T4" fmla="*/ 22 w 34"/>
                              <a:gd name="T5" fmla="*/ 0 h 32"/>
                              <a:gd name="T6" fmla="*/ 18 w 34"/>
                              <a:gd name="T7" fmla="*/ 6 h 32"/>
                              <a:gd name="T8" fmla="*/ 18 w 34"/>
                              <a:gd name="T9" fmla="*/ 14 h 32"/>
                              <a:gd name="T10" fmla="*/ 20 w 34"/>
                              <a:gd name="T11" fmla="*/ 20 h 32"/>
                              <a:gd name="T12" fmla="*/ 20 w 34"/>
                              <a:gd name="T13" fmla="*/ 24 h 32"/>
                              <a:gd name="T14" fmla="*/ 14 w 34"/>
                              <a:gd name="T15" fmla="*/ 26 h 32"/>
                              <a:gd name="T16" fmla="*/ 6 w 34"/>
                              <a:gd name="T17" fmla="*/ 28 h 32"/>
                              <a:gd name="T18" fmla="*/ 2 w 34"/>
                              <a:gd name="T19" fmla="*/ 30 h 32"/>
                              <a:gd name="T20" fmla="*/ 0 w 34"/>
                              <a:gd name="T21" fmla="*/ 32 h 32"/>
                              <a:gd name="T22" fmla="*/ 4 w 34"/>
                              <a:gd name="T23" fmla="*/ 30 h 32"/>
                              <a:gd name="T24" fmla="*/ 8 w 34"/>
                              <a:gd name="T25" fmla="*/ 30 h 32"/>
                              <a:gd name="T26" fmla="*/ 14 w 34"/>
                              <a:gd name="T27" fmla="*/ 28 h 32"/>
                              <a:gd name="T28" fmla="*/ 20 w 34"/>
                              <a:gd name="T29" fmla="*/ 28 h 32"/>
                              <a:gd name="T30" fmla="*/ 24 w 34"/>
                              <a:gd name="T31" fmla="*/ 28 h 32"/>
                              <a:gd name="T32" fmla="*/ 30 w 34"/>
                              <a:gd name="T33" fmla="*/ 26 h 32"/>
                              <a:gd name="T34" fmla="*/ 32 w 34"/>
                              <a:gd name="T35" fmla="*/ 26 h 32"/>
                              <a:gd name="T36" fmla="*/ 34 w 34"/>
                              <a:gd name="T37" fmla="*/ 26 h 32"/>
                              <a:gd name="T38" fmla="*/ 26 w 34"/>
                              <a:gd name="T39" fmla="*/ 18 h 32"/>
                              <a:gd name="T40" fmla="*/ 22 w 34"/>
                              <a:gd name="T41" fmla="*/ 8 h 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34" h="32">
                                <a:moveTo>
                                  <a:pt x="22" y="8"/>
                                </a:moveTo>
                                <a:lnTo>
                                  <a:pt x="22" y="2"/>
                                </a:lnTo>
                                <a:lnTo>
                                  <a:pt x="22" y="0"/>
                                </a:lnTo>
                                <a:lnTo>
                                  <a:pt x="18" y="6"/>
                                </a:lnTo>
                                <a:lnTo>
                                  <a:pt x="18" y="14"/>
                                </a:lnTo>
                                <a:lnTo>
                                  <a:pt x="20" y="20"/>
                                </a:lnTo>
                                <a:lnTo>
                                  <a:pt x="20" y="24"/>
                                </a:lnTo>
                                <a:lnTo>
                                  <a:pt x="14" y="26"/>
                                </a:lnTo>
                                <a:lnTo>
                                  <a:pt x="6" y="28"/>
                                </a:lnTo>
                                <a:lnTo>
                                  <a:pt x="2" y="30"/>
                                </a:lnTo>
                                <a:lnTo>
                                  <a:pt x="0" y="32"/>
                                </a:lnTo>
                                <a:lnTo>
                                  <a:pt x="4" y="30"/>
                                </a:lnTo>
                                <a:lnTo>
                                  <a:pt x="8" y="30"/>
                                </a:lnTo>
                                <a:lnTo>
                                  <a:pt x="14" y="28"/>
                                </a:lnTo>
                                <a:lnTo>
                                  <a:pt x="20" y="28"/>
                                </a:lnTo>
                                <a:lnTo>
                                  <a:pt x="24" y="28"/>
                                </a:lnTo>
                                <a:lnTo>
                                  <a:pt x="30" y="26"/>
                                </a:lnTo>
                                <a:lnTo>
                                  <a:pt x="32" y="26"/>
                                </a:lnTo>
                                <a:lnTo>
                                  <a:pt x="34" y="26"/>
                                </a:lnTo>
                                <a:lnTo>
                                  <a:pt x="26" y="18"/>
                                </a:lnTo>
                                <a:lnTo>
                                  <a:pt x="22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49" name="Freeform 414"/>
                        <wps:cNvSpPr>
                          <a:spLocks/>
                        </wps:cNvSpPr>
                        <wps:spPr bwMode="auto">
                          <a:xfrm>
                            <a:off x="676275" y="1485900"/>
                            <a:ext cx="12702" cy="25391"/>
                          </a:xfrm>
                          <a:custGeom>
                            <a:avLst/>
                            <a:gdLst>
                              <a:gd name="T0" fmla="*/ 4 w 8"/>
                              <a:gd name="T1" fmla="*/ 6 h 16"/>
                              <a:gd name="T2" fmla="*/ 2 w 8"/>
                              <a:gd name="T3" fmla="*/ 2 h 16"/>
                              <a:gd name="T4" fmla="*/ 0 w 8"/>
                              <a:gd name="T5" fmla="*/ 0 h 16"/>
                              <a:gd name="T6" fmla="*/ 0 w 8"/>
                              <a:gd name="T7" fmla="*/ 8 h 16"/>
                              <a:gd name="T8" fmla="*/ 2 w 8"/>
                              <a:gd name="T9" fmla="*/ 12 h 16"/>
                              <a:gd name="T10" fmla="*/ 4 w 8"/>
                              <a:gd name="T11" fmla="*/ 16 h 16"/>
                              <a:gd name="T12" fmla="*/ 4 w 8"/>
                              <a:gd name="T13" fmla="*/ 16 h 16"/>
                              <a:gd name="T14" fmla="*/ 8 w 8"/>
                              <a:gd name="T15" fmla="*/ 14 h 16"/>
                              <a:gd name="T16" fmla="*/ 6 w 8"/>
                              <a:gd name="T17" fmla="*/ 10 h 16"/>
                              <a:gd name="T18" fmla="*/ 4 w 8"/>
                              <a:gd name="T19" fmla="*/ 6 h 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" h="16">
                                <a:moveTo>
                                  <a:pt x="4" y="6"/>
                                </a:moveTo>
                                <a:lnTo>
                                  <a:pt x="2" y="2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2" y="12"/>
                                </a:lnTo>
                                <a:lnTo>
                                  <a:pt x="4" y="16"/>
                                </a:lnTo>
                                <a:lnTo>
                                  <a:pt x="4" y="16"/>
                                </a:lnTo>
                                <a:lnTo>
                                  <a:pt x="8" y="14"/>
                                </a:lnTo>
                                <a:lnTo>
                                  <a:pt x="6" y="10"/>
                                </a:lnTo>
                                <a:lnTo>
                                  <a:pt x="4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50" name="Freeform 415"/>
                        <wps:cNvSpPr>
                          <a:spLocks/>
                        </wps:cNvSpPr>
                        <wps:spPr bwMode="auto">
                          <a:xfrm>
                            <a:off x="685800" y="1524000"/>
                            <a:ext cx="28579" cy="42847"/>
                          </a:xfrm>
                          <a:custGeom>
                            <a:avLst/>
                            <a:gdLst>
                              <a:gd name="T0" fmla="*/ 6 w 18"/>
                              <a:gd name="T1" fmla="*/ 11 h 27"/>
                              <a:gd name="T2" fmla="*/ 2 w 18"/>
                              <a:gd name="T3" fmla="*/ 4 h 27"/>
                              <a:gd name="T4" fmla="*/ 0 w 18"/>
                              <a:gd name="T5" fmla="*/ 0 h 27"/>
                              <a:gd name="T6" fmla="*/ 0 w 18"/>
                              <a:gd name="T7" fmla="*/ 8 h 27"/>
                              <a:gd name="T8" fmla="*/ 2 w 18"/>
                              <a:gd name="T9" fmla="*/ 15 h 27"/>
                              <a:gd name="T10" fmla="*/ 6 w 18"/>
                              <a:gd name="T11" fmla="*/ 21 h 27"/>
                              <a:gd name="T12" fmla="*/ 8 w 18"/>
                              <a:gd name="T13" fmla="*/ 25 h 27"/>
                              <a:gd name="T14" fmla="*/ 8 w 18"/>
                              <a:gd name="T15" fmla="*/ 27 h 27"/>
                              <a:gd name="T16" fmla="*/ 10 w 18"/>
                              <a:gd name="T17" fmla="*/ 27 h 27"/>
                              <a:gd name="T18" fmla="*/ 14 w 18"/>
                              <a:gd name="T19" fmla="*/ 25 h 27"/>
                              <a:gd name="T20" fmla="*/ 16 w 18"/>
                              <a:gd name="T21" fmla="*/ 25 h 27"/>
                              <a:gd name="T22" fmla="*/ 18 w 18"/>
                              <a:gd name="T23" fmla="*/ 25 h 27"/>
                              <a:gd name="T24" fmla="*/ 10 w 18"/>
                              <a:gd name="T25" fmla="*/ 19 h 27"/>
                              <a:gd name="T26" fmla="*/ 6 w 18"/>
                              <a:gd name="T27" fmla="*/ 11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8" h="27">
                                <a:moveTo>
                                  <a:pt x="6" y="11"/>
                                </a:moveTo>
                                <a:lnTo>
                                  <a:pt x="2" y="4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2" y="15"/>
                                </a:lnTo>
                                <a:lnTo>
                                  <a:pt x="6" y="21"/>
                                </a:lnTo>
                                <a:lnTo>
                                  <a:pt x="8" y="25"/>
                                </a:lnTo>
                                <a:lnTo>
                                  <a:pt x="8" y="27"/>
                                </a:lnTo>
                                <a:lnTo>
                                  <a:pt x="10" y="27"/>
                                </a:lnTo>
                                <a:lnTo>
                                  <a:pt x="14" y="25"/>
                                </a:lnTo>
                                <a:lnTo>
                                  <a:pt x="16" y="25"/>
                                </a:lnTo>
                                <a:lnTo>
                                  <a:pt x="18" y="25"/>
                                </a:lnTo>
                                <a:lnTo>
                                  <a:pt x="10" y="19"/>
                                </a:lnTo>
                                <a:lnTo>
                                  <a:pt x="6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51" name="Freeform 416"/>
                        <wps:cNvSpPr>
                          <a:spLocks/>
                        </wps:cNvSpPr>
                        <wps:spPr bwMode="auto">
                          <a:xfrm>
                            <a:off x="666750" y="1590675"/>
                            <a:ext cx="53983" cy="53955"/>
                          </a:xfrm>
                          <a:custGeom>
                            <a:avLst/>
                            <a:gdLst>
                              <a:gd name="T0" fmla="*/ 22 w 34"/>
                              <a:gd name="T1" fmla="*/ 10 h 34"/>
                              <a:gd name="T2" fmla="*/ 22 w 34"/>
                              <a:gd name="T3" fmla="*/ 2 h 34"/>
                              <a:gd name="T4" fmla="*/ 22 w 34"/>
                              <a:gd name="T5" fmla="*/ 0 h 34"/>
                              <a:gd name="T6" fmla="*/ 18 w 34"/>
                              <a:gd name="T7" fmla="*/ 8 h 34"/>
                              <a:gd name="T8" fmla="*/ 18 w 34"/>
                              <a:gd name="T9" fmla="*/ 16 h 34"/>
                              <a:gd name="T10" fmla="*/ 18 w 34"/>
                              <a:gd name="T11" fmla="*/ 20 h 34"/>
                              <a:gd name="T12" fmla="*/ 20 w 34"/>
                              <a:gd name="T13" fmla="*/ 24 h 34"/>
                              <a:gd name="T14" fmla="*/ 12 w 34"/>
                              <a:gd name="T15" fmla="*/ 26 h 34"/>
                              <a:gd name="T16" fmla="*/ 6 w 34"/>
                              <a:gd name="T17" fmla="*/ 28 h 34"/>
                              <a:gd name="T18" fmla="*/ 0 w 34"/>
                              <a:gd name="T19" fmla="*/ 32 h 34"/>
                              <a:gd name="T20" fmla="*/ 0 w 34"/>
                              <a:gd name="T21" fmla="*/ 34 h 34"/>
                              <a:gd name="T22" fmla="*/ 2 w 34"/>
                              <a:gd name="T23" fmla="*/ 32 h 34"/>
                              <a:gd name="T24" fmla="*/ 8 w 34"/>
                              <a:gd name="T25" fmla="*/ 30 h 34"/>
                              <a:gd name="T26" fmla="*/ 12 w 34"/>
                              <a:gd name="T27" fmla="*/ 30 h 34"/>
                              <a:gd name="T28" fmla="*/ 18 w 34"/>
                              <a:gd name="T29" fmla="*/ 30 h 34"/>
                              <a:gd name="T30" fmla="*/ 24 w 34"/>
                              <a:gd name="T31" fmla="*/ 28 h 34"/>
                              <a:gd name="T32" fmla="*/ 28 w 34"/>
                              <a:gd name="T33" fmla="*/ 28 h 34"/>
                              <a:gd name="T34" fmla="*/ 32 w 34"/>
                              <a:gd name="T35" fmla="*/ 28 h 34"/>
                              <a:gd name="T36" fmla="*/ 34 w 34"/>
                              <a:gd name="T37" fmla="*/ 28 h 34"/>
                              <a:gd name="T38" fmla="*/ 24 w 34"/>
                              <a:gd name="T39" fmla="*/ 20 h 34"/>
                              <a:gd name="T40" fmla="*/ 22 w 34"/>
                              <a:gd name="T41" fmla="*/ 10 h 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34" h="34">
                                <a:moveTo>
                                  <a:pt x="22" y="10"/>
                                </a:moveTo>
                                <a:lnTo>
                                  <a:pt x="22" y="2"/>
                                </a:lnTo>
                                <a:lnTo>
                                  <a:pt x="22" y="0"/>
                                </a:lnTo>
                                <a:lnTo>
                                  <a:pt x="18" y="8"/>
                                </a:lnTo>
                                <a:lnTo>
                                  <a:pt x="18" y="16"/>
                                </a:lnTo>
                                <a:lnTo>
                                  <a:pt x="18" y="20"/>
                                </a:lnTo>
                                <a:lnTo>
                                  <a:pt x="20" y="24"/>
                                </a:lnTo>
                                <a:lnTo>
                                  <a:pt x="12" y="26"/>
                                </a:lnTo>
                                <a:lnTo>
                                  <a:pt x="6" y="28"/>
                                </a:lnTo>
                                <a:lnTo>
                                  <a:pt x="0" y="32"/>
                                </a:lnTo>
                                <a:lnTo>
                                  <a:pt x="0" y="34"/>
                                </a:lnTo>
                                <a:lnTo>
                                  <a:pt x="2" y="32"/>
                                </a:lnTo>
                                <a:lnTo>
                                  <a:pt x="8" y="30"/>
                                </a:lnTo>
                                <a:lnTo>
                                  <a:pt x="12" y="30"/>
                                </a:lnTo>
                                <a:lnTo>
                                  <a:pt x="18" y="30"/>
                                </a:lnTo>
                                <a:lnTo>
                                  <a:pt x="24" y="28"/>
                                </a:lnTo>
                                <a:lnTo>
                                  <a:pt x="28" y="28"/>
                                </a:lnTo>
                                <a:lnTo>
                                  <a:pt x="32" y="28"/>
                                </a:lnTo>
                                <a:lnTo>
                                  <a:pt x="34" y="28"/>
                                </a:lnTo>
                                <a:lnTo>
                                  <a:pt x="24" y="20"/>
                                </a:lnTo>
                                <a:lnTo>
                                  <a:pt x="22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52" name="Freeform 417"/>
                        <wps:cNvSpPr>
                          <a:spLocks/>
                        </wps:cNvSpPr>
                        <wps:spPr bwMode="auto">
                          <a:xfrm>
                            <a:off x="857250" y="514350"/>
                            <a:ext cx="979625" cy="2680296"/>
                          </a:xfrm>
                          <a:custGeom>
                            <a:avLst/>
                            <a:gdLst>
                              <a:gd name="T0" fmla="*/ 581 w 617"/>
                              <a:gd name="T1" fmla="*/ 832 h 1689"/>
                              <a:gd name="T2" fmla="*/ 617 w 617"/>
                              <a:gd name="T3" fmla="*/ 689 h 1689"/>
                              <a:gd name="T4" fmla="*/ 551 w 617"/>
                              <a:gd name="T5" fmla="*/ 618 h 1689"/>
                              <a:gd name="T6" fmla="*/ 480 w 617"/>
                              <a:gd name="T7" fmla="*/ 523 h 1689"/>
                              <a:gd name="T8" fmla="*/ 454 w 617"/>
                              <a:gd name="T9" fmla="*/ 441 h 1689"/>
                              <a:gd name="T10" fmla="*/ 520 w 617"/>
                              <a:gd name="T11" fmla="*/ 429 h 1689"/>
                              <a:gd name="T12" fmla="*/ 522 w 617"/>
                              <a:gd name="T13" fmla="*/ 390 h 1689"/>
                              <a:gd name="T14" fmla="*/ 492 w 617"/>
                              <a:gd name="T15" fmla="*/ 320 h 1689"/>
                              <a:gd name="T16" fmla="*/ 579 w 617"/>
                              <a:gd name="T17" fmla="*/ 223 h 1689"/>
                              <a:gd name="T18" fmla="*/ 524 w 617"/>
                              <a:gd name="T19" fmla="*/ 209 h 1689"/>
                              <a:gd name="T20" fmla="*/ 450 w 617"/>
                              <a:gd name="T21" fmla="*/ 229 h 1689"/>
                              <a:gd name="T22" fmla="*/ 408 w 617"/>
                              <a:gd name="T23" fmla="*/ 115 h 1689"/>
                              <a:gd name="T24" fmla="*/ 334 w 617"/>
                              <a:gd name="T25" fmla="*/ 0 h 1689"/>
                              <a:gd name="T26" fmla="*/ 310 w 617"/>
                              <a:gd name="T27" fmla="*/ 48 h 1689"/>
                              <a:gd name="T28" fmla="*/ 292 w 617"/>
                              <a:gd name="T29" fmla="*/ 257 h 1689"/>
                              <a:gd name="T30" fmla="*/ 228 w 617"/>
                              <a:gd name="T31" fmla="*/ 312 h 1689"/>
                              <a:gd name="T32" fmla="*/ 172 w 617"/>
                              <a:gd name="T33" fmla="*/ 364 h 1689"/>
                              <a:gd name="T34" fmla="*/ 184 w 617"/>
                              <a:gd name="T35" fmla="*/ 386 h 1689"/>
                              <a:gd name="T36" fmla="*/ 248 w 617"/>
                              <a:gd name="T37" fmla="*/ 388 h 1689"/>
                              <a:gd name="T38" fmla="*/ 306 w 617"/>
                              <a:gd name="T39" fmla="*/ 390 h 1689"/>
                              <a:gd name="T40" fmla="*/ 314 w 617"/>
                              <a:gd name="T41" fmla="*/ 412 h 1689"/>
                              <a:gd name="T42" fmla="*/ 312 w 617"/>
                              <a:gd name="T43" fmla="*/ 467 h 1689"/>
                              <a:gd name="T44" fmla="*/ 367 w 617"/>
                              <a:gd name="T45" fmla="*/ 457 h 1689"/>
                              <a:gd name="T46" fmla="*/ 367 w 617"/>
                              <a:gd name="T47" fmla="*/ 542 h 1689"/>
                              <a:gd name="T48" fmla="*/ 284 w 617"/>
                              <a:gd name="T49" fmla="*/ 687 h 1689"/>
                              <a:gd name="T50" fmla="*/ 228 w 617"/>
                              <a:gd name="T51" fmla="*/ 788 h 1689"/>
                              <a:gd name="T52" fmla="*/ 280 w 617"/>
                              <a:gd name="T53" fmla="*/ 820 h 1689"/>
                              <a:gd name="T54" fmla="*/ 306 w 617"/>
                              <a:gd name="T55" fmla="*/ 868 h 1689"/>
                              <a:gd name="T56" fmla="*/ 248 w 617"/>
                              <a:gd name="T57" fmla="*/ 977 h 1689"/>
                              <a:gd name="T58" fmla="*/ 180 w 617"/>
                              <a:gd name="T59" fmla="*/ 1008 h 1689"/>
                              <a:gd name="T60" fmla="*/ 124 w 617"/>
                              <a:gd name="T61" fmla="*/ 1028 h 1689"/>
                              <a:gd name="T62" fmla="*/ 111 w 617"/>
                              <a:gd name="T63" fmla="*/ 1060 h 1689"/>
                              <a:gd name="T64" fmla="*/ 190 w 617"/>
                              <a:gd name="T65" fmla="*/ 1143 h 1689"/>
                              <a:gd name="T66" fmla="*/ 264 w 617"/>
                              <a:gd name="T67" fmla="*/ 1191 h 1689"/>
                              <a:gd name="T68" fmla="*/ 230 w 617"/>
                              <a:gd name="T69" fmla="*/ 1250 h 1689"/>
                              <a:gd name="T70" fmla="*/ 174 w 617"/>
                              <a:gd name="T71" fmla="*/ 1301 h 1689"/>
                              <a:gd name="T72" fmla="*/ 111 w 617"/>
                              <a:gd name="T73" fmla="*/ 1334 h 1689"/>
                              <a:gd name="T74" fmla="*/ 50 w 617"/>
                              <a:gd name="T75" fmla="*/ 1358 h 1689"/>
                              <a:gd name="T76" fmla="*/ 8 w 617"/>
                              <a:gd name="T77" fmla="*/ 1366 h 1689"/>
                              <a:gd name="T78" fmla="*/ 22 w 617"/>
                              <a:gd name="T79" fmla="*/ 1418 h 1689"/>
                              <a:gd name="T80" fmla="*/ 90 w 617"/>
                              <a:gd name="T81" fmla="*/ 1475 h 1689"/>
                              <a:gd name="T82" fmla="*/ 141 w 617"/>
                              <a:gd name="T83" fmla="*/ 1499 h 1689"/>
                              <a:gd name="T84" fmla="*/ 188 w 617"/>
                              <a:gd name="T85" fmla="*/ 1503 h 1689"/>
                              <a:gd name="T86" fmla="*/ 240 w 617"/>
                              <a:gd name="T87" fmla="*/ 1493 h 1689"/>
                              <a:gd name="T88" fmla="*/ 304 w 617"/>
                              <a:gd name="T89" fmla="*/ 1483 h 1689"/>
                              <a:gd name="T90" fmla="*/ 357 w 617"/>
                              <a:gd name="T91" fmla="*/ 1493 h 1689"/>
                              <a:gd name="T92" fmla="*/ 367 w 617"/>
                              <a:gd name="T93" fmla="*/ 1554 h 1689"/>
                              <a:gd name="T94" fmla="*/ 312 w 617"/>
                              <a:gd name="T95" fmla="*/ 1622 h 1689"/>
                              <a:gd name="T96" fmla="*/ 280 w 617"/>
                              <a:gd name="T97" fmla="*/ 1636 h 1689"/>
                              <a:gd name="T98" fmla="*/ 322 w 617"/>
                              <a:gd name="T99" fmla="*/ 1677 h 1689"/>
                              <a:gd name="T100" fmla="*/ 563 w 617"/>
                              <a:gd name="T101" fmla="*/ 1677 h 1689"/>
                              <a:gd name="T102" fmla="*/ 585 w 617"/>
                              <a:gd name="T103" fmla="*/ 1650 h 1689"/>
                              <a:gd name="T104" fmla="*/ 611 w 617"/>
                              <a:gd name="T105" fmla="*/ 881 h 168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617" h="1689">
                                <a:moveTo>
                                  <a:pt x="611" y="881"/>
                                </a:moveTo>
                                <a:lnTo>
                                  <a:pt x="597" y="870"/>
                                </a:lnTo>
                                <a:lnTo>
                                  <a:pt x="589" y="858"/>
                                </a:lnTo>
                                <a:lnTo>
                                  <a:pt x="583" y="844"/>
                                </a:lnTo>
                                <a:lnTo>
                                  <a:pt x="581" y="832"/>
                                </a:lnTo>
                                <a:lnTo>
                                  <a:pt x="583" y="818"/>
                                </a:lnTo>
                                <a:lnTo>
                                  <a:pt x="591" y="806"/>
                                </a:lnTo>
                                <a:lnTo>
                                  <a:pt x="613" y="786"/>
                                </a:lnTo>
                                <a:lnTo>
                                  <a:pt x="617" y="782"/>
                                </a:lnTo>
                                <a:lnTo>
                                  <a:pt x="617" y="689"/>
                                </a:lnTo>
                                <a:lnTo>
                                  <a:pt x="615" y="687"/>
                                </a:lnTo>
                                <a:lnTo>
                                  <a:pt x="599" y="671"/>
                                </a:lnTo>
                                <a:lnTo>
                                  <a:pt x="585" y="655"/>
                                </a:lnTo>
                                <a:lnTo>
                                  <a:pt x="567" y="638"/>
                                </a:lnTo>
                                <a:lnTo>
                                  <a:pt x="551" y="618"/>
                                </a:lnTo>
                                <a:lnTo>
                                  <a:pt x="536" y="598"/>
                                </a:lnTo>
                                <a:lnTo>
                                  <a:pt x="520" y="580"/>
                                </a:lnTo>
                                <a:lnTo>
                                  <a:pt x="504" y="560"/>
                                </a:lnTo>
                                <a:lnTo>
                                  <a:pt x="492" y="540"/>
                                </a:lnTo>
                                <a:lnTo>
                                  <a:pt x="480" y="523"/>
                                </a:lnTo>
                                <a:lnTo>
                                  <a:pt x="470" y="505"/>
                                </a:lnTo>
                                <a:lnTo>
                                  <a:pt x="462" y="487"/>
                                </a:lnTo>
                                <a:lnTo>
                                  <a:pt x="456" y="471"/>
                                </a:lnTo>
                                <a:lnTo>
                                  <a:pt x="454" y="455"/>
                                </a:lnTo>
                                <a:lnTo>
                                  <a:pt x="454" y="441"/>
                                </a:lnTo>
                                <a:lnTo>
                                  <a:pt x="462" y="422"/>
                                </a:lnTo>
                                <a:lnTo>
                                  <a:pt x="476" y="416"/>
                                </a:lnTo>
                                <a:lnTo>
                                  <a:pt x="490" y="416"/>
                                </a:lnTo>
                                <a:lnTo>
                                  <a:pt x="506" y="422"/>
                                </a:lnTo>
                                <a:lnTo>
                                  <a:pt x="520" y="429"/>
                                </a:lnTo>
                                <a:lnTo>
                                  <a:pt x="532" y="435"/>
                                </a:lnTo>
                                <a:lnTo>
                                  <a:pt x="538" y="433"/>
                                </a:lnTo>
                                <a:lnTo>
                                  <a:pt x="538" y="422"/>
                                </a:lnTo>
                                <a:lnTo>
                                  <a:pt x="532" y="404"/>
                                </a:lnTo>
                                <a:lnTo>
                                  <a:pt x="522" y="390"/>
                                </a:lnTo>
                                <a:lnTo>
                                  <a:pt x="510" y="376"/>
                                </a:lnTo>
                                <a:lnTo>
                                  <a:pt x="498" y="362"/>
                                </a:lnTo>
                                <a:lnTo>
                                  <a:pt x="490" y="348"/>
                                </a:lnTo>
                                <a:lnTo>
                                  <a:pt x="486" y="336"/>
                                </a:lnTo>
                                <a:lnTo>
                                  <a:pt x="492" y="320"/>
                                </a:lnTo>
                                <a:lnTo>
                                  <a:pt x="504" y="305"/>
                                </a:lnTo>
                                <a:lnTo>
                                  <a:pt x="524" y="287"/>
                                </a:lnTo>
                                <a:lnTo>
                                  <a:pt x="543" y="265"/>
                                </a:lnTo>
                                <a:lnTo>
                                  <a:pt x="563" y="243"/>
                                </a:lnTo>
                                <a:lnTo>
                                  <a:pt x="579" y="223"/>
                                </a:lnTo>
                                <a:lnTo>
                                  <a:pt x="587" y="207"/>
                                </a:lnTo>
                                <a:lnTo>
                                  <a:pt x="587" y="196"/>
                                </a:lnTo>
                                <a:lnTo>
                                  <a:pt x="577" y="193"/>
                                </a:lnTo>
                                <a:lnTo>
                                  <a:pt x="551" y="199"/>
                                </a:lnTo>
                                <a:lnTo>
                                  <a:pt x="524" y="209"/>
                                </a:lnTo>
                                <a:lnTo>
                                  <a:pt x="500" y="221"/>
                                </a:lnTo>
                                <a:lnTo>
                                  <a:pt x="482" y="227"/>
                                </a:lnTo>
                                <a:lnTo>
                                  <a:pt x="470" y="231"/>
                                </a:lnTo>
                                <a:lnTo>
                                  <a:pt x="458" y="233"/>
                                </a:lnTo>
                                <a:lnTo>
                                  <a:pt x="450" y="229"/>
                                </a:lnTo>
                                <a:lnTo>
                                  <a:pt x="444" y="217"/>
                                </a:lnTo>
                                <a:lnTo>
                                  <a:pt x="438" y="199"/>
                                </a:lnTo>
                                <a:lnTo>
                                  <a:pt x="430" y="175"/>
                                </a:lnTo>
                                <a:lnTo>
                                  <a:pt x="420" y="148"/>
                                </a:lnTo>
                                <a:lnTo>
                                  <a:pt x="408" y="115"/>
                                </a:lnTo>
                                <a:lnTo>
                                  <a:pt x="394" y="84"/>
                                </a:lnTo>
                                <a:lnTo>
                                  <a:pt x="378" y="54"/>
                                </a:lnTo>
                                <a:lnTo>
                                  <a:pt x="363" y="28"/>
                                </a:lnTo>
                                <a:lnTo>
                                  <a:pt x="347" y="10"/>
                                </a:lnTo>
                                <a:lnTo>
                                  <a:pt x="334" y="0"/>
                                </a:lnTo>
                                <a:lnTo>
                                  <a:pt x="330" y="0"/>
                                </a:lnTo>
                                <a:lnTo>
                                  <a:pt x="326" y="0"/>
                                </a:lnTo>
                                <a:lnTo>
                                  <a:pt x="322" y="2"/>
                                </a:lnTo>
                                <a:lnTo>
                                  <a:pt x="320" y="4"/>
                                </a:lnTo>
                                <a:lnTo>
                                  <a:pt x="310" y="48"/>
                                </a:lnTo>
                                <a:lnTo>
                                  <a:pt x="310" y="121"/>
                                </a:lnTo>
                                <a:lnTo>
                                  <a:pt x="312" y="196"/>
                                </a:lnTo>
                                <a:lnTo>
                                  <a:pt x="308" y="237"/>
                                </a:lnTo>
                                <a:lnTo>
                                  <a:pt x="302" y="245"/>
                                </a:lnTo>
                                <a:lnTo>
                                  <a:pt x="292" y="257"/>
                                </a:lnTo>
                                <a:lnTo>
                                  <a:pt x="282" y="267"/>
                                </a:lnTo>
                                <a:lnTo>
                                  <a:pt x="270" y="277"/>
                                </a:lnTo>
                                <a:lnTo>
                                  <a:pt x="256" y="289"/>
                                </a:lnTo>
                                <a:lnTo>
                                  <a:pt x="242" y="301"/>
                                </a:lnTo>
                                <a:lnTo>
                                  <a:pt x="228" y="312"/>
                                </a:lnTo>
                                <a:lnTo>
                                  <a:pt x="214" y="324"/>
                                </a:lnTo>
                                <a:lnTo>
                                  <a:pt x="202" y="334"/>
                                </a:lnTo>
                                <a:lnTo>
                                  <a:pt x="190" y="344"/>
                                </a:lnTo>
                                <a:lnTo>
                                  <a:pt x="180" y="354"/>
                                </a:lnTo>
                                <a:lnTo>
                                  <a:pt x="172" y="364"/>
                                </a:lnTo>
                                <a:lnTo>
                                  <a:pt x="168" y="370"/>
                                </a:lnTo>
                                <a:lnTo>
                                  <a:pt x="166" y="376"/>
                                </a:lnTo>
                                <a:lnTo>
                                  <a:pt x="168" y="382"/>
                                </a:lnTo>
                                <a:lnTo>
                                  <a:pt x="174" y="384"/>
                                </a:lnTo>
                                <a:lnTo>
                                  <a:pt x="184" y="386"/>
                                </a:lnTo>
                                <a:lnTo>
                                  <a:pt x="196" y="388"/>
                                </a:lnTo>
                                <a:lnTo>
                                  <a:pt x="208" y="388"/>
                                </a:lnTo>
                                <a:lnTo>
                                  <a:pt x="220" y="388"/>
                                </a:lnTo>
                                <a:lnTo>
                                  <a:pt x="234" y="388"/>
                                </a:lnTo>
                                <a:lnTo>
                                  <a:pt x="248" y="388"/>
                                </a:lnTo>
                                <a:lnTo>
                                  <a:pt x="262" y="388"/>
                                </a:lnTo>
                                <a:lnTo>
                                  <a:pt x="274" y="388"/>
                                </a:lnTo>
                                <a:lnTo>
                                  <a:pt x="286" y="388"/>
                                </a:lnTo>
                                <a:lnTo>
                                  <a:pt x="298" y="390"/>
                                </a:lnTo>
                                <a:lnTo>
                                  <a:pt x="306" y="390"/>
                                </a:lnTo>
                                <a:lnTo>
                                  <a:pt x="312" y="392"/>
                                </a:lnTo>
                                <a:lnTo>
                                  <a:pt x="318" y="396"/>
                                </a:lnTo>
                                <a:lnTo>
                                  <a:pt x="320" y="400"/>
                                </a:lnTo>
                                <a:lnTo>
                                  <a:pt x="318" y="406"/>
                                </a:lnTo>
                                <a:lnTo>
                                  <a:pt x="314" y="412"/>
                                </a:lnTo>
                                <a:lnTo>
                                  <a:pt x="304" y="425"/>
                                </a:lnTo>
                                <a:lnTo>
                                  <a:pt x="300" y="439"/>
                                </a:lnTo>
                                <a:lnTo>
                                  <a:pt x="300" y="451"/>
                                </a:lnTo>
                                <a:lnTo>
                                  <a:pt x="304" y="461"/>
                                </a:lnTo>
                                <a:lnTo>
                                  <a:pt x="312" y="467"/>
                                </a:lnTo>
                                <a:lnTo>
                                  <a:pt x="322" y="469"/>
                                </a:lnTo>
                                <a:lnTo>
                                  <a:pt x="334" y="467"/>
                                </a:lnTo>
                                <a:lnTo>
                                  <a:pt x="347" y="461"/>
                                </a:lnTo>
                                <a:lnTo>
                                  <a:pt x="360" y="455"/>
                                </a:lnTo>
                                <a:lnTo>
                                  <a:pt x="367" y="457"/>
                                </a:lnTo>
                                <a:lnTo>
                                  <a:pt x="376" y="465"/>
                                </a:lnTo>
                                <a:lnTo>
                                  <a:pt x="379" y="479"/>
                                </a:lnTo>
                                <a:lnTo>
                                  <a:pt x="379" y="497"/>
                                </a:lnTo>
                                <a:lnTo>
                                  <a:pt x="376" y="519"/>
                                </a:lnTo>
                                <a:lnTo>
                                  <a:pt x="367" y="542"/>
                                </a:lnTo>
                                <a:lnTo>
                                  <a:pt x="355" y="568"/>
                                </a:lnTo>
                                <a:lnTo>
                                  <a:pt x="341" y="594"/>
                                </a:lnTo>
                                <a:lnTo>
                                  <a:pt x="322" y="624"/>
                                </a:lnTo>
                                <a:lnTo>
                                  <a:pt x="304" y="655"/>
                                </a:lnTo>
                                <a:lnTo>
                                  <a:pt x="284" y="687"/>
                                </a:lnTo>
                                <a:lnTo>
                                  <a:pt x="266" y="717"/>
                                </a:lnTo>
                                <a:lnTo>
                                  <a:pt x="250" y="743"/>
                                </a:lnTo>
                                <a:lnTo>
                                  <a:pt x="238" y="762"/>
                                </a:lnTo>
                                <a:lnTo>
                                  <a:pt x="230" y="778"/>
                                </a:lnTo>
                                <a:lnTo>
                                  <a:pt x="228" y="788"/>
                                </a:lnTo>
                                <a:lnTo>
                                  <a:pt x="232" y="796"/>
                                </a:lnTo>
                                <a:lnTo>
                                  <a:pt x="242" y="804"/>
                                </a:lnTo>
                                <a:lnTo>
                                  <a:pt x="254" y="810"/>
                                </a:lnTo>
                                <a:lnTo>
                                  <a:pt x="268" y="816"/>
                                </a:lnTo>
                                <a:lnTo>
                                  <a:pt x="280" y="820"/>
                                </a:lnTo>
                                <a:lnTo>
                                  <a:pt x="292" y="824"/>
                                </a:lnTo>
                                <a:lnTo>
                                  <a:pt x="300" y="828"/>
                                </a:lnTo>
                                <a:lnTo>
                                  <a:pt x="302" y="834"/>
                                </a:lnTo>
                                <a:lnTo>
                                  <a:pt x="306" y="848"/>
                                </a:lnTo>
                                <a:lnTo>
                                  <a:pt x="306" y="868"/>
                                </a:lnTo>
                                <a:lnTo>
                                  <a:pt x="304" y="889"/>
                                </a:lnTo>
                                <a:lnTo>
                                  <a:pt x="300" y="913"/>
                                </a:lnTo>
                                <a:lnTo>
                                  <a:pt x="288" y="937"/>
                                </a:lnTo>
                                <a:lnTo>
                                  <a:pt x="272" y="959"/>
                                </a:lnTo>
                                <a:lnTo>
                                  <a:pt x="248" y="977"/>
                                </a:lnTo>
                                <a:lnTo>
                                  <a:pt x="236" y="984"/>
                                </a:lnTo>
                                <a:lnTo>
                                  <a:pt x="222" y="992"/>
                                </a:lnTo>
                                <a:lnTo>
                                  <a:pt x="208" y="998"/>
                                </a:lnTo>
                                <a:lnTo>
                                  <a:pt x="194" y="1002"/>
                                </a:lnTo>
                                <a:lnTo>
                                  <a:pt x="180" y="1008"/>
                                </a:lnTo>
                                <a:lnTo>
                                  <a:pt x="166" y="1012"/>
                                </a:lnTo>
                                <a:lnTo>
                                  <a:pt x="154" y="1016"/>
                                </a:lnTo>
                                <a:lnTo>
                                  <a:pt x="145" y="1020"/>
                                </a:lnTo>
                                <a:lnTo>
                                  <a:pt x="135" y="1024"/>
                                </a:lnTo>
                                <a:lnTo>
                                  <a:pt x="124" y="1028"/>
                                </a:lnTo>
                                <a:lnTo>
                                  <a:pt x="118" y="1034"/>
                                </a:lnTo>
                                <a:lnTo>
                                  <a:pt x="112" y="1038"/>
                                </a:lnTo>
                                <a:lnTo>
                                  <a:pt x="111" y="1044"/>
                                </a:lnTo>
                                <a:lnTo>
                                  <a:pt x="108" y="1052"/>
                                </a:lnTo>
                                <a:lnTo>
                                  <a:pt x="111" y="1060"/>
                                </a:lnTo>
                                <a:lnTo>
                                  <a:pt x="117" y="1070"/>
                                </a:lnTo>
                                <a:lnTo>
                                  <a:pt x="129" y="1090"/>
                                </a:lnTo>
                                <a:lnTo>
                                  <a:pt x="148" y="1109"/>
                                </a:lnTo>
                                <a:lnTo>
                                  <a:pt x="168" y="1127"/>
                                </a:lnTo>
                                <a:lnTo>
                                  <a:pt x="190" y="1143"/>
                                </a:lnTo>
                                <a:lnTo>
                                  <a:pt x="212" y="1157"/>
                                </a:lnTo>
                                <a:lnTo>
                                  <a:pt x="230" y="1171"/>
                                </a:lnTo>
                                <a:lnTo>
                                  <a:pt x="246" y="1179"/>
                                </a:lnTo>
                                <a:lnTo>
                                  <a:pt x="258" y="1185"/>
                                </a:lnTo>
                                <a:lnTo>
                                  <a:pt x="264" y="1191"/>
                                </a:lnTo>
                                <a:lnTo>
                                  <a:pt x="264" y="1199"/>
                                </a:lnTo>
                                <a:lnTo>
                                  <a:pt x="260" y="1210"/>
                                </a:lnTo>
                                <a:lnTo>
                                  <a:pt x="252" y="1223"/>
                                </a:lnTo>
                                <a:lnTo>
                                  <a:pt x="242" y="1236"/>
                                </a:lnTo>
                                <a:lnTo>
                                  <a:pt x="230" y="1250"/>
                                </a:lnTo>
                                <a:lnTo>
                                  <a:pt x="216" y="1265"/>
                                </a:lnTo>
                                <a:lnTo>
                                  <a:pt x="204" y="1278"/>
                                </a:lnTo>
                                <a:lnTo>
                                  <a:pt x="196" y="1286"/>
                                </a:lnTo>
                                <a:lnTo>
                                  <a:pt x="186" y="1295"/>
                                </a:lnTo>
                                <a:lnTo>
                                  <a:pt x="174" y="1301"/>
                                </a:lnTo>
                                <a:lnTo>
                                  <a:pt x="162" y="1309"/>
                                </a:lnTo>
                                <a:lnTo>
                                  <a:pt x="150" y="1315"/>
                                </a:lnTo>
                                <a:lnTo>
                                  <a:pt x="139" y="1322"/>
                                </a:lnTo>
                                <a:lnTo>
                                  <a:pt x="124" y="1330"/>
                                </a:lnTo>
                                <a:lnTo>
                                  <a:pt x="111" y="1334"/>
                                </a:lnTo>
                                <a:lnTo>
                                  <a:pt x="96" y="1340"/>
                                </a:lnTo>
                                <a:lnTo>
                                  <a:pt x="84" y="1346"/>
                                </a:lnTo>
                                <a:lnTo>
                                  <a:pt x="72" y="1350"/>
                                </a:lnTo>
                                <a:lnTo>
                                  <a:pt x="60" y="1354"/>
                                </a:lnTo>
                                <a:lnTo>
                                  <a:pt x="50" y="1358"/>
                                </a:lnTo>
                                <a:lnTo>
                                  <a:pt x="40" y="1360"/>
                                </a:lnTo>
                                <a:lnTo>
                                  <a:pt x="32" y="1362"/>
                                </a:lnTo>
                                <a:lnTo>
                                  <a:pt x="26" y="1362"/>
                                </a:lnTo>
                                <a:lnTo>
                                  <a:pt x="16" y="1364"/>
                                </a:lnTo>
                                <a:lnTo>
                                  <a:pt x="8" y="1366"/>
                                </a:lnTo>
                                <a:lnTo>
                                  <a:pt x="0" y="1370"/>
                                </a:lnTo>
                                <a:lnTo>
                                  <a:pt x="0" y="1378"/>
                                </a:lnTo>
                                <a:lnTo>
                                  <a:pt x="0" y="1388"/>
                                </a:lnTo>
                                <a:lnTo>
                                  <a:pt x="8" y="1402"/>
                                </a:lnTo>
                                <a:lnTo>
                                  <a:pt x="22" y="1418"/>
                                </a:lnTo>
                                <a:lnTo>
                                  <a:pt x="42" y="1437"/>
                                </a:lnTo>
                                <a:lnTo>
                                  <a:pt x="54" y="1449"/>
                                </a:lnTo>
                                <a:lnTo>
                                  <a:pt x="66" y="1459"/>
                                </a:lnTo>
                                <a:lnTo>
                                  <a:pt x="78" y="1467"/>
                                </a:lnTo>
                                <a:lnTo>
                                  <a:pt x="90" y="1475"/>
                                </a:lnTo>
                                <a:lnTo>
                                  <a:pt x="100" y="1481"/>
                                </a:lnTo>
                                <a:lnTo>
                                  <a:pt x="111" y="1487"/>
                                </a:lnTo>
                                <a:lnTo>
                                  <a:pt x="123" y="1491"/>
                                </a:lnTo>
                                <a:lnTo>
                                  <a:pt x="133" y="1497"/>
                                </a:lnTo>
                                <a:lnTo>
                                  <a:pt x="141" y="1499"/>
                                </a:lnTo>
                                <a:lnTo>
                                  <a:pt x="150" y="1501"/>
                                </a:lnTo>
                                <a:lnTo>
                                  <a:pt x="160" y="1503"/>
                                </a:lnTo>
                                <a:lnTo>
                                  <a:pt x="170" y="1505"/>
                                </a:lnTo>
                                <a:lnTo>
                                  <a:pt x="180" y="1505"/>
                                </a:lnTo>
                                <a:lnTo>
                                  <a:pt x="188" y="1503"/>
                                </a:lnTo>
                                <a:lnTo>
                                  <a:pt x="198" y="1503"/>
                                </a:lnTo>
                                <a:lnTo>
                                  <a:pt x="206" y="1501"/>
                                </a:lnTo>
                                <a:lnTo>
                                  <a:pt x="216" y="1499"/>
                                </a:lnTo>
                                <a:lnTo>
                                  <a:pt x="228" y="1495"/>
                                </a:lnTo>
                                <a:lnTo>
                                  <a:pt x="240" y="1493"/>
                                </a:lnTo>
                                <a:lnTo>
                                  <a:pt x="252" y="1491"/>
                                </a:lnTo>
                                <a:lnTo>
                                  <a:pt x="266" y="1489"/>
                                </a:lnTo>
                                <a:lnTo>
                                  <a:pt x="278" y="1485"/>
                                </a:lnTo>
                                <a:lnTo>
                                  <a:pt x="292" y="1485"/>
                                </a:lnTo>
                                <a:lnTo>
                                  <a:pt x="304" y="1483"/>
                                </a:lnTo>
                                <a:lnTo>
                                  <a:pt x="318" y="1483"/>
                                </a:lnTo>
                                <a:lnTo>
                                  <a:pt x="330" y="1483"/>
                                </a:lnTo>
                                <a:lnTo>
                                  <a:pt x="340" y="1485"/>
                                </a:lnTo>
                                <a:lnTo>
                                  <a:pt x="349" y="1489"/>
                                </a:lnTo>
                                <a:lnTo>
                                  <a:pt x="357" y="1493"/>
                                </a:lnTo>
                                <a:lnTo>
                                  <a:pt x="363" y="1499"/>
                                </a:lnTo>
                                <a:lnTo>
                                  <a:pt x="367" y="1505"/>
                                </a:lnTo>
                                <a:lnTo>
                                  <a:pt x="372" y="1515"/>
                                </a:lnTo>
                                <a:lnTo>
                                  <a:pt x="372" y="1535"/>
                                </a:lnTo>
                                <a:lnTo>
                                  <a:pt x="367" y="1554"/>
                                </a:lnTo>
                                <a:lnTo>
                                  <a:pt x="361" y="1572"/>
                                </a:lnTo>
                                <a:lnTo>
                                  <a:pt x="351" y="1588"/>
                                </a:lnTo>
                                <a:lnTo>
                                  <a:pt x="340" y="1604"/>
                                </a:lnTo>
                                <a:lnTo>
                                  <a:pt x="326" y="1614"/>
                                </a:lnTo>
                                <a:lnTo>
                                  <a:pt x="312" y="1622"/>
                                </a:lnTo>
                                <a:lnTo>
                                  <a:pt x="294" y="1624"/>
                                </a:lnTo>
                                <a:lnTo>
                                  <a:pt x="292" y="1624"/>
                                </a:lnTo>
                                <a:lnTo>
                                  <a:pt x="288" y="1626"/>
                                </a:lnTo>
                                <a:lnTo>
                                  <a:pt x="284" y="1632"/>
                                </a:lnTo>
                                <a:lnTo>
                                  <a:pt x="280" y="1636"/>
                                </a:lnTo>
                                <a:lnTo>
                                  <a:pt x="280" y="1642"/>
                                </a:lnTo>
                                <a:lnTo>
                                  <a:pt x="284" y="1650"/>
                                </a:lnTo>
                                <a:lnTo>
                                  <a:pt x="292" y="1659"/>
                                </a:lnTo>
                                <a:lnTo>
                                  <a:pt x="308" y="1669"/>
                                </a:lnTo>
                                <a:lnTo>
                                  <a:pt x="322" y="1677"/>
                                </a:lnTo>
                                <a:lnTo>
                                  <a:pt x="338" y="1683"/>
                                </a:lnTo>
                                <a:lnTo>
                                  <a:pt x="353" y="1689"/>
                                </a:lnTo>
                                <a:lnTo>
                                  <a:pt x="355" y="1689"/>
                                </a:lnTo>
                                <a:lnTo>
                                  <a:pt x="553" y="1689"/>
                                </a:lnTo>
                                <a:lnTo>
                                  <a:pt x="563" y="1677"/>
                                </a:lnTo>
                                <a:lnTo>
                                  <a:pt x="571" y="1663"/>
                                </a:lnTo>
                                <a:lnTo>
                                  <a:pt x="573" y="1654"/>
                                </a:lnTo>
                                <a:lnTo>
                                  <a:pt x="575" y="1650"/>
                                </a:lnTo>
                                <a:lnTo>
                                  <a:pt x="577" y="1650"/>
                                </a:lnTo>
                                <a:lnTo>
                                  <a:pt x="585" y="1650"/>
                                </a:lnTo>
                                <a:lnTo>
                                  <a:pt x="599" y="1652"/>
                                </a:lnTo>
                                <a:lnTo>
                                  <a:pt x="613" y="1652"/>
                                </a:lnTo>
                                <a:lnTo>
                                  <a:pt x="617" y="1652"/>
                                </a:lnTo>
                                <a:lnTo>
                                  <a:pt x="617" y="887"/>
                                </a:lnTo>
                                <a:lnTo>
                                  <a:pt x="611" y="8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53" name="Freeform 418"/>
                        <wps:cNvSpPr>
                          <a:spLocks/>
                        </wps:cNvSpPr>
                        <wps:spPr bwMode="auto">
                          <a:xfrm>
                            <a:off x="1409700" y="2838450"/>
                            <a:ext cx="301667" cy="325317"/>
                          </a:xfrm>
                          <a:custGeom>
                            <a:avLst/>
                            <a:gdLst>
                              <a:gd name="T0" fmla="*/ 64 w 190"/>
                              <a:gd name="T1" fmla="*/ 0 h 205"/>
                              <a:gd name="T2" fmla="*/ 64 w 190"/>
                              <a:gd name="T3" fmla="*/ 6 h 205"/>
                              <a:gd name="T4" fmla="*/ 62 w 190"/>
                              <a:gd name="T5" fmla="*/ 22 h 205"/>
                              <a:gd name="T6" fmla="*/ 60 w 190"/>
                              <a:gd name="T7" fmla="*/ 46 h 205"/>
                              <a:gd name="T8" fmla="*/ 56 w 190"/>
                              <a:gd name="T9" fmla="*/ 75 h 205"/>
                              <a:gd name="T10" fmla="*/ 48 w 190"/>
                              <a:gd name="T11" fmla="*/ 104 h 205"/>
                              <a:gd name="T12" fmla="*/ 38 w 190"/>
                              <a:gd name="T13" fmla="*/ 136 h 205"/>
                              <a:gd name="T14" fmla="*/ 22 w 190"/>
                              <a:gd name="T15" fmla="*/ 162 h 205"/>
                              <a:gd name="T16" fmla="*/ 0 w 190"/>
                              <a:gd name="T17" fmla="*/ 186 h 205"/>
                              <a:gd name="T18" fmla="*/ 106 w 190"/>
                              <a:gd name="T19" fmla="*/ 205 h 205"/>
                              <a:gd name="T20" fmla="*/ 126 w 190"/>
                              <a:gd name="T21" fmla="*/ 164 h 205"/>
                              <a:gd name="T22" fmla="*/ 190 w 190"/>
                              <a:gd name="T23" fmla="*/ 196 h 205"/>
                              <a:gd name="T24" fmla="*/ 148 w 190"/>
                              <a:gd name="T25" fmla="*/ 42 h 205"/>
                              <a:gd name="T26" fmla="*/ 64 w 190"/>
                              <a:gd name="T27" fmla="*/ 0 h 2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90" h="205">
                                <a:moveTo>
                                  <a:pt x="64" y="0"/>
                                </a:moveTo>
                                <a:lnTo>
                                  <a:pt x="64" y="6"/>
                                </a:lnTo>
                                <a:lnTo>
                                  <a:pt x="62" y="22"/>
                                </a:lnTo>
                                <a:lnTo>
                                  <a:pt x="60" y="46"/>
                                </a:lnTo>
                                <a:lnTo>
                                  <a:pt x="56" y="75"/>
                                </a:lnTo>
                                <a:lnTo>
                                  <a:pt x="48" y="104"/>
                                </a:lnTo>
                                <a:lnTo>
                                  <a:pt x="38" y="136"/>
                                </a:lnTo>
                                <a:lnTo>
                                  <a:pt x="22" y="162"/>
                                </a:lnTo>
                                <a:lnTo>
                                  <a:pt x="0" y="186"/>
                                </a:lnTo>
                                <a:lnTo>
                                  <a:pt x="106" y="205"/>
                                </a:lnTo>
                                <a:lnTo>
                                  <a:pt x="126" y="164"/>
                                </a:lnTo>
                                <a:lnTo>
                                  <a:pt x="190" y="196"/>
                                </a:lnTo>
                                <a:lnTo>
                                  <a:pt x="148" y="42"/>
                                </a:lnTo>
                                <a:lnTo>
                                  <a:pt x="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54" name="Freeform 419"/>
                        <wps:cNvSpPr>
                          <a:spLocks/>
                        </wps:cNvSpPr>
                        <wps:spPr bwMode="auto">
                          <a:xfrm>
                            <a:off x="914401" y="1143000"/>
                            <a:ext cx="917704" cy="1936034"/>
                          </a:xfrm>
                          <a:custGeom>
                            <a:avLst/>
                            <a:gdLst>
                              <a:gd name="T0" fmla="*/ 536 w 578"/>
                              <a:gd name="T1" fmla="*/ 481 h 1220"/>
                              <a:gd name="T2" fmla="*/ 508 w 578"/>
                              <a:gd name="T3" fmla="*/ 408 h 1220"/>
                              <a:gd name="T4" fmla="*/ 516 w 578"/>
                              <a:gd name="T5" fmla="*/ 376 h 1220"/>
                              <a:gd name="T6" fmla="*/ 546 w 578"/>
                              <a:gd name="T7" fmla="*/ 370 h 1220"/>
                              <a:gd name="T8" fmla="*/ 578 w 578"/>
                              <a:gd name="T9" fmla="*/ 351 h 1220"/>
                              <a:gd name="T10" fmla="*/ 566 w 578"/>
                              <a:gd name="T11" fmla="*/ 333 h 1220"/>
                              <a:gd name="T12" fmla="*/ 522 w 578"/>
                              <a:gd name="T13" fmla="*/ 295 h 1220"/>
                              <a:gd name="T14" fmla="*/ 467 w 578"/>
                              <a:gd name="T15" fmla="*/ 234 h 1220"/>
                              <a:gd name="T16" fmla="*/ 415 w 578"/>
                              <a:gd name="T17" fmla="*/ 148 h 1220"/>
                              <a:gd name="T18" fmla="*/ 379 w 578"/>
                              <a:gd name="T19" fmla="*/ 39 h 1220"/>
                              <a:gd name="T20" fmla="*/ 373 w 578"/>
                              <a:gd name="T21" fmla="*/ 12 h 1220"/>
                              <a:gd name="T22" fmla="*/ 363 w 578"/>
                              <a:gd name="T23" fmla="*/ 71 h 1220"/>
                              <a:gd name="T24" fmla="*/ 345 w 578"/>
                              <a:gd name="T25" fmla="*/ 156 h 1220"/>
                              <a:gd name="T26" fmla="*/ 313 w 578"/>
                              <a:gd name="T27" fmla="*/ 251 h 1220"/>
                              <a:gd name="T28" fmla="*/ 263 w 578"/>
                              <a:gd name="T29" fmla="*/ 337 h 1220"/>
                              <a:gd name="T30" fmla="*/ 291 w 578"/>
                              <a:gd name="T31" fmla="*/ 390 h 1220"/>
                              <a:gd name="T32" fmla="*/ 293 w 578"/>
                              <a:gd name="T33" fmla="*/ 410 h 1220"/>
                              <a:gd name="T34" fmla="*/ 291 w 578"/>
                              <a:gd name="T35" fmla="*/ 462 h 1220"/>
                              <a:gd name="T36" fmla="*/ 273 w 578"/>
                              <a:gd name="T37" fmla="*/ 527 h 1220"/>
                              <a:gd name="T38" fmla="*/ 225 w 578"/>
                              <a:gd name="T39" fmla="*/ 592 h 1220"/>
                              <a:gd name="T40" fmla="*/ 135 w 578"/>
                              <a:gd name="T41" fmla="*/ 642 h 1220"/>
                              <a:gd name="T42" fmla="*/ 98 w 578"/>
                              <a:gd name="T43" fmla="*/ 658 h 1220"/>
                              <a:gd name="T44" fmla="*/ 113 w 578"/>
                              <a:gd name="T45" fmla="*/ 676 h 1220"/>
                              <a:gd name="T46" fmla="*/ 143 w 578"/>
                              <a:gd name="T47" fmla="*/ 704 h 1220"/>
                              <a:gd name="T48" fmla="*/ 183 w 578"/>
                              <a:gd name="T49" fmla="*/ 732 h 1220"/>
                              <a:gd name="T50" fmla="*/ 235 w 578"/>
                              <a:gd name="T51" fmla="*/ 758 h 1220"/>
                              <a:gd name="T52" fmla="*/ 275 w 578"/>
                              <a:gd name="T53" fmla="*/ 770 h 1220"/>
                              <a:gd name="T54" fmla="*/ 267 w 578"/>
                              <a:gd name="T55" fmla="*/ 796 h 1220"/>
                              <a:gd name="T56" fmla="*/ 241 w 578"/>
                              <a:gd name="T57" fmla="*/ 845 h 1220"/>
                              <a:gd name="T58" fmla="*/ 193 w 578"/>
                              <a:gd name="T59" fmla="*/ 901 h 1220"/>
                              <a:gd name="T60" fmla="*/ 115 w 578"/>
                              <a:gd name="T61" fmla="*/ 952 h 1220"/>
                              <a:gd name="T62" fmla="*/ 0 w 578"/>
                              <a:gd name="T63" fmla="*/ 984 h 1220"/>
                              <a:gd name="T64" fmla="*/ 8 w 578"/>
                              <a:gd name="T65" fmla="*/ 994 h 1220"/>
                              <a:gd name="T66" fmla="*/ 34 w 578"/>
                              <a:gd name="T67" fmla="*/ 1018 h 1220"/>
                              <a:gd name="T68" fmla="*/ 72 w 578"/>
                              <a:gd name="T69" fmla="*/ 1043 h 1220"/>
                              <a:gd name="T70" fmla="*/ 119 w 578"/>
                              <a:gd name="T71" fmla="*/ 1061 h 1220"/>
                              <a:gd name="T72" fmla="*/ 179 w 578"/>
                              <a:gd name="T73" fmla="*/ 1063 h 1220"/>
                              <a:gd name="T74" fmla="*/ 243 w 578"/>
                              <a:gd name="T75" fmla="*/ 1049 h 1220"/>
                              <a:gd name="T76" fmla="*/ 305 w 578"/>
                              <a:gd name="T77" fmla="*/ 1053 h 1220"/>
                              <a:gd name="T78" fmla="*/ 363 w 578"/>
                              <a:gd name="T79" fmla="*/ 1075 h 1220"/>
                              <a:gd name="T80" fmla="*/ 415 w 578"/>
                              <a:gd name="T81" fmla="*/ 1109 h 1220"/>
                              <a:gd name="T82" fmla="*/ 461 w 578"/>
                              <a:gd name="T83" fmla="*/ 1145 h 1220"/>
                              <a:gd name="T84" fmla="*/ 499 w 578"/>
                              <a:gd name="T85" fmla="*/ 1176 h 1220"/>
                              <a:gd name="T86" fmla="*/ 530 w 578"/>
                              <a:gd name="T87" fmla="*/ 1198 h 1220"/>
                              <a:gd name="T88" fmla="*/ 558 w 578"/>
                              <a:gd name="T89" fmla="*/ 1212 h 1220"/>
                              <a:gd name="T90" fmla="*/ 578 w 578"/>
                              <a:gd name="T91" fmla="*/ 1220 h 1220"/>
                              <a:gd name="T92" fmla="*/ 574 w 578"/>
                              <a:gd name="T93" fmla="*/ 1065 h 1220"/>
                              <a:gd name="T94" fmla="*/ 578 w 578"/>
                              <a:gd name="T95" fmla="*/ 1032 h 122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8861 h 10000"/>
                              <a:gd name="connsiteX139" fmla="*/ 9965 w 10000"/>
                              <a:gd name="connsiteY139" fmla="*/ 8844 h 10000"/>
                              <a:gd name="connsiteX140" fmla="*/ 9931 w 10000"/>
                              <a:gd name="connsiteY140" fmla="*/ 8730 h 10000"/>
                              <a:gd name="connsiteX141" fmla="*/ 9965 w 10000"/>
                              <a:gd name="connsiteY141" fmla="*/ 8492 h 10000"/>
                              <a:gd name="connsiteX142" fmla="*/ 10000 w 10000"/>
                              <a:gd name="connsiteY142" fmla="*/ 8459 h 10000"/>
                              <a:gd name="connsiteX143" fmla="*/ 10000 w 10000"/>
                              <a:gd name="connsiteY143" fmla="*/ 4320 h 10000"/>
                              <a:gd name="connsiteX144" fmla="*/ 9827 w 10000"/>
                              <a:gd name="connsiteY144" fmla="*/ 4270 h 1000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8861 h 10000"/>
                              <a:gd name="connsiteX139" fmla="*/ 9965 w 10000"/>
                              <a:gd name="connsiteY139" fmla="*/ 8844 h 10000"/>
                              <a:gd name="connsiteX140" fmla="*/ 9965 w 10000"/>
                              <a:gd name="connsiteY140" fmla="*/ 8492 h 10000"/>
                              <a:gd name="connsiteX141" fmla="*/ 10000 w 10000"/>
                              <a:gd name="connsiteY141" fmla="*/ 8459 h 10000"/>
                              <a:gd name="connsiteX142" fmla="*/ 10000 w 10000"/>
                              <a:gd name="connsiteY142" fmla="*/ 4320 h 10000"/>
                              <a:gd name="connsiteX143" fmla="*/ 9827 w 10000"/>
                              <a:gd name="connsiteY143" fmla="*/ 4270 h 1000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8861 h 10000"/>
                              <a:gd name="connsiteX139" fmla="*/ 9965 w 10000"/>
                              <a:gd name="connsiteY139" fmla="*/ 8492 h 10000"/>
                              <a:gd name="connsiteX140" fmla="*/ 10000 w 10000"/>
                              <a:gd name="connsiteY140" fmla="*/ 8459 h 10000"/>
                              <a:gd name="connsiteX141" fmla="*/ 10000 w 10000"/>
                              <a:gd name="connsiteY141" fmla="*/ 4320 h 10000"/>
                              <a:gd name="connsiteX142" fmla="*/ 9827 w 10000"/>
                              <a:gd name="connsiteY142" fmla="*/ 4270 h 10000"/>
                              <a:gd name="connsiteX0" fmla="*/ 9827 w 10005"/>
                              <a:gd name="connsiteY0" fmla="*/ 4270 h 10000"/>
                              <a:gd name="connsiteX1" fmla="*/ 9550 w 10005"/>
                              <a:gd name="connsiteY1" fmla="*/ 4123 h 10000"/>
                              <a:gd name="connsiteX2" fmla="*/ 9273 w 10005"/>
                              <a:gd name="connsiteY2" fmla="*/ 3943 h 10000"/>
                              <a:gd name="connsiteX3" fmla="*/ 9031 w 10005"/>
                              <a:gd name="connsiteY3" fmla="*/ 3770 h 10000"/>
                              <a:gd name="connsiteX4" fmla="*/ 8893 w 10005"/>
                              <a:gd name="connsiteY4" fmla="*/ 3574 h 10000"/>
                              <a:gd name="connsiteX5" fmla="*/ 8789 w 10005"/>
                              <a:gd name="connsiteY5" fmla="*/ 3344 h 10000"/>
                              <a:gd name="connsiteX6" fmla="*/ 8824 w 10005"/>
                              <a:gd name="connsiteY6" fmla="*/ 3082 h 10000"/>
                              <a:gd name="connsiteX7" fmla="*/ 8858 w 10005"/>
                              <a:gd name="connsiteY7" fmla="*/ 3082 h 10000"/>
                              <a:gd name="connsiteX8" fmla="*/ 8927 w 10005"/>
                              <a:gd name="connsiteY8" fmla="*/ 3082 h 10000"/>
                              <a:gd name="connsiteX9" fmla="*/ 9066 w 10005"/>
                              <a:gd name="connsiteY9" fmla="*/ 3082 h 10000"/>
                              <a:gd name="connsiteX10" fmla="*/ 9239 w 10005"/>
                              <a:gd name="connsiteY10" fmla="*/ 3066 h 10000"/>
                              <a:gd name="connsiteX11" fmla="*/ 9446 w 10005"/>
                              <a:gd name="connsiteY11" fmla="*/ 3033 h 10000"/>
                              <a:gd name="connsiteX12" fmla="*/ 9654 w 10005"/>
                              <a:gd name="connsiteY12" fmla="*/ 2984 h 10000"/>
                              <a:gd name="connsiteX13" fmla="*/ 9862 w 10005"/>
                              <a:gd name="connsiteY13" fmla="*/ 2926 h 10000"/>
                              <a:gd name="connsiteX14" fmla="*/ 10000 w 10005"/>
                              <a:gd name="connsiteY14" fmla="*/ 2877 h 10000"/>
                              <a:gd name="connsiteX15" fmla="*/ 10000 w 10005"/>
                              <a:gd name="connsiteY15" fmla="*/ 2811 h 10000"/>
                              <a:gd name="connsiteX16" fmla="*/ 9931 w 10005"/>
                              <a:gd name="connsiteY16" fmla="*/ 2795 h 10000"/>
                              <a:gd name="connsiteX17" fmla="*/ 9792 w 10005"/>
                              <a:gd name="connsiteY17" fmla="*/ 2730 h 10000"/>
                              <a:gd name="connsiteX18" fmla="*/ 9550 w 10005"/>
                              <a:gd name="connsiteY18" fmla="*/ 2648 h 10000"/>
                              <a:gd name="connsiteX19" fmla="*/ 9308 w 10005"/>
                              <a:gd name="connsiteY19" fmla="*/ 2549 h 10000"/>
                              <a:gd name="connsiteX20" fmla="*/ 9031 w 10005"/>
                              <a:gd name="connsiteY20" fmla="*/ 2418 h 10000"/>
                              <a:gd name="connsiteX21" fmla="*/ 8720 w 10005"/>
                              <a:gd name="connsiteY21" fmla="*/ 2270 h 10000"/>
                              <a:gd name="connsiteX22" fmla="*/ 8426 w 10005"/>
                              <a:gd name="connsiteY22" fmla="*/ 2107 h 10000"/>
                              <a:gd name="connsiteX23" fmla="*/ 8080 w 10005"/>
                              <a:gd name="connsiteY23" fmla="*/ 1918 h 10000"/>
                              <a:gd name="connsiteX24" fmla="*/ 7768 w 10005"/>
                              <a:gd name="connsiteY24" fmla="*/ 1705 h 10000"/>
                              <a:gd name="connsiteX25" fmla="*/ 7457 w 10005"/>
                              <a:gd name="connsiteY25" fmla="*/ 1475 h 10000"/>
                              <a:gd name="connsiteX26" fmla="*/ 7180 w 10005"/>
                              <a:gd name="connsiteY26" fmla="*/ 1213 h 10000"/>
                              <a:gd name="connsiteX27" fmla="*/ 6938 w 10005"/>
                              <a:gd name="connsiteY27" fmla="*/ 943 h 10000"/>
                              <a:gd name="connsiteX28" fmla="*/ 6730 w 10005"/>
                              <a:gd name="connsiteY28" fmla="*/ 648 h 10000"/>
                              <a:gd name="connsiteX29" fmla="*/ 6557 w 10005"/>
                              <a:gd name="connsiteY29" fmla="*/ 320 h 10000"/>
                              <a:gd name="connsiteX30" fmla="*/ 6453 w 10005"/>
                              <a:gd name="connsiteY30" fmla="*/ 0 h 10000"/>
                              <a:gd name="connsiteX31" fmla="*/ 6453 w 10005"/>
                              <a:gd name="connsiteY31" fmla="*/ 16 h 10000"/>
                              <a:gd name="connsiteX32" fmla="*/ 6453 w 10005"/>
                              <a:gd name="connsiteY32" fmla="*/ 98 h 10000"/>
                              <a:gd name="connsiteX33" fmla="*/ 6419 w 10005"/>
                              <a:gd name="connsiteY33" fmla="*/ 221 h 10000"/>
                              <a:gd name="connsiteX34" fmla="*/ 6349 w 10005"/>
                              <a:gd name="connsiteY34" fmla="*/ 385 h 10000"/>
                              <a:gd name="connsiteX35" fmla="*/ 6280 w 10005"/>
                              <a:gd name="connsiteY35" fmla="*/ 582 h 10000"/>
                              <a:gd name="connsiteX36" fmla="*/ 6211 w 10005"/>
                              <a:gd name="connsiteY36" fmla="*/ 795 h 10000"/>
                              <a:gd name="connsiteX37" fmla="*/ 6107 w 10005"/>
                              <a:gd name="connsiteY37" fmla="*/ 1041 h 10000"/>
                              <a:gd name="connsiteX38" fmla="*/ 5969 w 10005"/>
                              <a:gd name="connsiteY38" fmla="*/ 1279 h 10000"/>
                              <a:gd name="connsiteX39" fmla="*/ 5830 w 10005"/>
                              <a:gd name="connsiteY39" fmla="*/ 1541 h 10000"/>
                              <a:gd name="connsiteX40" fmla="*/ 5623 w 10005"/>
                              <a:gd name="connsiteY40" fmla="*/ 1803 h 10000"/>
                              <a:gd name="connsiteX41" fmla="*/ 5415 w 10005"/>
                              <a:gd name="connsiteY41" fmla="*/ 2057 h 10000"/>
                              <a:gd name="connsiteX42" fmla="*/ 5173 w 10005"/>
                              <a:gd name="connsiteY42" fmla="*/ 2320 h 10000"/>
                              <a:gd name="connsiteX43" fmla="*/ 4896 w 10005"/>
                              <a:gd name="connsiteY43" fmla="*/ 2549 h 10000"/>
                              <a:gd name="connsiteX44" fmla="*/ 4550 w 10005"/>
                              <a:gd name="connsiteY44" fmla="*/ 2762 h 10000"/>
                              <a:gd name="connsiteX45" fmla="*/ 4204 w 10005"/>
                              <a:gd name="connsiteY45" fmla="*/ 2926 h 10000"/>
                              <a:gd name="connsiteX46" fmla="*/ 3824 w 10005"/>
                              <a:gd name="connsiteY46" fmla="*/ 3066 h 10000"/>
                              <a:gd name="connsiteX47" fmla="*/ 5035 w 10005"/>
                              <a:gd name="connsiteY47" fmla="*/ 3197 h 10000"/>
                              <a:gd name="connsiteX48" fmla="*/ 5035 w 10005"/>
                              <a:gd name="connsiteY48" fmla="*/ 3213 h 10000"/>
                              <a:gd name="connsiteX49" fmla="*/ 5069 w 10005"/>
                              <a:gd name="connsiteY49" fmla="*/ 3279 h 10000"/>
                              <a:gd name="connsiteX50" fmla="*/ 5069 w 10005"/>
                              <a:gd name="connsiteY50" fmla="*/ 3361 h 10000"/>
                              <a:gd name="connsiteX51" fmla="*/ 5069 w 10005"/>
                              <a:gd name="connsiteY51" fmla="*/ 3475 h 10000"/>
                              <a:gd name="connsiteX52" fmla="*/ 5069 w 10005"/>
                              <a:gd name="connsiteY52" fmla="*/ 3623 h 10000"/>
                              <a:gd name="connsiteX53" fmla="*/ 5035 w 10005"/>
                              <a:gd name="connsiteY53" fmla="*/ 3787 h 10000"/>
                              <a:gd name="connsiteX54" fmla="*/ 4965 w 10005"/>
                              <a:gd name="connsiteY54" fmla="*/ 3943 h 10000"/>
                              <a:gd name="connsiteX55" fmla="*/ 4862 w 10005"/>
                              <a:gd name="connsiteY55" fmla="*/ 4123 h 10000"/>
                              <a:gd name="connsiteX56" fmla="*/ 4723 w 10005"/>
                              <a:gd name="connsiteY56" fmla="*/ 4320 h 10000"/>
                              <a:gd name="connsiteX57" fmla="*/ 4516 w 10005"/>
                              <a:gd name="connsiteY57" fmla="*/ 4500 h 10000"/>
                              <a:gd name="connsiteX58" fmla="*/ 4204 w 10005"/>
                              <a:gd name="connsiteY58" fmla="*/ 4680 h 10000"/>
                              <a:gd name="connsiteX59" fmla="*/ 3893 w 10005"/>
                              <a:gd name="connsiteY59" fmla="*/ 4852 h 10000"/>
                              <a:gd name="connsiteX60" fmla="*/ 3443 w 10005"/>
                              <a:gd name="connsiteY60" fmla="*/ 5016 h 10000"/>
                              <a:gd name="connsiteX61" fmla="*/ 2958 w 10005"/>
                              <a:gd name="connsiteY61" fmla="*/ 5148 h 10000"/>
                              <a:gd name="connsiteX62" fmla="*/ 2336 w 10005"/>
                              <a:gd name="connsiteY62" fmla="*/ 5262 h 10000"/>
                              <a:gd name="connsiteX63" fmla="*/ 1661 w 10005"/>
                              <a:gd name="connsiteY63" fmla="*/ 5344 h 10000"/>
                              <a:gd name="connsiteX64" fmla="*/ 1661 w 10005"/>
                              <a:gd name="connsiteY64" fmla="*/ 5361 h 10000"/>
                              <a:gd name="connsiteX65" fmla="*/ 1696 w 10005"/>
                              <a:gd name="connsiteY65" fmla="*/ 5393 h 10000"/>
                              <a:gd name="connsiteX66" fmla="*/ 1799 w 10005"/>
                              <a:gd name="connsiteY66" fmla="*/ 5434 h 10000"/>
                              <a:gd name="connsiteX67" fmla="*/ 1851 w 10005"/>
                              <a:gd name="connsiteY67" fmla="*/ 5484 h 10000"/>
                              <a:gd name="connsiteX68" fmla="*/ 1955 w 10005"/>
                              <a:gd name="connsiteY68" fmla="*/ 5541 h 10000"/>
                              <a:gd name="connsiteX69" fmla="*/ 2128 w 10005"/>
                              <a:gd name="connsiteY69" fmla="*/ 5607 h 10000"/>
                              <a:gd name="connsiteX70" fmla="*/ 2266 w 10005"/>
                              <a:gd name="connsiteY70" fmla="*/ 5689 h 10000"/>
                              <a:gd name="connsiteX71" fmla="*/ 2474 w 10005"/>
                              <a:gd name="connsiteY71" fmla="*/ 5770 h 10000"/>
                              <a:gd name="connsiteX72" fmla="*/ 2682 w 10005"/>
                              <a:gd name="connsiteY72" fmla="*/ 5852 h 10000"/>
                              <a:gd name="connsiteX73" fmla="*/ 2889 w 10005"/>
                              <a:gd name="connsiteY73" fmla="*/ 5926 h 10000"/>
                              <a:gd name="connsiteX74" fmla="*/ 3166 w 10005"/>
                              <a:gd name="connsiteY74" fmla="*/ 6000 h 10000"/>
                              <a:gd name="connsiteX75" fmla="*/ 3443 w 10005"/>
                              <a:gd name="connsiteY75" fmla="*/ 6082 h 10000"/>
                              <a:gd name="connsiteX76" fmla="*/ 3754 w 10005"/>
                              <a:gd name="connsiteY76" fmla="*/ 6148 h 10000"/>
                              <a:gd name="connsiteX77" fmla="*/ 4066 w 10005"/>
                              <a:gd name="connsiteY77" fmla="*/ 6213 h 10000"/>
                              <a:gd name="connsiteX78" fmla="*/ 4412 w 10005"/>
                              <a:gd name="connsiteY78" fmla="*/ 6262 h 10000"/>
                              <a:gd name="connsiteX79" fmla="*/ 4758 w 10005"/>
                              <a:gd name="connsiteY79" fmla="*/ 6295 h 10000"/>
                              <a:gd name="connsiteX80" fmla="*/ 4758 w 10005"/>
                              <a:gd name="connsiteY80" fmla="*/ 6311 h 10000"/>
                              <a:gd name="connsiteX81" fmla="*/ 4758 w 10005"/>
                              <a:gd name="connsiteY81" fmla="*/ 6361 h 10000"/>
                              <a:gd name="connsiteX82" fmla="*/ 4689 w 10005"/>
                              <a:gd name="connsiteY82" fmla="*/ 6426 h 10000"/>
                              <a:gd name="connsiteX83" fmla="*/ 4619 w 10005"/>
                              <a:gd name="connsiteY83" fmla="*/ 6525 h 10000"/>
                              <a:gd name="connsiteX84" fmla="*/ 4516 w 10005"/>
                              <a:gd name="connsiteY84" fmla="*/ 6656 h 10000"/>
                              <a:gd name="connsiteX85" fmla="*/ 4377 w 10005"/>
                              <a:gd name="connsiteY85" fmla="*/ 6779 h 10000"/>
                              <a:gd name="connsiteX86" fmla="*/ 4170 w 10005"/>
                              <a:gd name="connsiteY86" fmla="*/ 6926 h 10000"/>
                              <a:gd name="connsiteX87" fmla="*/ 3962 w 10005"/>
                              <a:gd name="connsiteY87" fmla="*/ 7074 h 10000"/>
                              <a:gd name="connsiteX88" fmla="*/ 3685 w 10005"/>
                              <a:gd name="connsiteY88" fmla="*/ 7221 h 10000"/>
                              <a:gd name="connsiteX89" fmla="*/ 3339 w 10005"/>
                              <a:gd name="connsiteY89" fmla="*/ 7385 h 10000"/>
                              <a:gd name="connsiteX90" fmla="*/ 2958 w 10005"/>
                              <a:gd name="connsiteY90" fmla="*/ 7533 h 10000"/>
                              <a:gd name="connsiteX91" fmla="*/ 2509 w 10005"/>
                              <a:gd name="connsiteY91" fmla="*/ 7672 h 10000"/>
                              <a:gd name="connsiteX92" fmla="*/ 1990 w 10005"/>
                              <a:gd name="connsiteY92" fmla="*/ 7803 h 10000"/>
                              <a:gd name="connsiteX93" fmla="*/ 1419 w 10005"/>
                              <a:gd name="connsiteY93" fmla="*/ 7902 h 10000"/>
                              <a:gd name="connsiteX94" fmla="*/ 761 w 10005"/>
                              <a:gd name="connsiteY94" fmla="*/ 8000 h 10000"/>
                              <a:gd name="connsiteX95" fmla="*/ 0 w 10005"/>
                              <a:gd name="connsiteY95" fmla="*/ 8066 h 10000"/>
                              <a:gd name="connsiteX96" fmla="*/ 35 w 10005"/>
                              <a:gd name="connsiteY96" fmla="*/ 8082 h 10000"/>
                              <a:gd name="connsiteX97" fmla="*/ 69 w 10005"/>
                              <a:gd name="connsiteY97" fmla="*/ 8098 h 10000"/>
                              <a:gd name="connsiteX98" fmla="*/ 138 w 10005"/>
                              <a:gd name="connsiteY98" fmla="*/ 8148 h 10000"/>
                              <a:gd name="connsiteX99" fmla="*/ 277 w 10005"/>
                              <a:gd name="connsiteY99" fmla="*/ 8213 h 10000"/>
                              <a:gd name="connsiteX100" fmla="*/ 415 w 10005"/>
                              <a:gd name="connsiteY100" fmla="*/ 8279 h 10000"/>
                              <a:gd name="connsiteX101" fmla="*/ 588 w 10005"/>
                              <a:gd name="connsiteY101" fmla="*/ 8344 h 10000"/>
                              <a:gd name="connsiteX102" fmla="*/ 761 w 10005"/>
                              <a:gd name="connsiteY102" fmla="*/ 8410 h 10000"/>
                              <a:gd name="connsiteX103" fmla="*/ 1003 w 10005"/>
                              <a:gd name="connsiteY103" fmla="*/ 8492 h 10000"/>
                              <a:gd name="connsiteX104" fmla="*/ 1246 w 10005"/>
                              <a:gd name="connsiteY104" fmla="*/ 8549 h 10000"/>
                              <a:gd name="connsiteX105" fmla="*/ 1488 w 10005"/>
                              <a:gd name="connsiteY105" fmla="*/ 8615 h 10000"/>
                              <a:gd name="connsiteX106" fmla="*/ 1799 w 10005"/>
                              <a:gd name="connsiteY106" fmla="*/ 8664 h 10000"/>
                              <a:gd name="connsiteX107" fmla="*/ 2059 w 10005"/>
                              <a:gd name="connsiteY107" fmla="*/ 8697 h 10000"/>
                              <a:gd name="connsiteX108" fmla="*/ 2405 w 10005"/>
                              <a:gd name="connsiteY108" fmla="*/ 8730 h 10000"/>
                              <a:gd name="connsiteX109" fmla="*/ 2716 w 10005"/>
                              <a:gd name="connsiteY109" fmla="*/ 8730 h 10000"/>
                              <a:gd name="connsiteX110" fmla="*/ 3097 w 10005"/>
                              <a:gd name="connsiteY110" fmla="*/ 8713 h 10000"/>
                              <a:gd name="connsiteX111" fmla="*/ 3443 w 10005"/>
                              <a:gd name="connsiteY111" fmla="*/ 8664 h 10000"/>
                              <a:gd name="connsiteX112" fmla="*/ 3824 w 10005"/>
                              <a:gd name="connsiteY112" fmla="*/ 8615 h 10000"/>
                              <a:gd name="connsiteX113" fmla="*/ 4204 w 10005"/>
                              <a:gd name="connsiteY113" fmla="*/ 8598 h 10000"/>
                              <a:gd name="connsiteX114" fmla="*/ 4585 w 10005"/>
                              <a:gd name="connsiteY114" fmla="*/ 8598 h 10000"/>
                              <a:gd name="connsiteX115" fmla="*/ 4931 w 10005"/>
                              <a:gd name="connsiteY115" fmla="*/ 8598 h 10000"/>
                              <a:gd name="connsiteX116" fmla="*/ 5277 w 10005"/>
                              <a:gd name="connsiteY116" fmla="*/ 8631 h 10000"/>
                              <a:gd name="connsiteX117" fmla="*/ 5623 w 10005"/>
                              <a:gd name="connsiteY117" fmla="*/ 8680 h 10000"/>
                              <a:gd name="connsiteX118" fmla="*/ 5969 w 10005"/>
                              <a:gd name="connsiteY118" fmla="*/ 8746 h 10000"/>
                              <a:gd name="connsiteX119" fmla="*/ 6280 w 10005"/>
                              <a:gd name="connsiteY119" fmla="*/ 8811 h 10000"/>
                              <a:gd name="connsiteX120" fmla="*/ 6592 w 10005"/>
                              <a:gd name="connsiteY120" fmla="*/ 8893 h 10000"/>
                              <a:gd name="connsiteX121" fmla="*/ 6903 w 10005"/>
                              <a:gd name="connsiteY121" fmla="*/ 8992 h 10000"/>
                              <a:gd name="connsiteX122" fmla="*/ 7180 w 10005"/>
                              <a:gd name="connsiteY122" fmla="*/ 9090 h 10000"/>
                              <a:gd name="connsiteX123" fmla="*/ 7457 w 10005"/>
                              <a:gd name="connsiteY123" fmla="*/ 9189 h 10000"/>
                              <a:gd name="connsiteX124" fmla="*/ 7734 w 10005"/>
                              <a:gd name="connsiteY124" fmla="*/ 9287 h 10000"/>
                              <a:gd name="connsiteX125" fmla="*/ 7976 w 10005"/>
                              <a:gd name="connsiteY125" fmla="*/ 9385 h 10000"/>
                              <a:gd name="connsiteX126" fmla="*/ 8253 w 10005"/>
                              <a:gd name="connsiteY126" fmla="*/ 9475 h 10000"/>
                              <a:gd name="connsiteX127" fmla="*/ 8460 w 10005"/>
                              <a:gd name="connsiteY127" fmla="*/ 9574 h 10000"/>
                              <a:gd name="connsiteX128" fmla="*/ 8633 w 10005"/>
                              <a:gd name="connsiteY128" fmla="*/ 9639 h 10000"/>
                              <a:gd name="connsiteX129" fmla="*/ 8789 w 10005"/>
                              <a:gd name="connsiteY129" fmla="*/ 9705 h 10000"/>
                              <a:gd name="connsiteX130" fmla="*/ 8997 w 10005"/>
                              <a:gd name="connsiteY130" fmla="*/ 9770 h 10000"/>
                              <a:gd name="connsiteX131" fmla="*/ 9170 w 10005"/>
                              <a:gd name="connsiteY131" fmla="*/ 9820 h 10000"/>
                              <a:gd name="connsiteX132" fmla="*/ 9343 w 10005"/>
                              <a:gd name="connsiteY132" fmla="*/ 9869 h 10000"/>
                              <a:gd name="connsiteX133" fmla="*/ 9481 w 10005"/>
                              <a:gd name="connsiteY133" fmla="*/ 9902 h 10000"/>
                              <a:gd name="connsiteX134" fmla="*/ 9654 w 10005"/>
                              <a:gd name="connsiteY134" fmla="*/ 9934 h 10000"/>
                              <a:gd name="connsiteX135" fmla="*/ 9827 w 10005"/>
                              <a:gd name="connsiteY135" fmla="*/ 9967 h 10000"/>
                              <a:gd name="connsiteX136" fmla="*/ 10000 w 10005"/>
                              <a:gd name="connsiteY136" fmla="*/ 9984 h 10000"/>
                              <a:gd name="connsiteX137" fmla="*/ 10000 w 10005"/>
                              <a:gd name="connsiteY137" fmla="*/ 10000 h 10000"/>
                              <a:gd name="connsiteX138" fmla="*/ 10000 w 10005"/>
                              <a:gd name="connsiteY138" fmla="*/ 8861 h 10000"/>
                              <a:gd name="connsiteX139" fmla="*/ 9965 w 10005"/>
                              <a:gd name="connsiteY139" fmla="*/ 8492 h 10000"/>
                              <a:gd name="connsiteX140" fmla="*/ 10000 w 10005"/>
                              <a:gd name="connsiteY140" fmla="*/ 4320 h 10000"/>
                              <a:gd name="connsiteX141" fmla="*/ 9827 w 10005"/>
                              <a:gd name="connsiteY141" fmla="*/ 4270 h 10000"/>
                              <a:gd name="connsiteX0" fmla="*/ 9827 w 10012"/>
                              <a:gd name="connsiteY0" fmla="*/ 4270 h 10000"/>
                              <a:gd name="connsiteX1" fmla="*/ 9550 w 10012"/>
                              <a:gd name="connsiteY1" fmla="*/ 4123 h 10000"/>
                              <a:gd name="connsiteX2" fmla="*/ 9273 w 10012"/>
                              <a:gd name="connsiteY2" fmla="*/ 3943 h 10000"/>
                              <a:gd name="connsiteX3" fmla="*/ 9031 w 10012"/>
                              <a:gd name="connsiteY3" fmla="*/ 3770 h 10000"/>
                              <a:gd name="connsiteX4" fmla="*/ 8893 w 10012"/>
                              <a:gd name="connsiteY4" fmla="*/ 3574 h 10000"/>
                              <a:gd name="connsiteX5" fmla="*/ 8789 w 10012"/>
                              <a:gd name="connsiteY5" fmla="*/ 3344 h 10000"/>
                              <a:gd name="connsiteX6" fmla="*/ 8824 w 10012"/>
                              <a:gd name="connsiteY6" fmla="*/ 3082 h 10000"/>
                              <a:gd name="connsiteX7" fmla="*/ 8858 w 10012"/>
                              <a:gd name="connsiteY7" fmla="*/ 3082 h 10000"/>
                              <a:gd name="connsiteX8" fmla="*/ 8927 w 10012"/>
                              <a:gd name="connsiteY8" fmla="*/ 3082 h 10000"/>
                              <a:gd name="connsiteX9" fmla="*/ 9066 w 10012"/>
                              <a:gd name="connsiteY9" fmla="*/ 3082 h 10000"/>
                              <a:gd name="connsiteX10" fmla="*/ 9239 w 10012"/>
                              <a:gd name="connsiteY10" fmla="*/ 3066 h 10000"/>
                              <a:gd name="connsiteX11" fmla="*/ 9446 w 10012"/>
                              <a:gd name="connsiteY11" fmla="*/ 3033 h 10000"/>
                              <a:gd name="connsiteX12" fmla="*/ 9654 w 10012"/>
                              <a:gd name="connsiteY12" fmla="*/ 2984 h 10000"/>
                              <a:gd name="connsiteX13" fmla="*/ 9862 w 10012"/>
                              <a:gd name="connsiteY13" fmla="*/ 2926 h 10000"/>
                              <a:gd name="connsiteX14" fmla="*/ 10000 w 10012"/>
                              <a:gd name="connsiteY14" fmla="*/ 2877 h 10000"/>
                              <a:gd name="connsiteX15" fmla="*/ 10000 w 10012"/>
                              <a:gd name="connsiteY15" fmla="*/ 2811 h 10000"/>
                              <a:gd name="connsiteX16" fmla="*/ 9931 w 10012"/>
                              <a:gd name="connsiteY16" fmla="*/ 2795 h 10000"/>
                              <a:gd name="connsiteX17" fmla="*/ 9792 w 10012"/>
                              <a:gd name="connsiteY17" fmla="*/ 2730 h 10000"/>
                              <a:gd name="connsiteX18" fmla="*/ 9550 w 10012"/>
                              <a:gd name="connsiteY18" fmla="*/ 2648 h 10000"/>
                              <a:gd name="connsiteX19" fmla="*/ 9308 w 10012"/>
                              <a:gd name="connsiteY19" fmla="*/ 2549 h 10000"/>
                              <a:gd name="connsiteX20" fmla="*/ 9031 w 10012"/>
                              <a:gd name="connsiteY20" fmla="*/ 2418 h 10000"/>
                              <a:gd name="connsiteX21" fmla="*/ 8720 w 10012"/>
                              <a:gd name="connsiteY21" fmla="*/ 2270 h 10000"/>
                              <a:gd name="connsiteX22" fmla="*/ 8426 w 10012"/>
                              <a:gd name="connsiteY22" fmla="*/ 2107 h 10000"/>
                              <a:gd name="connsiteX23" fmla="*/ 8080 w 10012"/>
                              <a:gd name="connsiteY23" fmla="*/ 1918 h 10000"/>
                              <a:gd name="connsiteX24" fmla="*/ 7768 w 10012"/>
                              <a:gd name="connsiteY24" fmla="*/ 1705 h 10000"/>
                              <a:gd name="connsiteX25" fmla="*/ 7457 w 10012"/>
                              <a:gd name="connsiteY25" fmla="*/ 1475 h 10000"/>
                              <a:gd name="connsiteX26" fmla="*/ 7180 w 10012"/>
                              <a:gd name="connsiteY26" fmla="*/ 1213 h 10000"/>
                              <a:gd name="connsiteX27" fmla="*/ 6938 w 10012"/>
                              <a:gd name="connsiteY27" fmla="*/ 943 h 10000"/>
                              <a:gd name="connsiteX28" fmla="*/ 6730 w 10012"/>
                              <a:gd name="connsiteY28" fmla="*/ 648 h 10000"/>
                              <a:gd name="connsiteX29" fmla="*/ 6557 w 10012"/>
                              <a:gd name="connsiteY29" fmla="*/ 320 h 10000"/>
                              <a:gd name="connsiteX30" fmla="*/ 6453 w 10012"/>
                              <a:gd name="connsiteY30" fmla="*/ 0 h 10000"/>
                              <a:gd name="connsiteX31" fmla="*/ 6453 w 10012"/>
                              <a:gd name="connsiteY31" fmla="*/ 16 h 10000"/>
                              <a:gd name="connsiteX32" fmla="*/ 6453 w 10012"/>
                              <a:gd name="connsiteY32" fmla="*/ 98 h 10000"/>
                              <a:gd name="connsiteX33" fmla="*/ 6419 w 10012"/>
                              <a:gd name="connsiteY33" fmla="*/ 221 h 10000"/>
                              <a:gd name="connsiteX34" fmla="*/ 6349 w 10012"/>
                              <a:gd name="connsiteY34" fmla="*/ 385 h 10000"/>
                              <a:gd name="connsiteX35" fmla="*/ 6280 w 10012"/>
                              <a:gd name="connsiteY35" fmla="*/ 582 h 10000"/>
                              <a:gd name="connsiteX36" fmla="*/ 6211 w 10012"/>
                              <a:gd name="connsiteY36" fmla="*/ 795 h 10000"/>
                              <a:gd name="connsiteX37" fmla="*/ 6107 w 10012"/>
                              <a:gd name="connsiteY37" fmla="*/ 1041 h 10000"/>
                              <a:gd name="connsiteX38" fmla="*/ 5969 w 10012"/>
                              <a:gd name="connsiteY38" fmla="*/ 1279 h 10000"/>
                              <a:gd name="connsiteX39" fmla="*/ 5830 w 10012"/>
                              <a:gd name="connsiteY39" fmla="*/ 1541 h 10000"/>
                              <a:gd name="connsiteX40" fmla="*/ 5623 w 10012"/>
                              <a:gd name="connsiteY40" fmla="*/ 1803 h 10000"/>
                              <a:gd name="connsiteX41" fmla="*/ 5415 w 10012"/>
                              <a:gd name="connsiteY41" fmla="*/ 2057 h 10000"/>
                              <a:gd name="connsiteX42" fmla="*/ 5173 w 10012"/>
                              <a:gd name="connsiteY42" fmla="*/ 2320 h 10000"/>
                              <a:gd name="connsiteX43" fmla="*/ 4896 w 10012"/>
                              <a:gd name="connsiteY43" fmla="*/ 2549 h 10000"/>
                              <a:gd name="connsiteX44" fmla="*/ 4550 w 10012"/>
                              <a:gd name="connsiteY44" fmla="*/ 2762 h 10000"/>
                              <a:gd name="connsiteX45" fmla="*/ 4204 w 10012"/>
                              <a:gd name="connsiteY45" fmla="*/ 2926 h 10000"/>
                              <a:gd name="connsiteX46" fmla="*/ 3824 w 10012"/>
                              <a:gd name="connsiteY46" fmla="*/ 3066 h 10000"/>
                              <a:gd name="connsiteX47" fmla="*/ 5035 w 10012"/>
                              <a:gd name="connsiteY47" fmla="*/ 3197 h 10000"/>
                              <a:gd name="connsiteX48" fmla="*/ 5035 w 10012"/>
                              <a:gd name="connsiteY48" fmla="*/ 3213 h 10000"/>
                              <a:gd name="connsiteX49" fmla="*/ 5069 w 10012"/>
                              <a:gd name="connsiteY49" fmla="*/ 3279 h 10000"/>
                              <a:gd name="connsiteX50" fmla="*/ 5069 w 10012"/>
                              <a:gd name="connsiteY50" fmla="*/ 3361 h 10000"/>
                              <a:gd name="connsiteX51" fmla="*/ 5069 w 10012"/>
                              <a:gd name="connsiteY51" fmla="*/ 3475 h 10000"/>
                              <a:gd name="connsiteX52" fmla="*/ 5069 w 10012"/>
                              <a:gd name="connsiteY52" fmla="*/ 3623 h 10000"/>
                              <a:gd name="connsiteX53" fmla="*/ 5035 w 10012"/>
                              <a:gd name="connsiteY53" fmla="*/ 3787 h 10000"/>
                              <a:gd name="connsiteX54" fmla="*/ 4965 w 10012"/>
                              <a:gd name="connsiteY54" fmla="*/ 3943 h 10000"/>
                              <a:gd name="connsiteX55" fmla="*/ 4862 w 10012"/>
                              <a:gd name="connsiteY55" fmla="*/ 4123 h 10000"/>
                              <a:gd name="connsiteX56" fmla="*/ 4723 w 10012"/>
                              <a:gd name="connsiteY56" fmla="*/ 4320 h 10000"/>
                              <a:gd name="connsiteX57" fmla="*/ 4516 w 10012"/>
                              <a:gd name="connsiteY57" fmla="*/ 4500 h 10000"/>
                              <a:gd name="connsiteX58" fmla="*/ 4204 w 10012"/>
                              <a:gd name="connsiteY58" fmla="*/ 4680 h 10000"/>
                              <a:gd name="connsiteX59" fmla="*/ 3893 w 10012"/>
                              <a:gd name="connsiteY59" fmla="*/ 4852 h 10000"/>
                              <a:gd name="connsiteX60" fmla="*/ 3443 w 10012"/>
                              <a:gd name="connsiteY60" fmla="*/ 5016 h 10000"/>
                              <a:gd name="connsiteX61" fmla="*/ 2958 w 10012"/>
                              <a:gd name="connsiteY61" fmla="*/ 5148 h 10000"/>
                              <a:gd name="connsiteX62" fmla="*/ 2336 w 10012"/>
                              <a:gd name="connsiteY62" fmla="*/ 5262 h 10000"/>
                              <a:gd name="connsiteX63" fmla="*/ 1661 w 10012"/>
                              <a:gd name="connsiteY63" fmla="*/ 5344 h 10000"/>
                              <a:gd name="connsiteX64" fmla="*/ 1661 w 10012"/>
                              <a:gd name="connsiteY64" fmla="*/ 5361 h 10000"/>
                              <a:gd name="connsiteX65" fmla="*/ 1696 w 10012"/>
                              <a:gd name="connsiteY65" fmla="*/ 5393 h 10000"/>
                              <a:gd name="connsiteX66" fmla="*/ 1799 w 10012"/>
                              <a:gd name="connsiteY66" fmla="*/ 5434 h 10000"/>
                              <a:gd name="connsiteX67" fmla="*/ 1851 w 10012"/>
                              <a:gd name="connsiteY67" fmla="*/ 5484 h 10000"/>
                              <a:gd name="connsiteX68" fmla="*/ 1955 w 10012"/>
                              <a:gd name="connsiteY68" fmla="*/ 5541 h 10000"/>
                              <a:gd name="connsiteX69" fmla="*/ 2128 w 10012"/>
                              <a:gd name="connsiteY69" fmla="*/ 5607 h 10000"/>
                              <a:gd name="connsiteX70" fmla="*/ 2266 w 10012"/>
                              <a:gd name="connsiteY70" fmla="*/ 5689 h 10000"/>
                              <a:gd name="connsiteX71" fmla="*/ 2474 w 10012"/>
                              <a:gd name="connsiteY71" fmla="*/ 5770 h 10000"/>
                              <a:gd name="connsiteX72" fmla="*/ 2682 w 10012"/>
                              <a:gd name="connsiteY72" fmla="*/ 5852 h 10000"/>
                              <a:gd name="connsiteX73" fmla="*/ 2889 w 10012"/>
                              <a:gd name="connsiteY73" fmla="*/ 5926 h 10000"/>
                              <a:gd name="connsiteX74" fmla="*/ 3166 w 10012"/>
                              <a:gd name="connsiteY74" fmla="*/ 6000 h 10000"/>
                              <a:gd name="connsiteX75" fmla="*/ 3443 w 10012"/>
                              <a:gd name="connsiteY75" fmla="*/ 6082 h 10000"/>
                              <a:gd name="connsiteX76" fmla="*/ 3754 w 10012"/>
                              <a:gd name="connsiteY76" fmla="*/ 6148 h 10000"/>
                              <a:gd name="connsiteX77" fmla="*/ 4066 w 10012"/>
                              <a:gd name="connsiteY77" fmla="*/ 6213 h 10000"/>
                              <a:gd name="connsiteX78" fmla="*/ 4412 w 10012"/>
                              <a:gd name="connsiteY78" fmla="*/ 6262 h 10000"/>
                              <a:gd name="connsiteX79" fmla="*/ 4758 w 10012"/>
                              <a:gd name="connsiteY79" fmla="*/ 6295 h 10000"/>
                              <a:gd name="connsiteX80" fmla="*/ 4758 w 10012"/>
                              <a:gd name="connsiteY80" fmla="*/ 6311 h 10000"/>
                              <a:gd name="connsiteX81" fmla="*/ 4758 w 10012"/>
                              <a:gd name="connsiteY81" fmla="*/ 6361 h 10000"/>
                              <a:gd name="connsiteX82" fmla="*/ 4689 w 10012"/>
                              <a:gd name="connsiteY82" fmla="*/ 6426 h 10000"/>
                              <a:gd name="connsiteX83" fmla="*/ 4619 w 10012"/>
                              <a:gd name="connsiteY83" fmla="*/ 6525 h 10000"/>
                              <a:gd name="connsiteX84" fmla="*/ 4516 w 10012"/>
                              <a:gd name="connsiteY84" fmla="*/ 6656 h 10000"/>
                              <a:gd name="connsiteX85" fmla="*/ 4377 w 10012"/>
                              <a:gd name="connsiteY85" fmla="*/ 6779 h 10000"/>
                              <a:gd name="connsiteX86" fmla="*/ 4170 w 10012"/>
                              <a:gd name="connsiteY86" fmla="*/ 6926 h 10000"/>
                              <a:gd name="connsiteX87" fmla="*/ 3962 w 10012"/>
                              <a:gd name="connsiteY87" fmla="*/ 7074 h 10000"/>
                              <a:gd name="connsiteX88" fmla="*/ 3685 w 10012"/>
                              <a:gd name="connsiteY88" fmla="*/ 7221 h 10000"/>
                              <a:gd name="connsiteX89" fmla="*/ 3339 w 10012"/>
                              <a:gd name="connsiteY89" fmla="*/ 7385 h 10000"/>
                              <a:gd name="connsiteX90" fmla="*/ 2958 w 10012"/>
                              <a:gd name="connsiteY90" fmla="*/ 7533 h 10000"/>
                              <a:gd name="connsiteX91" fmla="*/ 2509 w 10012"/>
                              <a:gd name="connsiteY91" fmla="*/ 7672 h 10000"/>
                              <a:gd name="connsiteX92" fmla="*/ 1990 w 10012"/>
                              <a:gd name="connsiteY92" fmla="*/ 7803 h 10000"/>
                              <a:gd name="connsiteX93" fmla="*/ 1419 w 10012"/>
                              <a:gd name="connsiteY93" fmla="*/ 7902 h 10000"/>
                              <a:gd name="connsiteX94" fmla="*/ 761 w 10012"/>
                              <a:gd name="connsiteY94" fmla="*/ 8000 h 10000"/>
                              <a:gd name="connsiteX95" fmla="*/ 0 w 10012"/>
                              <a:gd name="connsiteY95" fmla="*/ 8066 h 10000"/>
                              <a:gd name="connsiteX96" fmla="*/ 35 w 10012"/>
                              <a:gd name="connsiteY96" fmla="*/ 8082 h 10000"/>
                              <a:gd name="connsiteX97" fmla="*/ 69 w 10012"/>
                              <a:gd name="connsiteY97" fmla="*/ 8098 h 10000"/>
                              <a:gd name="connsiteX98" fmla="*/ 138 w 10012"/>
                              <a:gd name="connsiteY98" fmla="*/ 8148 h 10000"/>
                              <a:gd name="connsiteX99" fmla="*/ 277 w 10012"/>
                              <a:gd name="connsiteY99" fmla="*/ 8213 h 10000"/>
                              <a:gd name="connsiteX100" fmla="*/ 415 w 10012"/>
                              <a:gd name="connsiteY100" fmla="*/ 8279 h 10000"/>
                              <a:gd name="connsiteX101" fmla="*/ 588 w 10012"/>
                              <a:gd name="connsiteY101" fmla="*/ 8344 h 10000"/>
                              <a:gd name="connsiteX102" fmla="*/ 761 w 10012"/>
                              <a:gd name="connsiteY102" fmla="*/ 8410 h 10000"/>
                              <a:gd name="connsiteX103" fmla="*/ 1003 w 10012"/>
                              <a:gd name="connsiteY103" fmla="*/ 8492 h 10000"/>
                              <a:gd name="connsiteX104" fmla="*/ 1246 w 10012"/>
                              <a:gd name="connsiteY104" fmla="*/ 8549 h 10000"/>
                              <a:gd name="connsiteX105" fmla="*/ 1488 w 10012"/>
                              <a:gd name="connsiteY105" fmla="*/ 8615 h 10000"/>
                              <a:gd name="connsiteX106" fmla="*/ 1799 w 10012"/>
                              <a:gd name="connsiteY106" fmla="*/ 8664 h 10000"/>
                              <a:gd name="connsiteX107" fmla="*/ 2059 w 10012"/>
                              <a:gd name="connsiteY107" fmla="*/ 8697 h 10000"/>
                              <a:gd name="connsiteX108" fmla="*/ 2405 w 10012"/>
                              <a:gd name="connsiteY108" fmla="*/ 8730 h 10000"/>
                              <a:gd name="connsiteX109" fmla="*/ 2716 w 10012"/>
                              <a:gd name="connsiteY109" fmla="*/ 8730 h 10000"/>
                              <a:gd name="connsiteX110" fmla="*/ 3097 w 10012"/>
                              <a:gd name="connsiteY110" fmla="*/ 8713 h 10000"/>
                              <a:gd name="connsiteX111" fmla="*/ 3443 w 10012"/>
                              <a:gd name="connsiteY111" fmla="*/ 8664 h 10000"/>
                              <a:gd name="connsiteX112" fmla="*/ 3824 w 10012"/>
                              <a:gd name="connsiteY112" fmla="*/ 8615 h 10000"/>
                              <a:gd name="connsiteX113" fmla="*/ 4204 w 10012"/>
                              <a:gd name="connsiteY113" fmla="*/ 8598 h 10000"/>
                              <a:gd name="connsiteX114" fmla="*/ 4585 w 10012"/>
                              <a:gd name="connsiteY114" fmla="*/ 8598 h 10000"/>
                              <a:gd name="connsiteX115" fmla="*/ 4931 w 10012"/>
                              <a:gd name="connsiteY115" fmla="*/ 8598 h 10000"/>
                              <a:gd name="connsiteX116" fmla="*/ 5277 w 10012"/>
                              <a:gd name="connsiteY116" fmla="*/ 8631 h 10000"/>
                              <a:gd name="connsiteX117" fmla="*/ 5623 w 10012"/>
                              <a:gd name="connsiteY117" fmla="*/ 8680 h 10000"/>
                              <a:gd name="connsiteX118" fmla="*/ 5969 w 10012"/>
                              <a:gd name="connsiteY118" fmla="*/ 8746 h 10000"/>
                              <a:gd name="connsiteX119" fmla="*/ 6280 w 10012"/>
                              <a:gd name="connsiteY119" fmla="*/ 8811 h 10000"/>
                              <a:gd name="connsiteX120" fmla="*/ 6592 w 10012"/>
                              <a:gd name="connsiteY120" fmla="*/ 8893 h 10000"/>
                              <a:gd name="connsiteX121" fmla="*/ 6903 w 10012"/>
                              <a:gd name="connsiteY121" fmla="*/ 8992 h 10000"/>
                              <a:gd name="connsiteX122" fmla="*/ 7180 w 10012"/>
                              <a:gd name="connsiteY122" fmla="*/ 9090 h 10000"/>
                              <a:gd name="connsiteX123" fmla="*/ 7457 w 10012"/>
                              <a:gd name="connsiteY123" fmla="*/ 9189 h 10000"/>
                              <a:gd name="connsiteX124" fmla="*/ 7734 w 10012"/>
                              <a:gd name="connsiteY124" fmla="*/ 9287 h 10000"/>
                              <a:gd name="connsiteX125" fmla="*/ 7976 w 10012"/>
                              <a:gd name="connsiteY125" fmla="*/ 9385 h 10000"/>
                              <a:gd name="connsiteX126" fmla="*/ 8253 w 10012"/>
                              <a:gd name="connsiteY126" fmla="*/ 9475 h 10000"/>
                              <a:gd name="connsiteX127" fmla="*/ 8460 w 10012"/>
                              <a:gd name="connsiteY127" fmla="*/ 9574 h 10000"/>
                              <a:gd name="connsiteX128" fmla="*/ 8633 w 10012"/>
                              <a:gd name="connsiteY128" fmla="*/ 9639 h 10000"/>
                              <a:gd name="connsiteX129" fmla="*/ 8789 w 10012"/>
                              <a:gd name="connsiteY129" fmla="*/ 9705 h 10000"/>
                              <a:gd name="connsiteX130" fmla="*/ 8997 w 10012"/>
                              <a:gd name="connsiteY130" fmla="*/ 9770 h 10000"/>
                              <a:gd name="connsiteX131" fmla="*/ 9170 w 10012"/>
                              <a:gd name="connsiteY131" fmla="*/ 9820 h 10000"/>
                              <a:gd name="connsiteX132" fmla="*/ 9343 w 10012"/>
                              <a:gd name="connsiteY132" fmla="*/ 9869 h 10000"/>
                              <a:gd name="connsiteX133" fmla="*/ 9481 w 10012"/>
                              <a:gd name="connsiteY133" fmla="*/ 9902 h 10000"/>
                              <a:gd name="connsiteX134" fmla="*/ 9654 w 10012"/>
                              <a:gd name="connsiteY134" fmla="*/ 9934 h 10000"/>
                              <a:gd name="connsiteX135" fmla="*/ 9827 w 10012"/>
                              <a:gd name="connsiteY135" fmla="*/ 9967 h 10000"/>
                              <a:gd name="connsiteX136" fmla="*/ 10000 w 10012"/>
                              <a:gd name="connsiteY136" fmla="*/ 9984 h 10000"/>
                              <a:gd name="connsiteX137" fmla="*/ 10000 w 10012"/>
                              <a:gd name="connsiteY137" fmla="*/ 10000 h 10000"/>
                              <a:gd name="connsiteX138" fmla="*/ 10000 w 10012"/>
                              <a:gd name="connsiteY138" fmla="*/ 8861 h 10000"/>
                              <a:gd name="connsiteX139" fmla="*/ 10000 w 10012"/>
                              <a:gd name="connsiteY139" fmla="*/ 4320 h 10000"/>
                              <a:gd name="connsiteX140" fmla="*/ 9827 w 10012"/>
                              <a:gd name="connsiteY140" fmla="*/ 4270 h 1000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4320 h 10000"/>
                              <a:gd name="connsiteX139" fmla="*/ 9827 w 10000"/>
                              <a:gd name="connsiteY139" fmla="*/ 4270 h 100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</a:cxnLst>
                            <a:rect l="l" t="t" r="r" b="b"/>
                            <a:pathLst>
                              <a:path w="10000" h="10000">
                                <a:moveTo>
                                  <a:pt x="9827" y="4270"/>
                                </a:moveTo>
                                <a:lnTo>
                                  <a:pt x="9550" y="4123"/>
                                </a:lnTo>
                                <a:lnTo>
                                  <a:pt x="9273" y="3943"/>
                                </a:lnTo>
                                <a:lnTo>
                                  <a:pt x="9031" y="3770"/>
                                </a:lnTo>
                                <a:lnTo>
                                  <a:pt x="8893" y="3574"/>
                                </a:lnTo>
                                <a:cubicBezTo>
                                  <a:pt x="8858" y="3497"/>
                                  <a:pt x="8824" y="3421"/>
                                  <a:pt x="8789" y="3344"/>
                                </a:cubicBezTo>
                                <a:cubicBezTo>
                                  <a:pt x="8801" y="3257"/>
                                  <a:pt x="8812" y="3169"/>
                                  <a:pt x="8824" y="3082"/>
                                </a:cubicBezTo>
                                <a:lnTo>
                                  <a:pt x="8858" y="3082"/>
                                </a:lnTo>
                                <a:lnTo>
                                  <a:pt x="8927" y="3082"/>
                                </a:lnTo>
                                <a:lnTo>
                                  <a:pt x="9066" y="3082"/>
                                </a:lnTo>
                                <a:lnTo>
                                  <a:pt x="9239" y="3066"/>
                                </a:lnTo>
                                <a:lnTo>
                                  <a:pt x="9446" y="3033"/>
                                </a:lnTo>
                                <a:lnTo>
                                  <a:pt x="9654" y="2984"/>
                                </a:lnTo>
                                <a:lnTo>
                                  <a:pt x="9862" y="2926"/>
                                </a:lnTo>
                                <a:lnTo>
                                  <a:pt x="10000" y="2877"/>
                                </a:lnTo>
                                <a:lnTo>
                                  <a:pt x="10000" y="2811"/>
                                </a:lnTo>
                                <a:cubicBezTo>
                                  <a:pt x="9977" y="2806"/>
                                  <a:pt x="9954" y="2800"/>
                                  <a:pt x="9931" y="2795"/>
                                </a:cubicBezTo>
                                <a:cubicBezTo>
                                  <a:pt x="9885" y="2773"/>
                                  <a:pt x="9838" y="2752"/>
                                  <a:pt x="9792" y="2730"/>
                                </a:cubicBezTo>
                                <a:lnTo>
                                  <a:pt x="9550" y="2648"/>
                                </a:lnTo>
                                <a:lnTo>
                                  <a:pt x="9308" y="2549"/>
                                </a:lnTo>
                                <a:lnTo>
                                  <a:pt x="9031" y="2418"/>
                                </a:lnTo>
                                <a:lnTo>
                                  <a:pt x="8720" y="2270"/>
                                </a:lnTo>
                                <a:lnTo>
                                  <a:pt x="8426" y="2107"/>
                                </a:lnTo>
                                <a:lnTo>
                                  <a:pt x="8080" y="1918"/>
                                </a:lnTo>
                                <a:lnTo>
                                  <a:pt x="7768" y="1705"/>
                                </a:lnTo>
                                <a:lnTo>
                                  <a:pt x="7457" y="1475"/>
                                </a:lnTo>
                                <a:lnTo>
                                  <a:pt x="7180" y="1213"/>
                                </a:lnTo>
                                <a:lnTo>
                                  <a:pt x="6938" y="943"/>
                                </a:lnTo>
                                <a:lnTo>
                                  <a:pt x="6730" y="648"/>
                                </a:lnTo>
                                <a:cubicBezTo>
                                  <a:pt x="6672" y="539"/>
                                  <a:pt x="6615" y="429"/>
                                  <a:pt x="6557" y="320"/>
                                </a:cubicBezTo>
                                <a:cubicBezTo>
                                  <a:pt x="6522" y="213"/>
                                  <a:pt x="6488" y="107"/>
                                  <a:pt x="6453" y="0"/>
                                </a:cubicBezTo>
                                <a:lnTo>
                                  <a:pt x="6453" y="16"/>
                                </a:lnTo>
                                <a:lnTo>
                                  <a:pt x="6453" y="98"/>
                                </a:lnTo>
                                <a:cubicBezTo>
                                  <a:pt x="6442" y="139"/>
                                  <a:pt x="6430" y="180"/>
                                  <a:pt x="6419" y="221"/>
                                </a:cubicBezTo>
                                <a:cubicBezTo>
                                  <a:pt x="6396" y="276"/>
                                  <a:pt x="6372" y="330"/>
                                  <a:pt x="6349" y="385"/>
                                </a:cubicBezTo>
                                <a:cubicBezTo>
                                  <a:pt x="6326" y="451"/>
                                  <a:pt x="6303" y="516"/>
                                  <a:pt x="6280" y="582"/>
                                </a:cubicBezTo>
                                <a:lnTo>
                                  <a:pt x="6211" y="795"/>
                                </a:lnTo>
                                <a:cubicBezTo>
                                  <a:pt x="6176" y="877"/>
                                  <a:pt x="6142" y="959"/>
                                  <a:pt x="6107" y="1041"/>
                                </a:cubicBezTo>
                                <a:lnTo>
                                  <a:pt x="5969" y="1279"/>
                                </a:lnTo>
                                <a:lnTo>
                                  <a:pt x="5830" y="1541"/>
                                </a:lnTo>
                                <a:lnTo>
                                  <a:pt x="5623" y="1803"/>
                                </a:lnTo>
                                <a:cubicBezTo>
                                  <a:pt x="5554" y="1888"/>
                                  <a:pt x="5484" y="1972"/>
                                  <a:pt x="5415" y="2057"/>
                                </a:cubicBezTo>
                                <a:lnTo>
                                  <a:pt x="5173" y="2320"/>
                                </a:lnTo>
                                <a:lnTo>
                                  <a:pt x="4896" y="2549"/>
                                </a:lnTo>
                                <a:lnTo>
                                  <a:pt x="4550" y="2762"/>
                                </a:lnTo>
                                <a:lnTo>
                                  <a:pt x="4204" y="2926"/>
                                </a:lnTo>
                                <a:lnTo>
                                  <a:pt x="3824" y="3066"/>
                                </a:lnTo>
                                <a:lnTo>
                                  <a:pt x="5035" y="3197"/>
                                </a:lnTo>
                                <a:lnTo>
                                  <a:pt x="5035" y="3213"/>
                                </a:lnTo>
                                <a:cubicBezTo>
                                  <a:pt x="5046" y="3235"/>
                                  <a:pt x="5058" y="3257"/>
                                  <a:pt x="5069" y="3279"/>
                                </a:cubicBezTo>
                                <a:lnTo>
                                  <a:pt x="5069" y="3361"/>
                                </a:lnTo>
                                <a:lnTo>
                                  <a:pt x="5069" y="3475"/>
                                </a:lnTo>
                                <a:lnTo>
                                  <a:pt x="5069" y="3623"/>
                                </a:lnTo>
                                <a:cubicBezTo>
                                  <a:pt x="5058" y="3678"/>
                                  <a:pt x="5046" y="3732"/>
                                  <a:pt x="5035" y="3787"/>
                                </a:cubicBezTo>
                                <a:cubicBezTo>
                                  <a:pt x="5012" y="3839"/>
                                  <a:pt x="4988" y="3891"/>
                                  <a:pt x="4965" y="3943"/>
                                </a:cubicBezTo>
                                <a:cubicBezTo>
                                  <a:pt x="4931" y="4003"/>
                                  <a:pt x="4896" y="4063"/>
                                  <a:pt x="4862" y="4123"/>
                                </a:cubicBezTo>
                                <a:cubicBezTo>
                                  <a:pt x="4816" y="4189"/>
                                  <a:pt x="4769" y="4254"/>
                                  <a:pt x="4723" y="4320"/>
                                </a:cubicBezTo>
                                <a:lnTo>
                                  <a:pt x="4516" y="4500"/>
                                </a:lnTo>
                                <a:lnTo>
                                  <a:pt x="4204" y="4680"/>
                                </a:lnTo>
                                <a:lnTo>
                                  <a:pt x="3893" y="4852"/>
                                </a:lnTo>
                                <a:lnTo>
                                  <a:pt x="3443" y="5016"/>
                                </a:lnTo>
                                <a:lnTo>
                                  <a:pt x="2958" y="5148"/>
                                </a:lnTo>
                                <a:lnTo>
                                  <a:pt x="2336" y="5262"/>
                                </a:lnTo>
                                <a:lnTo>
                                  <a:pt x="1661" y="5344"/>
                                </a:lnTo>
                                <a:lnTo>
                                  <a:pt x="1661" y="5361"/>
                                </a:lnTo>
                                <a:lnTo>
                                  <a:pt x="1696" y="5393"/>
                                </a:lnTo>
                                <a:cubicBezTo>
                                  <a:pt x="1730" y="5407"/>
                                  <a:pt x="1765" y="5420"/>
                                  <a:pt x="1799" y="5434"/>
                                </a:cubicBezTo>
                                <a:cubicBezTo>
                                  <a:pt x="1816" y="5451"/>
                                  <a:pt x="1834" y="5467"/>
                                  <a:pt x="1851" y="5484"/>
                                </a:cubicBezTo>
                                <a:lnTo>
                                  <a:pt x="1955" y="5541"/>
                                </a:lnTo>
                                <a:lnTo>
                                  <a:pt x="2128" y="5607"/>
                                </a:lnTo>
                                <a:lnTo>
                                  <a:pt x="2266" y="5689"/>
                                </a:lnTo>
                                <a:lnTo>
                                  <a:pt x="2474" y="5770"/>
                                </a:lnTo>
                                <a:lnTo>
                                  <a:pt x="2682" y="5852"/>
                                </a:lnTo>
                                <a:lnTo>
                                  <a:pt x="2889" y="5926"/>
                                </a:lnTo>
                                <a:lnTo>
                                  <a:pt x="3166" y="6000"/>
                                </a:lnTo>
                                <a:lnTo>
                                  <a:pt x="3443" y="6082"/>
                                </a:lnTo>
                                <a:lnTo>
                                  <a:pt x="3754" y="6148"/>
                                </a:lnTo>
                                <a:lnTo>
                                  <a:pt x="4066" y="6213"/>
                                </a:lnTo>
                                <a:lnTo>
                                  <a:pt x="4412" y="6262"/>
                                </a:lnTo>
                                <a:lnTo>
                                  <a:pt x="4758" y="6295"/>
                                </a:lnTo>
                                <a:lnTo>
                                  <a:pt x="4758" y="6311"/>
                                </a:lnTo>
                                <a:lnTo>
                                  <a:pt x="4758" y="6361"/>
                                </a:lnTo>
                                <a:cubicBezTo>
                                  <a:pt x="4735" y="6383"/>
                                  <a:pt x="4712" y="6404"/>
                                  <a:pt x="4689" y="6426"/>
                                </a:cubicBezTo>
                                <a:cubicBezTo>
                                  <a:pt x="4666" y="6459"/>
                                  <a:pt x="4642" y="6492"/>
                                  <a:pt x="4619" y="6525"/>
                                </a:cubicBezTo>
                                <a:cubicBezTo>
                                  <a:pt x="4585" y="6569"/>
                                  <a:pt x="4550" y="6612"/>
                                  <a:pt x="4516" y="6656"/>
                                </a:cubicBezTo>
                                <a:lnTo>
                                  <a:pt x="4377" y="6779"/>
                                </a:lnTo>
                                <a:lnTo>
                                  <a:pt x="4170" y="6926"/>
                                </a:lnTo>
                                <a:lnTo>
                                  <a:pt x="3962" y="7074"/>
                                </a:lnTo>
                                <a:lnTo>
                                  <a:pt x="3685" y="7221"/>
                                </a:lnTo>
                                <a:lnTo>
                                  <a:pt x="3339" y="7385"/>
                                </a:lnTo>
                                <a:lnTo>
                                  <a:pt x="2958" y="7533"/>
                                </a:lnTo>
                                <a:lnTo>
                                  <a:pt x="2509" y="7672"/>
                                </a:lnTo>
                                <a:lnTo>
                                  <a:pt x="1990" y="7803"/>
                                </a:lnTo>
                                <a:lnTo>
                                  <a:pt x="1419" y="7902"/>
                                </a:lnTo>
                                <a:lnTo>
                                  <a:pt x="761" y="8000"/>
                                </a:lnTo>
                                <a:lnTo>
                                  <a:pt x="0" y="8066"/>
                                </a:lnTo>
                                <a:cubicBezTo>
                                  <a:pt x="12" y="8071"/>
                                  <a:pt x="23" y="8077"/>
                                  <a:pt x="35" y="8082"/>
                                </a:cubicBezTo>
                                <a:cubicBezTo>
                                  <a:pt x="46" y="8087"/>
                                  <a:pt x="58" y="8093"/>
                                  <a:pt x="69" y="8098"/>
                                </a:cubicBezTo>
                                <a:cubicBezTo>
                                  <a:pt x="92" y="8115"/>
                                  <a:pt x="115" y="8131"/>
                                  <a:pt x="138" y="8148"/>
                                </a:cubicBezTo>
                                <a:cubicBezTo>
                                  <a:pt x="184" y="8170"/>
                                  <a:pt x="231" y="8191"/>
                                  <a:pt x="277" y="8213"/>
                                </a:cubicBezTo>
                                <a:lnTo>
                                  <a:pt x="415" y="8279"/>
                                </a:lnTo>
                                <a:lnTo>
                                  <a:pt x="588" y="8344"/>
                                </a:lnTo>
                                <a:lnTo>
                                  <a:pt x="761" y="8410"/>
                                </a:lnTo>
                                <a:lnTo>
                                  <a:pt x="1003" y="8492"/>
                                </a:lnTo>
                                <a:lnTo>
                                  <a:pt x="1246" y="8549"/>
                                </a:lnTo>
                                <a:lnTo>
                                  <a:pt x="1488" y="8615"/>
                                </a:lnTo>
                                <a:lnTo>
                                  <a:pt x="1799" y="8664"/>
                                </a:lnTo>
                                <a:lnTo>
                                  <a:pt x="2059" y="8697"/>
                                </a:lnTo>
                                <a:lnTo>
                                  <a:pt x="2405" y="8730"/>
                                </a:lnTo>
                                <a:lnTo>
                                  <a:pt x="2716" y="8730"/>
                                </a:lnTo>
                                <a:lnTo>
                                  <a:pt x="3097" y="8713"/>
                                </a:lnTo>
                                <a:lnTo>
                                  <a:pt x="3443" y="8664"/>
                                </a:lnTo>
                                <a:lnTo>
                                  <a:pt x="3824" y="8615"/>
                                </a:lnTo>
                                <a:lnTo>
                                  <a:pt x="4204" y="8598"/>
                                </a:lnTo>
                                <a:lnTo>
                                  <a:pt x="4585" y="8598"/>
                                </a:lnTo>
                                <a:lnTo>
                                  <a:pt x="4931" y="8598"/>
                                </a:lnTo>
                                <a:lnTo>
                                  <a:pt x="5277" y="8631"/>
                                </a:lnTo>
                                <a:lnTo>
                                  <a:pt x="5623" y="8680"/>
                                </a:lnTo>
                                <a:lnTo>
                                  <a:pt x="5969" y="8746"/>
                                </a:lnTo>
                                <a:lnTo>
                                  <a:pt x="6280" y="8811"/>
                                </a:lnTo>
                                <a:lnTo>
                                  <a:pt x="6592" y="8893"/>
                                </a:lnTo>
                                <a:lnTo>
                                  <a:pt x="6903" y="8992"/>
                                </a:lnTo>
                                <a:lnTo>
                                  <a:pt x="7180" y="9090"/>
                                </a:lnTo>
                                <a:lnTo>
                                  <a:pt x="7457" y="9189"/>
                                </a:lnTo>
                                <a:lnTo>
                                  <a:pt x="7734" y="9287"/>
                                </a:lnTo>
                                <a:lnTo>
                                  <a:pt x="7976" y="9385"/>
                                </a:lnTo>
                                <a:lnTo>
                                  <a:pt x="8253" y="9475"/>
                                </a:lnTo>
                                <a:lnTo>
                                  <a:pt x="8460" y="9574"/>
                                </a:lnTo>
                                <a:lnTo>
                                  <a:pt x="8633" y="9639"/>
                                </a:lnTo>
                                <a:lnTo>
                                  <a:pt x="8789" y="9705"/>
                                </a:lnTo>
                                <a:lnTo>
                                  <a:pt x="8997" y="9770"/>
                                </a:lnTo>
                                <a:lnTo>
                                  <a:pt x="9170" y="9820"/>
                                </a:lnTo>
                                <a:lnTo>
                                  <a:pt x="9343" y="9869"/>
                                </a:lnTo>
                                <a:lnTo>
                                  <a:pt x="9481" y="9902"/>
                                </a:lnTo>
                                <a:lnTo>
                                  <a:pt x="9654" y="9934"/>
                                </a:lnTo>
                                <a:lnTo>
                                  <a:pt x="9827" y="9967"/>
                                </a:lnTo>
                                <a:lnTo>
                                  <a:pt x="10000" y="9984"/>
                                </a:lnTo>
                                <a:lnTo>
                                  <a:pt x="10000" y="10000"/>
                                </a:lnTo>
                                <a:lnTo>
                                  <a:pt x="10000" y="4320"/>
                                </a:lnTo>
                                <a:lnTo>
                                  <a:pt x="9827" y="42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55" name="Rectangle 3255"/>
                        <wps:cNvSpPr>
                          <a:spLocks noChangeArrowheads="1"/>
                        </wps:cNvSpPr>
                        <wps:spPr bwMode="auto">
                          <a:xfrm>
                            <a:off x="1828800" y="2066925"/>
                            <a:ext cx="3175" cy="1587"/>
                          </a:xfrm>
                          <a:prstGeom prst="rect">
                            <a:avLst/>
                          </a:pr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56" name="Freeform 421"/>
                        <wps:cNvSpPr>
                          <a:spLocks/>
                        </wps:cNvSpPr>
                        <wps:spPr bwMode="auto">
                          <a:xfrm>
                            <a:off x="1483520" y="1485900"/>
                            <a:ext cx="347711" cy="579223"/>
                          </a:xfrm>
                          <a:custGeom>
                            <a:avLst/>
                            <a:gdLst>
                              <a:gd name="T0" fmla="*/ 191 w 219"/>
                              <a:gd name="T1" fmla="*/ 349 h 365"/>
                              <a:gd name="T2" fmla="*/ 177 w 219"/>
                              <a:gd name="T3" fmla="*/ 339 h 365"/>
                              <a:gd name="T4" fmla="*/ 161 w 219"/>
                              <a:gd name="T5" fmla="*/ 325 h 365"/>
                              <a:gd name="T6" fmla="*/ 149 w 219"/>
                              <a:gd name="T7" fmla="*/ 309 h 365"/>
                              <a:gd name="T8" fmla="*/ 136 w 219"/>
                              <a:gd name="T9" fmla="*/ 291 h 365"/>
                              <a:gd name="T10" fmla="*/ 122 w 219"/>
                              <a:gd name="T11" fmla="*/ 275 h 365"/>
                              <a:gd name="T12" fmla="*/ 110 w 219"/>
                              <a:gd name="T13" fmla="*/ 258 h 365"/>
                              <a:gd name="T14" fmla="*/ 100 w 219"/>
                              <a:gd name="T15" fmla="*/ 240 h 365"/>
                              <a:gd name="T16" fmla="*/ 90 w 219"/>
                              <a:gd name="T17" fmla="*/ 222 h 365"/>
                              <a:gd name="T18" fmla="*/ 82 w 219"/>
                              <a:gd name="T19" fmla="*/ 208 h 365"/>
                              <a:gd name="T20" fmla="*/ 76 w 219"/>
                              <a:gd name="T21" fmla="*/ 194 h 365"/>
                              <a:gd name="T22" fmla="*/ 70 w 219"/>
                              <a:gd name="T23" fmla="*/ 182 h 365"/>
                              <a:gd name="T24" fmla="*/ 66 w 219"/>
                              <a:gd name="T25" fmla="*/ 174 h 365"/>
                              <a:gd name="T26" fmla="*/ 66 w 219"/>
                              <a:gd name="T27" fmla="*/ 168 h 365"/>
                              <a:gd name="T28" fmla="*/ 66 w 219"/>
                              <a:gd name="T29" fmla="*/ 166 h 365"/>
                              <a:gd name="T30" fmla="*/ 72 w 219"/>
                              <a:gd name="T31" fmla="*/ 164 h 365"/>
                              <a:gd name="T32" fmla="*/ 82 w 219"/>
                              <a:gd name="T33" fmla="*/ 162 h 365"/>
                              <a:gd name="T34" fmla="*/ 94 w 219"/>
                              <a:gd name="T35" fmla="*/ 160 h 365"/>
                              <a:gd name="T36" fmla="*/ 106 w 219"/>
                              <a:gd name="T37" fmla="*/ 158 h 365"/>
                              <a:gd name="T38" fmla="*/ 118 w 219"/>
                              <a:gd name="T39" fmla="*/ 154 h 365"/>
                              <a:gd name="T40" fmla="*/ 126 w 219"/>
                              <a:gd name="T41" fmla="*/ 150 h 365"/>
                              <a:gd name="T42" fmla="*/ 128 w 219"/>
                              <a:gd name="T43" fmla="*/ 147 h 365"/>
                              <a:gd name="T44" fmla="*/ 124 w 219"/>
                              <a:gd name="T45" fmla="*/ 143 h 365"/>
                              <a:gd name="T46" fmla="*/ 114 w 219"/>
                              <a:gd name="T47" fmla="*/ 135 h 365"/>
                              <a:gd name="T48" fmla="*/ 102 w 219"/>
                              <a:gd name="T49" fmla="*/ 117 h 365"/>
                              <a:gd name="T50" fmla="*/ 88 w 219"/>
                              <a:gd name="T51" fmla="*/ 95 h 365"/>
                              <a:gd name="T52" fmla="*/ 76 w 219"/>
                              <a:gd name="T53" fmla="*/ 69 h 365"/>
                              <a:gd name="T54" fmla="*/ 64 w 219"/>
                              <a:gd name="T55" fmla="*/ 43 h 365"/>
                              <a:gd name="T56" fmla="*/ 54 w 219"/>
                              <a:gd name="T57" fmla="*/ 22 h 365"/>
                              <a:gd name="T58" fmla="*/ 48 w 219"/>
                              <a:gd name="T59" fmla="*/ 6 h 365"/>
                              <a:gd name="T60" fmla="*/ 46 w 219"/>
                              <a:gd name="T61" fmla="*/ 0 h 365"/>
                              <a:gd name="T62" fmla="*/ 44 w 219"/>
                              <a:gd name="T63" fmla="*/ 24 h 365"/>
                              <a:gd name="T64" fmla="*/ 48 w 219"/>
                              <a:gd name="T65" fmla="*/ 49 h 365"/>
                              <a:gd name="T66" fmla="*/ 52 w 219"/>
                              <a:gd name="T67" fmla="*/ 71 h 365"/>
                              <a:gd name="T68" fmla="*/ 60 w 219"/>
                              <a:gd name="T69" fmla="*/ 91 h 365"/>
                              <a:gd name="T70" fmla="*/ 66 w 219"/>
                              <a:gd name="T71" fmla="*/ 109 h 365"/>
                              <a:gd name="T72" fmla="*/ 74 w 219"/>
                              <a:gd name="T73" fmla="*/ 125 h 365"/>
                              <a:gd name="T74" fmla="*/ 78 w 219"/>
                              <a:gd name="T75" fmla="*/ 133 h 365"/>
                              <a:gd name="T76" fmla="*/ 80 w 219"/>
                              <a:gd name="T77" fmla="*/ 135 h 365"/>
                              <a:gd name="T78" fmla="*/ 0 w 219"/>
                              <a:gd name="T79" fmla="*/ 168 h 365"/>
                              <a:gd name="T80" fmla="*/ 2 w 219"/>
                              <a:gd name="T81" fmla="*/ 194 h 365"/>
                              <a:gd name="T82" fmla="*/ 10 w 219"/>
                              <a:gd name="T83" fmla="*/ 216 h 365"/>
                              <a:gd name="T84" fmla="*/ 22 w 219"/>
                              <a:gd name="T85" fmla="*/ 238 h 365"/>
                              <a:gd name="T86" fmla="*/ 34 w 219"/>
                              <a:gd name="T87" fmla="*/ 256 h 365"/>
                              <a:gd name="T88" fmla="*/ 52 w 219"/>
                              <a:gd name="T89" fmla="*/ 273 h 365"/>
                              <a:gd name="T90" fmla="*/ 70 w 219"/>
                              <a:gd name="T91" fmla="*/ 289 h 365"/>
                              <a:gd name="T92" fmla="*/ 90 w 219"/>
                              <a:gd name="T93" fmla="*/ 303 h 365"/>
                              <a:gd name="T94" fmla="*/ 112 w 219"/>
                              <a:gd name="T95" fmla="*/ 317 h 365"/>
                              <a:gd name="T96" fmla="*/ 132 w 219"/>
                              <a:gd name="T97" fmla="*/ 329 h 365"/>
                              <a:gd name="T98" fmla="*/ 151 w 219"/>
                              <a:gd name="T99" fmla="*/ 339 h 365"/>
                              <a:gd name="T100" fmla="*/ 169 w 219"/>
                              <a:gd name="T101" fmla="*/ 347 h 365"/>
                              <a:gd name="T102" fmla="*/ 185 w 219"/>
                              <a:gd name="T103" fmla="*/ 353 h 365"/>
                              <a:gd name="T104" fmla="*/ 201 w 219"/>
                              <a:gd name="T105" fmla="*/ 359 h 365"/>
                              <a:gd name="T106" fmla="*/ 211 w 219"/>
                              <a:gd name="T107" fmla="*/ 363 h 365"/>
                              <a:gd name="T108" fmla="*/ 217 w 219"/>
                              <a:gd name="T109" fmla="*/ 365 h 365"/>
                              <a:gd name="T110" fmla="*/ 219 w 219"/>
                              <a:gd name="T111" fmla="*/ 365 h 365"/>
                              <a:gd name="T112" fmla="*/ 219 w 219"/>
                              <a:gd name="T113" fmla="*/ 365 h 365"/>
                              <a:gd name="T114" fmla="*/ 205 w 219"/>
                              <a:gd name="T115" fmla="*/ 359 h 365"/>
                              <a:gd name="T116" fmla="*/ 191 w 219"/>
                              <a:gd name="T117" fmla="*/ 349 h 36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219" h="365">
                                <a:moveTo>
                                  <a:pt x="191" y="349"/>
                                </a:moveTo>
                                <a:lnTo>
                                  <a:pt x="177" y="339"/>
                                </a:lnTo>
                                <a:lnTo>
                                  <a:pt x="161" y="325"/>
                                </a:lnTo>
                                <a:lnTo>
                                  <a:pt x="149" y="309"/>
                                </a:lnTo>
                                <a:lnTo>
                                  <a:pt x="136" y="291"/>
                                </a:lnTo>
                                <a:lnTo>
                                  <a:pt x="122" y="275"/>
                                </a:lnTo>
                                <a:lnTo>
                                  <a:pt x="110" y="258"/>
                                </a:lnTo>
                                <a:lnTo>
                                  <a:pt x="100" y="240"/>
                                </a:lnTo>
                                <a:lnTo>
                                  <a:pt x="90" y="222"/>
                                </a:lnTo>
                                <a:lnTo>
                                  <a:pt x="82" y="208"/>
                                </a:lnTo>
                                <a:lnTo>
                                  <a:pt x="76" y="194"/>
                                </a:lnTo>
                                <a:lnTo>
                                  <a:pt x="70" y="182"/>
                                </a:lnTo>
                                <a:lnTo>
                                  <a:pt x="66" y="174"/>
                                </a:lnTo>
                                <a:lnTo>
                                  <a:pt x="66" y="168"/>
                                </a:lnTo>
                                <a:lnTo>
                                  <a:pt x="66" y="166"/>
                                </a:lnTo>
                                <a:lnTo>
                                  <a:pt x="72" y="164"/>
                                </a:lnTo>
                                <a:lnTo>
                                  <a:pt x="82" y="162"/>
                                </a:lnTo>
                                <a:lnTo>
                                  <a:pt x="94" y="160"/>
                                </a:lnTo>
                                <a:lnTo>
                                  <a:pt x="106" y="158"/>
                                </a:lnTo>
                                <a:lnTo>
                                  <a:pt x="118" y="154"/>
                                </a:lnTo>
                                <a:lnTo>
                                  <a:pt x="126" y="150"/>
                                </a:lnTo>
                                <a:lnTo>
                                  <a:pt x="128" y="147"/>
                                </a:lnTo>
                                <a:lnTo>
                                  <a:pt x="124" y="143"/>
                                </a:lnTo>
                                <a:lnTo>
                                  <a:pt x="114" y="135"/>
                                </a:lnTo>
                                <a:lnTo>
                                  <a:pt x="102" y="117"/>
                                </a:lnTo>
                                <a:lnTo>
                                  <a:pt x="88" y="95"/>
                                </a:lnTo>
                                <a:lnTo>
                                  <a:pt x="76" y="69"/>
                                </a:lnTo>
                                <a:lnTo>
                                  <a:pt x="64" y="43"/>
                                </a:lnTo>
                                <a:lnTo>
                                  <a:pt x="54" y="22"/>
                                </a:lnTo>
                                <a:lnTo>
                                  <a:pt x="48" y="6"/>
                                </a:lnTo>
                                <a:lnTo>
                                  <a:pt x="46" y="0"/>
                                </a:lnTo>
                                <a:lnTo>
                                  <a:pt x="44" y="24"/>
                                </a:lnTo>
                                <a:lnTo>
                                  <a:pt x="48" y="49"/>
                                </a:lnTo>
                                <a:lnTo>
                                  <a:pt x="52" y="71"/>
                                </a:lnTo>
                                <a:lnTo>
                                  <a:pt x="60" y="91"/>
                                </a:lnTo>
                                <a:lnTo>
                                  <a:pt x="66" y="109"/>
                                </a:lnTo>
                                <a:lnTo>
                                  <a:pt x="74" y="125"/>
                                </a:lnTo>
                                <a:lnTo>
                                  <a:pt x="78" y="133"/>
                                </a:lnTo>
                                <a:lnTo>
                                  <a:pt x="80" y="135"/>
                                </a:lnTo>
                                <a:lnTo>
                                  <a:pt x="0" y="168"/>
                                </a:lnTo>
                                <a:lnTo>
                                  <a:pt x="2" y="194"/>
                                </a:lnTo>
                                <a:lnTo>
                                  <a:pt x="10" y="216"/>
                                </a:lnTo>
                                <a:lnTo>
                                  <a:pt x="22" y="238"/>
                                </a:lnTo>
                                <a:lnTo>
                                  <a:pt x="34" y="256"/>
                                </a:lnTo>
                                <a:lnTo>
                                  <a:pt x="52" y="273"/>
                                </a:lnTo>
                                <a:lnTo>
                                  <a:pt x="70" y="289"/>
                                </a:lnTo>
                                <a:lnTo>
                                  <a:pt x="90" y="303"/>
                                </a:lnTo>
                                <a:lnTo>
                                  <a:pt x="112" y="317"/>
                                </a:lnTo>
                                <a:lnTo>
                                  <a:pt x="132" y="329"/>
                                </a:lnTo>
                                <a:lnTo>
                                  <a:pt x="151" y="339"/>
                                </a:lnTo>
                                <a:lnTo>
                                  <a:pt x="169" y="347"/>
                                </a:lnTo>
                                <a:lnTo>
                                  <a:pt x="185" y="353"/>
                                </a:lnTo>
                                <a:lnTo>
                                  <a:pt x="201" y="359"/>
                                </a:lnTo>
                                <a:lnTo>
                                  <a:pt x="211" y="363"/>
                                </a:lnTo>
                                <a:lnTo>
                                  <a:pt x="217" y="365"/>
                                </a:lnTo>
                                <a:lnTo>
                                  <a:pt x="219" y="365"/>
                                </a:lnTo>
                                <a:lnTo>
                                  <a:pt x="219" y="365"/>
                                </a:lnTo>
                                <a:lnTo>
                                  <a:pt x="205" y="359"/>
                                </a:lnTo>
                                <a:lnTo>
                                  <a:pt x="191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57" name="Freeform 422"/>
                        <wps:cNvSpPr>
                          <a:spLocks/>
                        </wps:cNvSpPr>
                        <wps:spPr bwMode="auto">
                          <a:xfrm>
                            <a:off x="1626400" y="2200275"/>
                            <a:ext cx="198465" cy="476074"/>
                          </a:xfrm>
                          <a:custGeom>
                            <a:avLst/>
                            <a:gdLst>
                              <a:gd name="T0" fmla="*/ 115 w 125"/>
                              <a:gd name="T1" fmla="*/ 209 h 300"/>
                              <a:gd name="T2" fmla="*/ 105 w 125"/>
                              <a:gd name="T3" fmla="*/ 189 h 300"/>
                              <a:gd name="T4" fmla="*/ 93 w 125"/>
                              <a:gd name="T5" fmla="*/ 169 h 300"/>
                              <a:gd name="T6" fmla="*/ 83 w 125"/>
                              <a:gd name="T7" fmla="*/ 149 h 300"/>
                              <a:gd name="T8" fmla="*/ 75 w 125"/>
                              <a:gd name="T9" fmla="*/ 133 h 300"/>
                              <a:gd name="T10" fmla="*/ 67 w 125"/>
                              <a:gd name="T11" fmla="*/ 115 h 300"/>
                              <a:gd name="T12" fmla="*/ 61 w 125"/>
                              <a:gd name="T13" fmla="*/ 99 h 300"/>
                              <a:gd name="T14" fmla="*/ 57 w 125"/>
                              <a:gd name="T15" fmla="*/ 85 h 300"/>
                              <a:gd name="T16" fmla="*/ 55 w 125"/>
                              <a:gd name="T17" fmla="*/ 75 h 300"/>
                              <a:gd name="T18" fmla="*/ 55 w 125"/>
                              <a:gd name="T19" fmla="*/ 67 h 300"/>
                              <a:gd name="T20" fmla="*/ 57 w 125"/>
                              <a:gd name="T21" fmla="*/ 63 h 300"/>
                              <a:gd name="T22" fmla="*/ 65 w 125"/>
                              <a:gd name="T23" fmla="*/ 57 h 300"/>
                              <a:gd name="T24" fmla="*/ 77 w 125"/>
                              <a:gd name="T25" fmla="*/ 49 h 300"/>
                              <a:gd name="T26" fmla="*/ 87 w 125"/>
                              <a:gd name="T27" fmla="*/ 39 h 300"/>
                              <a:gd name="T28" fmla="*/ 99 w 125"/>
                              <a:gd name="T29" fmla="*/ 30 h 300"/>
                              <a:gd name="T30" fmla="*/ 109 w 125"/>
                              <a:gd name="T31" fmla="*/ 18 h 300"/>
                              <a:gd name="T32" fmla="*/ 117 w 125"/>
                              <a:gd name="T33" fmla="*/ 8 h 300"/>
                              <a:gd name="T34" fmla="*/ 121 w 125"/>
                              <a:gd name="T35" fmla="*/ 2 h 300"/>
                              <a:gd name="T36" fmla="*/ 123 w 125"/>
                              <a:gd name="T37" fmla="*/ 0 h 300"/>
                              <a:gd name="T38" fmla="*/ 119 w 125"/>
                              <a:gd name="T39" fmla="*/ 2 h 300"/>
                              <a:gd name="T40" fmla="*/ 105 w 125"/>
                              <a:gd name="T41" fmla="*/ 8 h 300"/>
                              <a:gd name="T42" fmla="*/ 85 w 125"/>
                              <a:gd name="T43" fmla="*/ 18 h 300"/>
                              <a:gd name="T44" fmla="*/ 61 w 125"/>
                              <a:gd name="T45" fmla="*/ 30 h 300"/>
                              <a:gd name="T46" fmla="*/ 40 w 125"/>
                              <a:gd name="T47" fmla="*/ 39 h 300"/>
                              <a:gd name="T48" fmla="*/ 20 w 125"/>
                              <a:gd name="T49" fmla="*/ 49 h 300"/>
                              <a:gd name="T50" fmla="*/ 6 w 125"/>
                              <a:gd name="T51" fmla="*/ 57 h 300"/>
                              <a:gd name="T52" fmla="*/ 0 w 125"/>
                              <a:gd name="T53" fmla="*/ 63 h 300"/>
                              <a:gd name="T54" fmla="*/ 2 w 125"/>
                              <a:gd name="T55" fmla="*/ 75 h 300"/>
                              <a:gd name="T56" fmla="*/ 8 w 125"/>
                              <a:gd name="T57" fmla="*/ 99 h 300"/>
                              <a:gd name="T58" fmla="*/ 20 w 125"/>
                              <a:gd name="T59" fmla="*/ 133 h 300"/>
                              <a:gd name="T60" fmla="*/ 34 w 125"/>
                              <a:gd name="T61" fmla="*/ 171 h 300"/>
                              <a:gd name="T62" fmla="*/ 51 w 125"/>
                              <a:gd name="T63" fmla="*/ 211 h 300"/>
                              <a:gd name="T64" fmla="*/ 73 w 125"/>
                              <a:gd name="T65" fmla="*/ 249 h 300"/>
                              <a:gd name="T66" fmla="*/ 99 w 125"/>
                              <a:gd name="T67" fmla="*/ 280 h 300"/>
                              <a:gd name="T68" fmla="*/ 125 w 125"/>
                              <a:gd name="T69" fmla="*/ 300 h 300"/>
                              <a:gd name="T70" fmla="*/ 125 w 125"/>
                              <a:gd name="T71" fmla="*/ 223 h 300"/>
                              <a:gd name="T72" fmla="*/ 115 w 125"/>
                              <a:gd name="T73" fmla="*/ 209 h 3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125" h="300">
                                <a:moveTo>
                                  <a:pt x="115" y="209"/>
                                </a:moveTo>
                                <a:lnTo>
                                  <a:pt x="105" y="189"/>
                                </a:lnTo>
                                <a:lnTo>
                                  <a:pt x="93" y="169"/>
                                </a:lnTo>
                                <a:lnTo>
                                  <a:pt x="83" y="149"/>
                                </a:lnTo>
                                <a:lnTo>
                                  <a:pt x="75" y="133"/>
                                </a:lnTo>
                                <a:lnTo>
                                  <a:pt x="67" y="115"/>
                                </a:lnTo>
                                <a:lnTo>
                                  <a:pt x="61" y="99"/>
                                </a:lnTo>
                                <a:lnTo>
                                  <a:pt x="57" y="85"/>
                                </a:lnTo>
                                <a:lnTo>
                                  <a:pt x="55" y="75"/>
                                </a:lnTo>
                                <a:lnTo>
                                  <a:pt x="55" y="67"/>
                                </a:lnTo>
                                <a:lnTo>
                                  <a:pt x="57" y="63"/>
                                </a:lnTo>
                                <a:lnTo>
                                  <a:pt x="65" y="57"/>
                                </a:lnTo>
                                <a:lnTo>
                                  <a:pt x="77" y="49"/>
                                </a:lnTo>
                                <a:lnTo>
                                  <a:pt x="87" y="39"/>
                                </a:lnTo>
                                <a:lnTo>
                                  <a:pt x="99" y="30"/>
                                </a:lnTo>
                                <a:lnTo>
                                  <a:pt x="109" y="18"/>
                                </a:lnTo>
                                <a:lnTo>
                                  <a:pt x="117" y="8"/>
                                </a:lnTo>
                                <a:lnTo>
                                  <a:pt x="121" y="2"/>
                                </a:lnTo>
                                <a:lnTo>
                                  <a:pt x="123" y="0"/>
                                </a:lnTo>
                                <a:lnTo>
                                  <a:pt x="119" y="2"/>
                                </a:lnTo>
                                <a:lnTo>
                                  <a:pt x="105" y="8"/>
                                </a:lnTo>
                                <a:lnTo>
                                  <a:pt x="85" y="18"/>
                                </a:lnTo>
                                <a:lnTo>
                                  <a:pt x="61" y="30"/>
                                </a:lnTo>
                                <a:lnTo>
                                  <a:pt x="40" y="39"/>
                                </a:lnTo>
                                <a:lnTo>
                                  <a:pt x="20" y="49"/>
                                </a:lnTo>
                                <a:lnTo>
                                  <a:pt x="6" y="57"/>
                                </a:lnTo>
                                <a:lnTo>
                                  <a:pt x="0" y="63"/>
                                </a:lnTo>
                                <a:lnTo>
                                  <a:pt x="2" y="75"/>
                                </a:lnTo>
                                <a:lnTo>
                                  <a:pt x="8" y="99"/>
                                </a:lnTo>
                                <a:lnTo>
                                  <a:pt x="20" y="133"/>
                                </a:lnTo>
                                <a:lnTo>
                                  <a:pt x="34" y="171"/>
                                </a:lnTo>
                                <a:lnTo>
                                  <a:pt x="51" y="211"/>
                                </a:lnTo>
                                <a:lnTo>
                                  <a:pt x="73" y="249"/>
                                </a:lnTo>
                                <a:lnTo>
                                  <a:pt x="99" y="280"/>
                                </a:lnTo>
                                <a:lnTo>
                                  <a:pt x="125" y="300"/>
                                </a:lnTo>
                                <a:lnTo>
                                  <a:pt x="125" y="223"/>
                                </a:lnTo>
                                <a:lnTo>
                                  <a:pt x="115" y="2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58" name="Freeform 423"/>
                        <wps:cNvSpPr>
                          <a:spLocks/>
                        </wps:cNvSpPr>
                        <wps:spPr bwMode="auto">
                          <a:xfrm>
                            <a:off x="1409700" y="2705100"/>
                            <a:ext cx="388992" cy="307861"/>
                          </a:xfrm>
                          <a:custGeom>
                            <a:avLst/>
                            <a:gdLst>
                              <a:gd name="T0" fmla="*/ 237 w 245"/>
                              <a:gd name="T1" fmla="*/ 172 h 194"/>
                              <a:gd name="T2" fmla="*/ 231 w 245"/>
                              <a:gd name="T3" fmla="*/ 159 h 194"/>
                              <a:gd name="T4" fmla="*/ 221 w 245"/>
                              <a:gd name="T5" fmla="*/ 147 h 194"/>
                              <a:gd name="T6" fmla="*/ 211 w 245"/>
                              <a:gd name="T7" fmla="*/ 131 h 194"/>
                              <a:gd name="T8" fmla="*/ 199 w 245"/>
                              <a:gd name="T9" fmla="*/ 115 h 194"/>
                              <a:gd name="T10" fmla="*/ 188 w 245"/>
                              <a:gd name="T11" fmla="*/ 101 h 194"/>
                              <a:gd name="T12" fmla="*/ 174 w 245"/>
                              <a:gd name="T13" fmla="*/ 85 h 194"/>
                              <a:gd name="T14" fmla="*/ 160 w 245"/>
                              <a:gd name="T15" fmla="*/ 69 h 194"/>
                              <a:gd name="T16" fmla="*/ 148 w 245"/>
                              <a:gd name="T17" fmla="*/ 56 h 194"/>
                              <a:gd name="T18" fmla="*/ 134 w 245"/>
                              <a:gd name="T19" fmla="*/ 42 h 194"/>
                              <a:gd name="T20" fmla="*/ 120 w 245"/>
                              <a:gd name="T21" fmla="*/ 30 h 194"/>
                              <a:gd name="T22" fmla="*/ 108 w 245"/>
                              <a:gd name="T23" fmla="*/ 20 h 194"/>
                              <a:gd name="T24" fmla="*/ 98 w 245"/>
                              <a:gd name="T25" fmla="*/ 12 h 194"/>
                              <a:gd name="T26" fmla="*/ 88 w 245"/>
                              <a:gd name="T27" fmla="*/ 6 h 194"/>
                              <a:gd name="T28" fmla="*/ 82 w 245"/>
                              <a:gd name="T29" fmla="*/ 2 h 194"/>
                              <a:gd name="T30" fmla="*/ 68 w 245"/>
                              <a:gd name="T31" fmla="*/ 0 h 194"/>
                              <a:gd name="T32" fmla="*/ 54 w 245"/>
                              <a:gd name="T33" fmla="*/ 2 h 194"/>
                              <a:gd name="T34" fmla="*/ 40 w 245"/>
                              <a:gd name="T35" fmla="*/ 8 h 194"/>
                              <a:gd name="T36" fmla="*/ 28 w 245"/>
                              <a:gd name="T37" fmla="*/ 14 h 194"/>
                              <a:gd name="T38" fmla="*/ 18 w 245"/>
                              <a:gd name="T39" fmla="*/ 22 h 194"/>
                              <a:gd name="T40" fmla="*/ 8 w 245"/>
                              <a:gd name="T41" fmla="*/ 28 h 194"/>
                              <a:gd name="T42" fmla="*/ 2 w 245"/>
                              <a:gd name="T43" fmla="*/ 34 h 194"/>
                              <a:gd name="T44" fmla="*/ 0 w 245"/>
                              <a:gd name="T45" fmla="*/ 34 h 194"/>
                              <a:gd name="T46" fmla="*/ 18 w 245"/>
                              <a:gd name="T47" fmla="*/ 38 h 194"/>
                              <a:gd name="T48" fmla="*/ 34 w 245"/>
                              <a:gd name="T49" fmla="*/ 46 h 194"/>
                              <a:gd name="T50" fmla="*/ 54 w 245"/>
                              <a:gd name="T51" fmla="*/ 54 h 194"/>
                              <a:gd name="T52" fmla="*/ 74 w 245"/>
                              <a:gd name="T53" fmla="*/ 65 h 194"/>
                              <a:gd name="T54" fmla="*/ 94 w 245"/>
                              <a:gd name="T55" fmla="*/ 77 h 194"/>
                              <a:gd name="T56" fmla="*/ 114 w 245"/>
                              <a:gd name="T57" fmla="*/ 91 h 194"/>
                              <a:gd name="T58" fmla="*/ 134 w 245"/>
                              <a:gd name="T59" fmla="*/ 105 h 194"/>
                              <a:gd name="T60" fmla="*/ 154 w 245"/>
                              <a:gd name="T61" fmla="*/ 119 h 194"/>
                              <a:gd name="T62" fmla="*/ 172 w 245"/>
                              <a:gd name="T63" fmla="*/ 133 h 194"/>
                              <a:gd name="T64" fmla="*/ 190 w 245"/>
                              <a:gd name="T65" fmla="*/ 147 h 194"/>
                              <a:gd name="T66" fmla="*/ 205 w 245"/>
                              <a:gd name="T67" fmla="*/ 159 h 194"/>
                              <a:gd name="T68" fmla="*/ 219 w 245"/>
                              <a:gd name="T69" fmla="*/ 170 h 194"/>
                              <a:gd name="T70" fmla="*/ 229 w 245"/>
                              <a:gd name="T71" fmla="*/ 180 h 194"/>
                              <a:gd name="T72" fmla="*/ 237 w 245"/>
                              <a:gd name="T73" fmla="*/ 186 h 194"/>
                              <a:gd name="T74" fmla="*/ 243 w 245"/>
                              <a:gd name="T75" fmla="*/ 192 h 194"/>
                              <a:gd name="T76" fmla="*/ 245 w 245"/>
                              <a:gd name="T77" fmla="*/ 194 h 194"/>
                              <a:gd name="T78" fmla="*/ 243 w 245"/>
                              <a:gd name="T79" fmla="*/ 184 h 194"/>
                              <a:gd name="T80" fmla="*/ 237 w 245"/>
                              <a:gd name="T81" fmla="*/ 172 h 19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245" h="194">
                                <a:moveTo>
                                  <a:pt x="237" y="172"/>
                                </a:moveTo>
                                <a:lnTo>
                                  <a:pt x="231" y="159"/>
                                </a:lnTo>
                                <a:lnTo>
                                  <a:pt x="221" y="147"/>
                                </a:lnTo>
                                <a:lnTo>
                                  <a:pt x="211" y="131"/>
                                </a:lnTo>
                                <a:lnTo>
                                  <a:pt x="199" y="115"/>
                                </a:lnTo>
                                <a:lnTo>
                                  <a:pt x="188" y="101"/>
                                </a:lnTo>
                                <a:lnTo>
                                  <a:pt x="174" y="85"/>
                                </a:lnTo>
                                <a:lnTo>
                                  <a:pt x="160" y="69"/>
                                </a:lnTo>
                                <a:lnTo>
                                  <a:pt x="148" y="56"/>
                                </a:lnTo>
                                <a:lnTo>
                                  <a:pt x="134" y="42"/>
                                </a:lnTo>
                                <a:lnTo>
                                  <a:pt x="120" y="30"/>
                                </a:lnTo>
                                <a:lnTo>
                                  <a:pt x="108" y="20"/>
                                </a:lnTo>
                                <a:lnTo>
                                  <a:pt x="98" y="12"/>
                                </a:lnTo>
                                <a:lnTo>
                                  <a:pt x="88" y="6"/>
                                </a:lnTo>
                                <a:lnTo>
                                  <a:pt x="82" y="2"/>
                                </a:lnTo>
                                <a:lnTo>
                                  <a:pt x="68" y="0"/>
                                </a:lnTo>
                                <a:lnTo>
                                  <a:pt x="54" y="2"/>
                                </a:lnTo>
                                <a:lnTo>
                                  <a:pt x="40" y="8"/>
                                </a:lnTo>
                                <a:lnTo>
                                  <a:pt x="28" y="14"/>
                                </a:lnTo>
                                <a:lnTo>
                                  <a:pt x="18" y="22"/>
                                </a:lnTo>
                                <a:lnTo>
                                  <a:pt x="8" y="28"/>
                                </a:lnTo>
                                <a:lnTo>
                                  <a:pt x="2" y="34"/>
                                </a:lnTo>
                                <a:lnTo>
                                  <a:pt x="0" y="34"/>
                                </a:lnTo>
                                <a:lnTo>
                                  <a:pt x="18" y="38"/>
                                </a:lnTo>
                                <a:lnTo>
                                  <a:pt x="34" y="46"/>
                                </a:lnTo>
                                <a:lnTo>
                                  <a:pt x="54" y="54"/>
                                </a:lnTo>
                                <a:lnTo>
                                  <a:pt x="74" y="65"/>
                                </a:lnTo>
                                <a:lnTo>
                                  <a:pt x="94" y="77"/>
                                </a:lnTo>
                                <a:lnTo>
                                  <a:pt x="114" y="91"/>
                                </a:lnTo>
                                <a:lnTo>
                                  <a:pt x="134" y="105"/>
                                </a:lnTo>
                                <a:lnTo>
                                  <a:pt x="154" y="119"/>
                                </a:lnTo>
                                <a:lnTo>
                                  <a:pt x="172" y="133"/>
                                </a:lnTo>
                                <a:lnTo>
                                  <a:pt x="190" y="147"/>
                                </a:lnTo>
                                <a:lnTo>
                                  <a:pt x="205" y="159"/>
                                </a:lnTo>
                                <a:lnTo>
                                  <a:pt x="219" y="170"/>
                                </a:lnTo>
                                <a:lnTo>
                                  <a:pt x="229" y="180"/>
                                </a:lnTo>
                                <a:lnTo>
                                  <a:pt x="237" y="186"/>
                                </a:lnTo>
                                <a:lnTo>
                                  <a:pt x="243" y="192"/>
                                </a:lnTo>
                                <a:lnTo>
                                  <a:pt x="245" y="194"/>
                                </a:lnTo>
                                <a:lnTo>
                                  <a:pt x="243" y="184"/>
                                </a:lnTo>
                                <a:lnTo>
                                  <a:pt x="237" y="1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59" name="Freeform 424"/>
                        <wps:cNvSpPr>
                          <a:spLocks/>
                        </wps:cNvSpPr>
                        <wps:spPr bwMode="auto">
                          <a:xfrm>
                            <a:off x="1162050" y="552450"/>
                            <a:ext cx="598572" cy="677612"/>
                          </a:xfrm>
                          <a:custGeom>
                            <a:avLst/>
                            <a:gdLst>
                              <a:gd name="T0" fmla="*/ 228 w 377"/>
                              <a:gd name="T1" fmla="*/ 239 h 427"/>
                              <a:gd name="T2" fmla="*/ 149 w 377"/>
                              <a:gd name="T3" fmla="*/ 0 h 427"/>
                              <a:gd name="T4" fmla="*/ 153 w 377"/>
                              <a:gd name="T5" fmla="*/ 235 h 427"/>
                              <a:gd name="T6" fmla="*/ 0 w 377"/>
                              <a:gd name="T7" fmla="*/ 338 h 427"/>
                              <a:gd name="T8" fmla="*/ 167 w 377"/>
                              <a:gd name="T9" fmla="*/ 328 h 427"/>
                              <a:gd name="T10" fmla="*/ 130 w 377"/>
                              <a:gd name="T11" fmla="*/ 427 h 427"/>
                              <a:gd name="T12" fmla="*/ 218 w 377"/>
                              <a:gd name="T13" fmla="*/ 352 h 427"/>
                              <a:gd name="T14" fmla="*/ 312 w 377"/>
                              <a:gd name="T15" fmla="*/ 388 h 427"/>
                              <a:gd name="T16" fmla="*/ 266 w 377"/>
                              <a:gd name="T17" fmla="*/ 285 h 427"/>
                              <a:gd name="T18" fmla="*/ 377 w 377"/>
                              <a:gd name="T19" fmla="*/ 189 h 427"/>
                              <a:gd name="T20" fmla="*/ 228 w 377"/>
                              <a:gd name="T21" fmla="*/ 239 h 4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377" h="427">
                                <a:moveTo>
                                  <a:pt x="228" y="239"/>
                                </a:moveTo>
                                <a:lnTo>
                                  <a:pt x="149" y="0"/>
                                </a:lnTo>
                                <a:lnTo>
                                  <a:pt x="153" y="235"/>
                                </a:lnTo>
                                <a:lnTo>
                                  <a:pt x="0" y="338"/>
                                </a:lnTo>
                                <a:lnTo>
                                  <a:pt x="167" y="328"/>
                                </a:lnTo>
                                <a:lnTo>
                                  <a:pt x="130" y="427"/>
                                </a:lnTo>
                                <a:lnTo>
                                  <a:pt x="218" y="352"/>
                                </a:lnTo>
                                <a:lnTo>
                                  <a:pt x="312" y="388"/>
                                </a:lnTo>
                                <a:lnTo>
                                  <a:pt x="266" y="285"/>
                                </a:lnTo>
                                <a:lnTo>
                                  <a:pt x="377" y="189"/>
                                </a:lnTo>
                                <a:lnTo>
                                  <a:pt x="228" y="2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4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60" name="Freeform 425"/>
                        <wps:cNvSpPr>
                          <a:spLocks/>
                        </wps:cNvSpPr>
                        <wps:spPr bwMode="auto">
                          <a:xfrm>
                            <a:off x="1543050" y="2371725"/>
                            <a:ext cx="115904" cy="130127"/>
                          </a:xfrm>
                          <a:custGeom>
                            <a:avLst/>
                            <a:gdLst>
                              <a:gd name="T0" fmla="*/ 69 w 73"/>
                              <a:gd name="T1" fmla="*/ 20 h 82"/>
                              <a:gd name="T2" fmla="*/ 65 w 73"/>
                              <a:gd name="T3" fmla="*/ 14 h 82"/>
                              <a:gd name="T4" fmla="*/ 59 w 73"/>
                              <a:gd name="T5" fmla="*/ 10 h 82"/>
                              <a:gd name="T6" fmla="*/ 53 w 73"/>
                              <a:gd name="T7" fmla="*/ 4 h 82"/>
                              <a:gd name="T8" fmla="*/ 47 w 73"/>
                              <a:gd name="T9" fmla="*/ 2 h 82"/>
                              <a:gd name="T10" fmla="*/ 38 w 73"/>
                              <a:gd name="T11" fmla="*/ 0 h 82"/>
                              <a:gd name="T12" fmla="*/ 32 w 73"/>
                              <a:gd name="T13" fmla="*/ 0 h 82"/>
                              <a:gd name="T14" fmla="*/ 24 w 73"/>
                              <a:gd name="T15" fmla="*/ 2 h 82"/>
                              <a:gd name="T16" fmla="*/ 18 w 73"/>
                              <a:gd name="T17" fmla="*/ 6 h 82"/>
                              <a:gd name="T18" fmla="*/ 12 w 73"/>
                              <a:gd name="T19" fmla="*/ 10 h 82"/>
                              <a:gd name="T20" fmla="*/ 8 w 73"/>
                              <a:gd name="T21" fmla="*/ 16 h 82"/>
                              <a:gd name="T22" fmla="*/ 4 w 73"/>
                              <a:gd name="T23" fmla="*/ 24 h 82"/>
                              <a:gd name="T24" fmla="*/ 2 w 73"/>
                              <a:gd name="T25" fmla="*/ 32 h 82"/>
                              <a:gd name="T26" fmla="*/ 0 w 73"/>
                              <a:gd name="T27" fmla="*/ 39 h 82"/>
                              <a:gd name="T28" fmla="*/ 0 w 73"/>
                              <a:gd name="T29" fmla="*/ 48 h 82"/>
                              <a:gd name="T30" fmla="*/ 2 w 73"/>
                              <a:gd name="T31" fmla="*/ 56 h 82"/>
                              <a:gd name="T32" fmla="*/ 4 w 73"/>
                              <a:gd name="T33" fmla="*/ 64 h 82"/>
                              <a:gd name="T34" fmla="*/ 10 w 73"/>
                              <a:gd name="T35" fmla="*/ 70 h 82"/>
                              <a:gd name="T36" fmla="*/ 14 w 73"/>
                              <a:gd name="T37" fmla="*/ 74 h 82"/>
                              <a:gd name="T38" fmla="*/ 20 w 73"/>
                              <a:gd name="T39" fmla="*/ 78 h 82"/>
                              <a:gd name="T40" fmla="*/ 26 w 73"/>
                              <a:gd name="T41" fmla="*/ 82 h 82"/>
                              <a:gd name="T42" fmla="*/ 34 w 73"/>
                              <a:gd name="T43" fmla="*/ 82 h 82"/>
                              <a:gd name="T44" fmla="*/ 40 w 73"/>
                              <a:gd name="T45" fmla="*/ 82 h 82"/>
                              <a:gd name="T46" fmla="*/ 48 w 73"/>
                              <a:gd name="T47" fmla="*/ 80 h 82"/>
                              <a:gd name="T48" fmla="*/ 55 w 73"/>
                              <a:gd name="T49" fmla="*/ 76 h 82"/>
                              <a:gd name="T50" fmla="*/ 61 w 73"/>
                              <a:gd name="T51" fmla="*/ 72 h 82"/>
                              <a:gd name="T52" fmla="*/ 65 w 73"/>
                              <a:gd name="T53" fmla="*/ 66 h 82"/>
                              <a:gd name="T54" fmla="*/ 69 w 73"/>
                              <a:gd name="T55" fmla="*/ 60 h 82"/>
                              <a:gd name="T56" fmla="*/ 73 w 73"/>
                              <a:gd name="T57" fmla="*/ 52 h 82"/>
                              <a:gd name="T58" fmla="*/ 73 w 73"/>
                              <a:gd name="T59" fmla="*/ 43 h 82"/>
                              <a:gd name="T60" fmla="*/ 73 w 73"/>
                              <a:gd name="T61" fmla="*/ 36 h 82"/>
                              <a:gd name="T62" fmla="*/ 71 w 73"/>
                              <a:gd name="T63" fmla="*/ 28 h 82"/>
                              <a:gd name="T64" fmla="*/ 69 w 73"/>
                              <a:gd name="T65" fmla="*/ 2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3" h="82">
                                <a:moveTo>
                                  <a:pt x="69" y="20"/>
                                </a:moveTo>
                                <a:lnTo>
                                  <a:pt x="65" y="14"/>
                                </a:lnTo>
                                <a:lnTo>
                                  <a:pt x="59" y="10"/>
                                </a:lnTo>
                                <a:lnTo>
                                  <a:pt x="53" y="4"/>
                                </a:lnTo>
                                <a:lnTo>
                                  <a:pt x="47" y="2"/>
                                </a:lnTo>
                                <a:lnTo>
                                  <a:pt x="38" y="0"/>
                                </a:lnTo>
                                <a:lnTo>
                                  <a:pt x="32" y="0"/>
                                </a:lnTo>
                                <a:lnTo>
                                  <a:pt x="24" y="2"/>
                                </a:lnTo>
                                <a:lnTo>
                                  <a:pt x="18" y="6"/>
                                </a:lnTo>
                                <a:lnTo>
                                  <a:pt x="12" y="10"/>
                                </a:lnTo>
                                <a:lnTo>
                                  <a:pt x="8" y="16"/>
                                </a:lnTo>
                                <a:lnTo>
                                  <a:pt x="4" y="24"/>
                                </a:lnTo>
                                <a:lnTo>
                                  <a:pt x="2" y="32"/>
                                </a:lnTo>
                                <a:lnTo>
                                  <a:pt x="0" y="39"/>
                                </a:lnTo>
                                <a:lnTo>
                                  <a:pt x="0" y="48"/>
                                </a:lnTo>
                                <a:lnTo>
                                  <a:pt x="2" y="56"/>
                                </a:lnTo>
                                <a:lnTo>
                                  <a:pt x="4" y="64"/>
                                </a:lnTo>
                                <a:lnTo>
                                  <a:pt x="10" y="70"/>
                                </a:lnTo>
                                <a:lnTo>
                                  <a:pt x="14" y="74"/>
                                </a:lnTo>
                                <a:lnTo>
                                  <a:pt x="20" y="78"/>
                                </a:lnTo>
                                <a:lnTo>
                                  <a:pt x="26" y="82"/>
                                </a:lnTo>
                                <a:lnTo>
                                  <a:pt x="34" y="82"/>
                                </a:lnTo>
                                <a:lnTo>
                                  <a:pt x="40" y="82"/>
                                </a:lnTo>
                                <a:lnTo>
                                  <a:pt x="48" y="80"/>
                                </a:lnTo>
                                <a:lnTo>
                                  <a:pt x="55" y="76"/>
                                </a:lnTo>
                                <a:lnTo>
                                  <a:pt x="61" y="72"/>
                                </a:lnTo>
                                <a:lnTo>
                                  <a:pt x="65" y="66"/>
                                </a:lnTo>
                                <a:lnTo>
                                  <a:pt x="69" y="60"/>
                                </a:lnTo>
                                <a:lnTo>
                                  <a:pt x="73" y="52"/>
                                </a:lnTo>
                                <a:lnTo>
                                  <a:pt x="73" y="43"/>
                                </a:lnTo>
                                <a:lnTo>
                                  <a:pt x="73" y="36"/>
                                </a:lnTo>
                                <a:lnTo>
                                  <a:pt x="71" y="28"/>
                                </a:lnTo>
                                <a:lnTo>
                                  <a:pt x="69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61" name="Freeform 426"/>
                        <wps:cNvSpPr>
                          <a:spLocks/>
                        </wps:cNvSpPr>
                        <wps:spPr bwMode="auto">
                          <a:xfrm>
                            <a:off x="1123950" y="2647950"/>
                            <a:ext cx="115904" cy="131714"/>
                          </a:xfrm>
                          <a:custGeom>
                            <a:avLst/>
                            <a:gdLst>
                              <a:gd name="T0" fmla="*/ 69 w 73"/>
                              <a:gd name="T1" fmla="*/ 20 h 83"/>
                              <a:gd name="T2" fmla="*/ 65 w 73"/>
                              <a:gd name="T3" fmla="*/ 14 h 83"/>
                              <a:gd name="T4" fmla="*/ 61 w 73"/>
                              <a:gd name="T5" fmla="*/ 8 h 83"/>
                              <a:gd name="T6" fmla="*/ 53 w 73"/>
                              <a:gd name="T7" fmla="*/ 4 h 83"/>
                              <a:gd name="T8" fmla="*/ 47 w 73"/>
                              <a:gd name="T9" fmla="*/ 2 h 83"/>
                              <a:gd name="T10" fmla="*/ 41 w 73"/>
                              <a:gd name="T11" fmla="*/ 0 h 83"/>
                              <a:gd name="T12" fmla="*/ 33 w 73"/>
                              <a:gd name="T13" fmla="*/ 0 h 83"/>
                              <a:gd name="T14" fmla="*/ 27 w 73"/>
                              <a:gd name="T15" fmla="*/ 2 h 83"/>
                              <a:gd name="T16" fmla="*/ 18 w 73"/>
                              <a:gd name="T17" fmla="*/ 6 h 83"/>
                              <a:gd name="T18" fmla="*/ 14 w 73"/>
                              <a:gd name="T19" fmla="*/ 10 h 83"/>
                              <a:gd name="T20" fmla="*/ 8 w 73"/>
                              <a:gd name="T21" fmla="*/ 16 h 83"/>
                              <a:gd name="T22" fmla="*/ 4 w 73"/>
                              <a:gd name="T23" fmla="*/ 24 h 83"/>
                              <a:gd name="T24" fmla="*/ 2 w 73"/>
                              <a:gd name="T25" fmla="*/ 32 h 83"/>
                              <a:gd name="T26" fmla="*/ 0 w 73"/>
                              <a:gd name="T27" fmla="*/ 40 h 83"/>
                              <a:gd name="T28" fmla="*/ 0 w 73"/>
                              <a:gd name="T29" fmla="*/ 48 h 83"/>
                              <a:gd name="T30" fmla="*/ 2 w 73"/>
                              <a:gd name="T31" fmla="*/ 56 h 83"/>
                              <a:gd name="T32" fmla="*/ 6 w 73"/>
                              <a:gd name="T33" fmla="*/ 63 h 83"/>
                              <a:gd name="T34" fmla="*/ 8 w 73"/>
                              <a:gd name="T35" fmla="*/ 71 h 83"/>
                              <a:gd name="T36" fmla="*/ 14 w 73"/>
                              <a:gd name="T37" fmla="*/ 75 h 83"/>
                              <a:gd name="T38" fmla="*/ 21 w 73"/>
                              <a:gd name="T39" fmla="*/ 79 h 83"/>
                              <a:gd name="T40" fmla="*/ 27 w 73"/>
                              <a:gd name="T41" fmla="*/ 81 h 83"/>
                              <a:gd name="T42" fmla="*/ 35 w 73"/>
                              <a:gd name="T43" fmla="*/ 83 h 83"/>
                              <a:gd name="T44" fmla="*/ 41 w 73"/>
                              <a:gd name="T45" fmla="*/ 83 h 83"/>
                              <a:gd name="T46" fmla="*/ 49 w 73"/>
                              <a:gd name="T47" fmla="*/ 81 h 83"/>
                              <a:gd name="T48" fmla="*/ 55 w 73"/>
                              <a:gd name="T49" fmla="*/ 77 h 83"/>
                              <a:gd name="T50" fmla="*/ 61 w 73"/>
                              <a:gd name="T51" fmla="*/ 73 h 83"/>
                              <a:gd name="T52" fmla="*/ 65 w 73"/>
                              <a:gd name="T53" fmla="*/ 67 h 83"/>
                              <a:gd name="T54" fmla="*/ 69 w 73"/>
                              <a:gd name="T55" fmla="*/ 60 h 83"/>
                              <a:gd name="T56" fmla="*/ 71 w 73"/>
                              <a:gd name="T57" fmla="*/ 52 h 83"/>
                              <a:gd name="T58" fmla="*/ 73 w 73"/>
                              <a:gd name="T59" fmla="*/ 44 h 83"/>
                              <a:gd name="T60" fmla="*/ 73 w 73"/>
                              <a:gd name="T61" fmla="*/ 36 h 83"/>
                              <a:gd name="T62" fmla="*/ 71 w 73"/>
                              <a:gd name="T63" fmla="*/ 28 h 83"/>
                              <a:gd name="T64" fmla="*/ 69 w 73"/>
                              <a:gd name="T65" fmla="*/ 20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3" h="83">
                                <a:moveTo>
                                  <a:pt x="69" y="20"/>
                                </a:moveTo>
                                <a:lnTo>
                                  <a:pt x="65" y="14"/>
                                </a:lnTo>
                                <a:lnTo>
                                  <a:pt x="61" y="8"/>
                                </a:lnTo>
                                <a:lnTo>
                                  <a:pt x="53" y="4"/>
                                </a:lnTo>
                                <a:lnTo>
                                  <a:pt x="47" y="2"/>
                                </a:lnTo>
                                <a:lnTo>
                                  <a:pt x="41" y="0"/>
                                </a:lnTo>
                                <a:lnTo>
                                  <a:pt x="33" y="0"/>
                                </a:lnTo>
                                <a:lnTo>
                                  <a:pt x="27" y="2"/>
                                </a:lnTo>
                                <a:lnTo>
                                  <a:pt x="18" y="6"/>
                                </a:lnTo>
                                <a:lnTo>
                                  <a:pt x="14" y="10"/>
                                </a:lnTo>
                                <a:lnTo>
                                  <a:pt x="8" y="16"/>
                                </a:lnTo>
                                <a:lnTo>
                                  <a:pt x="4" y="24"/>
                                </a:lnTo>
                                <a:lnTo>
                                  <a:pt x="2" y="32"/>
                                </a:lnTo>
                                <a:lnTo>
                                  <a:pt x="0" y="40"/>
                                </a:lnTo>
                                <a:lnTo>
                                  <a:pt x="0" y="48"/>
                                </a:lnTo>
                                <a:lnTo>
                                  <a:pt x="2" y="56"/>
                                </a:lnTo>
                                <a:lnTo>
                                  <a:pt x="6" y="63"/>
                                </a:lnTo>
                                <a:lnTo>
                                  <a:pt x="8" y="71"/>
                                </a:lnTo>
                                <a:lnTo>
                                  <a:pt x="14" y="75"/>
                                </a:lnTo>
                                <a:lnTo>
                                  <a:pt x="21" y="79"/>
                                </a:lnTo>
                                <a:lnTo>
                                  <a:pt x="27" y="81"/>
                                </a:lnTo>
                                <a:lnTo>
                                  <a:pt x="35" y="83"/>
                                </a:lnTo>
                                <a:lnTo>
                                  <a:pt x="41" y="83"/>
                                </a:lnTo>
                                <a:lnTo>
                                  <a:pt x="49" y="81"/>
                                </a:lnTo>
                                <a:lnTo>
                                  <a:pt x="55" y="77"/>
                                </a:lnTo>
                                <a:lnTo>
                                  <a:pt x="61" y="73"/>
                                </a:lnTo>
                                <a:lnTo>
                                  <a:pt x="65" y="67"/>
                                </a:lnTo>
                                <a:lnTo>
                                  <a:pt x="69" y="60"/>
                                </a:lnTo>
                                <a:lnTo>
                                  <a:pt x="71" y="52"/>
                                </a:lnTo>
                                <a:lnTo>
                                  <a:pt x="73" y="44"/>
                                </a:lnTo>
                                <a:lnTo>
                                  <a:pt x="73" y="36"/>
                                </a:lnTo>
                                <a:lnTo>
                                  <a:pt x="71" y="28"/>
                                </a:lnTo>
                                <a:lnTo>
                                  <a:pt x="69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62" name="Freeform 427"/>
                        <wps:cNvSpPr>
                          <a:spLocks/>
                        </wps:cNvSpPr>
                        <wps:spPr bwMode="auto">
                          <a:xfrm>
                            <a:off x="1562100" y="2800350"/>
                            <a:ext cx="114316" cy="131714"/>
                          </a:xfrm>
                          <a:custGeom>
                            <a:avLst/>
                            <a:gdLst>
                              <a:gd name="T0" fmla="*/ 68 w 72"/>
                              <a:gd name="T1" fmla="*/ 20 h 83"/>
                              <a:gd name="T2" fmla="*/ 64 w 72"/>
                              <a:gd name="T3" fmla="*/ 14 h 83"/>
                              <a:gd name="T4" fmla="*/ 58 w 72"/>
                              <a:gd name="T5" fmla="*/ 10 h 83"/>
                              <a:gd name="T6" fmla="*/ 52 w 72"/>
                              <a:gd name="T7" fmla="*/ 4 h 83"/>
                              <a:gd name="T8" fmla="*/ 46 w 72"/>
                              <a:gd name="T9" fmla="*/ 2 h 83"/>
                              <a:gd name="T10" fmla="*/ 38 w 72"/>
                              <a:gd name="T11" fmla="*/ 0 h 83"/>
                              <a:gd name="T12" fmla="*/ 32 w 72"/>
                              <a:gd name="T13" fmla="*/ 2 h 83"/>
                              <a:gd name="T14" fmla="*/ 24 w 72"/>
                              <a:gd name="T15" fmla="*/ 4 h 83"/>
                              <a:gd name="T16" fmla="*/ 18 w 72"/>
                              <a:gd name="T17" fmla="*/ 8 h 83"/>
                              <a:gd name="T18" fmla="*/ 12 w 72"/>
                              <a:gd name="T19" fmla="*/ 12 h 83"/>
                              <a:gd name="T20" fmla="*/ 8 w 72"/>
                              <a:gd name="T21" fmla="*/ 18 h 83"/>
                              <a:gd name="T22" fmla="*/ 4 w 72"/>
                              <a:gd name="T23" fmla="*/ 24 h 83"/>
                              <a:gd name="T24" fmla="*/ 2 w 72"/>
                              <a:gd name="T25" fmla="*/ 32 h 83"/>
                              <a:gd name="T26" fmla="*/ 0 w 72"/>
                              <a:gd name="T27" fmla="*/ 41 h 83"/>
                              <a:gd name="T28" fmla="*/ 0 w 72"/>
                              <a:gd name="T29" fmla="*/ 49 h 83"/>
                              <a:gd name="T30" fmla="*/ 2 w 72"/>
                              <a:gd name="T31" fmla="*/ 57 h 83"/>
                              <a:gd name="T32" fmla="*/ 4 w 72"/>
                              <a:gd name="T33" fmla="*/ 65 h 83"/>
                              <a:gd name="T34" fmla="*/ 10 w 72"/>
                              <a:gd name="T35" fmla="*/ 71 h 83"/>
                              <a:gd name="T36" fmla="*/ 14 w 72"/>
                              <a:gd name="T37" fmla="*/ 75 h 83"/>
                              <a:gd name="T38" fmla="*/ 20 w 72"/>
                              <a:gd name="T39" fmla="*/ 81 h 83"/>
                              <a:gd name="T40" fmla="*/ 26 w 72"/>
                              <a:gd name="T41" fmla="*/ 83 h 83"/>
                              <a:gd name="T42" fmla="*/ 34 w 72"/>
                              <a:gd name="T43" fmla="*/ 83 h 83"/>
                              <a:gd name="T44" fmla="*/ 40 w 72"/>
                              <a:gd name="T45" fmla="*/ 83 h 83"/>
                              <a:gd name="T46" fmla="*/ 48 w 72"/>
                              <a:gd name="T47" fmla="*/ 83 h 83"/>
                              <a:gd name="T48" fmla="*/ 54 w 72"/>
                              <a:gd name="T49" fmla="*/ 79 h 83"/>
                              <a:gd name="T50" fmla="*/ 60 w 72"/>
                              <a:gd name="T51" fmla="*/ 73 h 83"/>
                              <a:gd name="T52" fmla="*/ 64 w 72"/>
                              <a:gd name="T53" fmla="*/ 67 h 83"/>
                              <a:gd name="T54" fmla="*/ 68 w 72"/>
                              <a:gd name="T55" fmla="*/ 61 h 83"/>
                              <a:gd name="T56" fmla="*/ 70 w 72"/>
                              <a:gd name="T57" fmla="*/ 53 h 83"/>
                              <a:gd name="T58" fmla="*/ 72 w 72"/>
                              <a:gd name="T59" fmla="*/ 45 h 83"/>
                              <a:gd name="T60" fmla="*/ 72 w 72"/>
                              <a:gd name="T61" fmla="*/ 37 h 83"/>
                              <a:gd name="T62" fmla="*/ 70 w 72"/>
                              <a:gd name="T63" fmla="*/ 28 h 83"/>
                              <a:gd name="T64" fmla="*/ 68 w 72"/>
                              <a:gd name="T65" fmla="*/ 20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2" h="83">
                                <a:moveTo>
                                  <a:pt x="68" y="20"/>
                                </a:moveTo>
                                <a:lnTo>
                                  <a:pt x="64" y="14"/>
                                </a:lnTo>
                                <a:lnTo>
                                  <a:pt x="58" y="10"/>
                                </a:lnTo>
                                <a:lnTo>
                                  <a:pt x="52" y="4"/>
                                </a:lnTo>
                                <a:lnTo>
                                  <a:pt x="46" y="2"/>
                                </a:lnTo>
                                <a:lnTo>
                                  <a:pt x="38" y="0"/>
                                </a:lnTo>
                                <a:lnTo>
                                  <a:pt x="32" y="2"/>
                                </a:lnTo>
                                <a:lnTo>
                                  <a:pt x="24" y="4"/>
                                </a:lnTo>
                                <a:lnTo>
                                  <a:pt x="18" y="8"/>
                                </a:lnTo>
                                <a:lnTo>
                                  <a:pt x="12" y="12"/>
                                </a:lnTo>
                                <a:lnTo>
                                  <a:pt x="8" y="18"/>
                                </a:lnTo>
                                <a:lnTo>
                                  <a:pt x="4" y="24"/>
                                </a:lnTo>
                                <a:lnTo>
                                  <a:pt x="2" y="32"/>
                                </a:lnTo>
                                <a:lnTo>
                                  <a:pt x="0" y="41"/>
                                </a:lnTo>
                                <a:lnTo>
                                  <a:pt x="0" y="49"/>
                                </a:lnTo>
                                <a:lnTo>
                                  <a:pt x="2" y="57"/>
                                </a:lnTo>
                                <a:lnTo>
                                  <a:pt x="4" y="65"/>
                                </a:lnTo>
                                <a:lnTo>
                                  <a:pt x="10" y="71"/>
                                </a:lnTo>
                                <a:lnTo>
                                  <a:pt x="14" y="75"/>
                                </a:lnTo>
                                <a:lnTo>
                                  <a:pt x="20" y="81"/>
                                </a:lnTo>
                                <a:lnTo>
                                  <a:pt x="26" y="83"/>
                                </a:lnTo>
                                <a:lnTo>
                                  <a:pt x="34" y="83"/>
                                </a:lnTo>
                                <a:lnTo>
                                  <a:pt x="40" y="83"/>
                                </a:lnTo>
                                <a:lnTo>
                                  <a:pt x="48" y="83"/>
                                </a:lnTo>
                                <a:lnTo>
                                  <a:pt x="54" y="79"/>
                                </a:lnTo>
                                <a:lnTo>
                                  <a:pt x="60" y="73"/>
                                </a:lnTo>
                                <a:lnTo>
                                  <a:pt x="64" y="67"/>
                                </a:lnTo>
                                <a:lnTo>
                                  <a:pt x="68" y="61"/>
                                </a:lnTo>
                                <a:lnTo>
                                  <a:pt x="70" y="53"/>
                                </a:lnTo>
                                <a:lnTo>
                                  <a:pt x="72" y="45"/>
                                </a:lnTo>
                                <a:lnTo>
                                  <a:pt x="72" y="37"/>
                                </a:lnTo>
                                <a:lnTo>
                                  <a:pt x="70" y="28"/>
                                </a:lnTo>
                                <a:lnTo>
                                  <a:pt x="68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63" name="Freeform 428"/>
                        <wps:cNvSpPr>
                          <a:spLocks/>
                        </wps:cNvSpPr>
                        <wps:spPr bwMode="auto">
                          <a:xfrm>
                            <a:off x="1314450" y="2219325"/>
                            <a:ext cx="76211" cy="84106"/>
                          </a:xfrm>
                          <a:custGeom>
                            <a:avLst/>
                            <a:gdLst>
                              <a:gd name="T0" fmla="*/ 44 w 48"/>
                              <a:gd name="T1" fmla="*/ 12 h 53"/>
                              <a:gd name="T2" fmla="*/ 42 w 48"/>
                              <a:gd name="T3" fmla="*/ 8 h 53"/>
                              <a:gd name="T4" fmla="*/ 40 w 48"/>
                              <a:gd name="T5" fmla="*/ 4 h 53"/>
                              <a:gd name="T6" fmla="*/ 34 w 48"/>
                              <a:gd name="T7" fmla="*/ 2 h 53"/>
                              <a:gd name="T8" fmla="*/ 30 w 48"/>
                              <a:gd name="T9" fmla="*/ 0 h 53"/>
                              <a:gd name="T10" fmla="*/ 26 w 48"/>
                              <a:gd name="T11" fmla="*/ 0 h 53"/>
                              <a:gd name="T12" fmla="*/ 22 w 48"/>
                              <a:gd name="T13" fmla="*/ 0 h 53"/>
                              <a:gd name="T14" fmla="*/ 16 w 48"/>
                              <a:gd name="T15" fmla="*/ 0 h 53"/>
                              <a:gd name="T16" fmla="*/ 12 w 48"/>
                              <a:gd name="T17" fmla="*/ 4 h 53"/>
                              <a:gd name="T18" fmla="*/ 8 w 48"/>
                              <a:gd name="T19" fmla="*/ 6 h 53"/>
                              <a:gd name="T20" fmla="*/ 6 w 48"/>
                              <a:gd name="T21" fmla="*/ 10 h 53"/>
                              <a:gd name="T22" fmla="*/ 2 w 48"/>
                              <a:gd name="T23" fmla="*/ 14 h 53"/>
                              <a:gd name="T24" fmla="*/ 2 w 48"/>
                              <a:gd name="T25" fmla="*/ 20 h 53"/>
                              <a:gd name="T26" fmla="*/ 0 w 48"/>
                              <a:gd name="T27" fmla="*/ 23 h 53"/>
                              <a:gd name="T28" fmla="*/ 0 w 48"/>
                              <a:gd name="T29" fmla="*/ 29 h 53"/>
                              <a:gd name="T30" fmla="*/ 2 w 48"/>
                              <a:gd name="T31" fmla="*/ 35 h 53"/>
                              <a:gd name="T32" fmla="*/ 4 w 48"/>
                              <a:gd name="T33" fmla="*/ 39 h 53"/>
                              <a:gd name="T34" fmla="*/ 6 w 48"/>
                              <a:gd name="T35" fmla="*/ 43 h 53"/>
                              <a:gd name="T36" fmla="*/ 10 w 48"/>
                              <a:gd name="T37" fmla="*/ 47 h 53"/>
                              <a:gd name="T38" fmla="*/ 14 w 48"/>
                              <a:gd name="T39" fmla="*/ 49 h 53"/>
                              <a:gd name="T40" fmla="*/ 18 w 48"/>
                              <a:gd name="T41" fmla="*/ 51 h 53"/>
                              <a:gd name="T42" fmla="*/ 22 w 48"/>
                              <a:gd name="T43" fmla="*/ 53 h 53"/>
                              <a:gd name="T44" fmla="*/ 28 w 48"/>
                              <a:gd name="T45" fmla="*/ 51 h 53"/>
                              <a:gd name="T46" fmla="*/ 32 w 48"/>
                              <a:gd name="T47" fmla="*/ 51 h 53"/>
                              <a:gd name="T48" fmla="*/ 36 w 48"/>
                              <a:gd name="T49" fmla="*/ 49 h 53"/>
                              <a:gd name="T50" fmla="*/ 40 w 48"/>
                              <a:gd name="T51" fmla="*/ 45 h 53"/>
                              <a:gd name="T52" fmla="*/ 42 w 48"/>
                              <a:gd name="T53" fmla="*/ 41 h 53"/>
                              <a:gd name="T54" fmla="*/ 46 w 48"/>
                              <a:gd name="T55" fmla="*/ 37 h 53"/>
                              <a:gd name="T56" fmla="*/ 46 w 48"/>
                              <a:gd name="T57" fmla="*/ 33 h 53"/>
                              <a:gd name="T58" fmla="*/ 48 w 48"/>
                              <a:gd name="T59" fmla="*/ 27 h 53"/>
                              <a:gd name="T60" fmla="*/ 48 w 48"/>
                              <a:gd name="T61" fmla="*/ 22 h 53"/>
                              <a:gd name="T62" fmla="*/ 46 w 48"/>
                              <a:gd name="T63" fmla="*/ 18 h 53"/>
                              <a:gd name="T64" fmla="*/ 44 w 48"/>
                              <a:gd name="T65" fmla="*/ 12 h 5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48" h="53">
                                <a:moveTo>
                                  <a:pt x="44" y="12"/>
                                </a:moveTo>
                                <a:lnTo>
                                  <a:pt x="42" y="8"/>
                                </a:lnTo>
                                <a:lnTo>
                                  <a:pt x="40" y="4"/>
                                </a:lnTo>
                                <a:lnTo>
                                  <a:pt x="34" y="2"/>
                                </a:lnTo>
                                <a:lnTo>
                                  <a:pt x="30" y="0"/>
                                </a:lnTo>
                                <a:lnTo>
                                  <a:pt x="26" y="0"/>
                                </a:lnTo>
                                <a:lnTo>
                                  <a:pt x="22" y="0"/>
                                </a:lnTo>
                                <a:lnTo>
                                  <a:pt x="16" y="0"/>
                                </a:lnTo>
                                <a:lnTo>
                                  <a:pt x="12" y="4"/>
                                </a:lnTo>
                                <a:lnTo>
                                  <a:pt x="8" y="6"/>
                                </a:lnTo>
                                <a:lnTo>
                                  <a:pt x="6" y="10"/>
                                </a:lnTo>
                                <a:lnTo>
                                  <a:pt x="2" y="14"/>
                                </a:lnTo>
                                <a:lnTo>
                                  <a:pt x="2" y="20"/>
                                </a:lnTo>
                                <a:lnTo>
                                  <a:pt x="0" y="23"/>
                                </a:lnTo>
                                <a:lnTo>
                                  <a:pt x="0" y="29"/>
                                </a:lnTo>
                                <a:lnTo>
                                  <a:pt x="2" y="35"/>
                                </a:lnTo>
                                <a:lnTo>
                                  <a:pt x="4" y="39"/>
                                </a:lnTo>
                                <a:lnTo>
                                  <a:pt x="6" y="43"/>
                                </a:lnTo>
                                <a:lnTo>
                                  <a:pt x="10" y="47"/>
                                </a:lnTo>
                                <a:lnTo>
                                  <a:pt x="14" y="49"/>
                                </a:lnTo>
                                <a:lnTo>
                                  <a:pt x="18" y="51"/>
                                </a:lnTo>
                                <a:lnTo>
                                  <a:pt x="22" y="53"/>
                                </a:lnTo>
                                <a:lnTo>
                                  <a:pt x="28" y="51"/>
                                </a:lnTo>
                                <a:lnTo>
                                  <a:pt x="32" y="51"/>
                                </a:lnTo>
                                <a:lnTo>
                                  <a:pt x="36" y="49"/>
                                </a:lnTo>
                                <a:lnTo>
                                  <a:pt x="40" y="45"/>
                                </a:lnTo>
                                <a:lnTo>
                                  <a:pt x="42" y="41"/>
                                </a:lnTo>
                                <a:lnTo>
                                  <a:pt x="46" y="37"/>
                                </a:lnTo>
                                <a:lnTo>
                                  <a:pt x="46" y="33"/>
                                </a:lnTo>
                                <a:lnTo>
                                  <a:pt x="48" y="27"/>
                                </a:lnTo>
                                <a:lnTo>
                                  <a:pt x="48" y="22"/>
                                </a:lnTo>
                                <a:lnTo>
                                  <a:pt x="46" y="18"/>
                                </a:lnTo>
                                <a:lnTo>
                                  <a:pt x="44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64" name="Freeform 429"/>
                        <wps:cNvSpPr>
                          <a:spLocks/>
                        </wps:cNvSpPr>
                        <wps:spPr bwMode="auto">
                          <a:xfrm>
                            <a:off x="1390650" y="1943100"/>
                            <a:ext cx="112728" cy="130127"/>
                          </a:xfrm>
                          <a:custGeom>
                            <a:avLst/>
                            <a:gdLst>
                              <a:gd name="T0" fmla="*/ 67 w 71"/>
                              <a:gd name="T1" fmla="*/ 20 h 82"/>
                              <a:gd name="T2" fmla="*/ 63 w 71"/>
                              <a:gd name="T3" fmla="*/ 14 h 82"/>
                              <a:gd name="T4" fmla="*/ 57 w 71"/>
                              <a:gd name="T5" fmla="*/ 8 h 82"/>
                              <a:gd name="T6" fmla="*/ 51 w 71"/>
                              <a:gd name="T7" fmla="*/ 4 h 82"/>
                              <a:gd name="T8" fmla="*/ 45 w 71"/>
                              <a:gd name="T9" fmla="*/ 2 h 82"/>
                              <a:gd name="T10" fmla="*/ 37 w 71"/>
                              <a:gd name="T11" fmla="*/ 0 h 82"/>
                              <a:gd name="T12" fmla="*/ 31 w 71"/>
                              <a:gd name="T13" fmla="*/ 0 h 82"/>
                              <a:gd name="T14" fmla="*/ 23 w 71"/>
                              <a:gd name="T15" fmla="*/ 2 h 82"/>
                              <a:gd name="T16" fmla="*/ 17 w 71"/>
                              <a:gd name="T17" fmla="*/ 6 h 82"/>
                              <a:gd name="T18" fmla="*/ 11 w 71"/>
                              <a:gd name="T19" fmla="*/ 10 h 82"/>
                              <a:gd name="T20" fmla="*/ 7 w 71"/>
                              <a:gd name="T21" fmla="*/ 16 h 82"/>
                              <a:gd name="T22" fmla="*/ 4 w 71"/>
                              <a:gd name="T23" fmla="*/ 24 h 82"/>
                              <a:gd name="T24" fmla="*/ 2 w 71"/>
                              <a:gd name="T25" fmla="*/ 30 h 82"/>
                              <a:gd name="T26" fmla="*/ 0 w 71"/>
                              <a:gd name="T27" fmla="*/ 38 h 82"/>
                              <a:gd name="T28" fmla="*/ 0 w 71"/>
                              <a:gd name="T29" fmla="*/ 46 h 82"/>
                              <a:gd name="T30" fmla="*/ 2 w 71"/>
                              <a:gd name="T31" fmla="*/ 54 h 82"/>
                              <a:gd name="T32" fmla="*/ 4 w 71"/>
                              <a:gd name="T33" fmla="*/ 62 h 82"/>
                              <a:gd name="T34" fmla="*/ 9 w 71"/>
                              <a:gd name="T35" fmla="*/ 68 h 82"/>
                              <a:gd name="T36" fmla="*/ 13 w 71"/>
                              <a:gd name="T37" fmla="*/ 74 h 82"/>
                              <a:gd name="T38" fmla="*/ 19 w 71"/>
                              <a:gd name="T39" fmla="*/ 78 h 82"/>
                              <a:gd name="T40" fmla="*/ 25 w 71"/>
                              <a:gd name="T41" fmla="*/ 80 h 82"/>
                              <a:gd name="T42" fmla="*/ 33 w 71"/>
                              <a:gd name="T43" fmla="*/ 82 h 82"/>
                              <a:gd name="T44" fmla="*/ 39 w 71"/>
                              <a:gd name="T45" fmla="*/ 82 h 82"/>
                              <a:gd name="T46" fmla="*/ 47 w 71"/>
                              <a:gd name="T47" fmla="*/ 80 h 82"/>
                              <a:gd name="T48" fmla="*/ 53 w 71"/>
                              <a:gd name="T49" fmla="*/ 76 h 82"/>
                              <a:gd name="T50" fmla="*/ 59 w 71"/>
                              <a:gd name="T51" fmla="*/ 72 h 82"/>
                              <a:gd name="T52" fmla="*/ 63 w 71"/>
                              <a:gd name="T53" fmla="*/ 66 h 82"/>
                              <a:gd name="T54" fmla="*/ 67 w 71"/>
                              <a:gd name="T55" fmla="*/ 60 h 82"/>
                              <a:gd name="T56" fmla="*/ 69 w 71"/>
                              <a:gd name="T57" fmla="*/ 52 h 82"/>
                              <a:gd name="T58" fmla="*/ 71 w 71"/>
                              <a:gd name="T59" fmla="*/ 44 h 82"/>
                              <a:gd name="T60" fmla="*/ 71 w 71"/>
                              <a:gd name="T61" fmla="*/ 36 h 82"/>
                              <a:gd name="T62" fmla="*/ 69 w 71"/>
                              <a:gd name="T63" fmla="*/ 28 h 82"/>
                              <a:gd name="T64" fmla="*/ 67 w 71"/>
                              <a:gd name="T65" fmla="*/ 2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1" h="82">
                                <a:moveTo>
                                  <a:pt x="67" y="20"/>
                                </a:moveTo>
                                <a:lnTo>
                                  <a:pt x="63" y="14"/>
                                </a:lnTo>
                                <a:lnTo>
                                  <a:pt x="57" y="8"/>
                                </a:lnTo>
                                <a:lnTo>
                                  <a:pt x="51" y="4"/>
                                </a:lnTo>
                                <a:lnTo>
                                  <a:pt x="45" y="2"/>
                                </a:lnTo>
                                <a:lnTo>
                                  <a:pt x="37" y="0"/>
                                </a:lnTo>
                                <a:lnTo>
                                  <a:pt x="31" y="0"/>
                                </a:lnTo>
                                <a:lnTo>
                                  <a:pt x="23" y="2"/>
                                </a:lnTo>
                                <a:lnTo>
                                  <a:pt x="17" y="6"/>
                                </a:lnTo>
                                <a:lnTo>
                                  <a:pt x="11" y="10"/>
                                </a:lnTo>
                                <a:lnTo>
                                  <a:pt x="7" y="16"/>
                                </a:lnTo>
                                <a:lnTo>
                                  <a:pt x="4" y="24"/>
                                </a:lnTo>
                                <a:lnTo>
                                  <a:pt x="2" y="30"/>
                                </a:lnTo>
                                <a:lnTo>
                                  <a:pt x="0" y="38"/>
                                </a:lnTo>
                                <a:lnTo>
                                  <a:pt x="0" y="46"/>
                                </a:lnTo>
                                <a:lnTo>
                                  <a:pt x="2" y="54"/>
                                </a:lnTo>
                                <a:lnTo>
                                  <a:pt x="4" y="62"/>
                                </a:lnTo>
                                <a:lnTo>
                                  <a:pt x="9" y="68"/>
                                </a:lnTo>
                                <a:lnTo>
                                  <a:pt x="13" y="74"/>
                                </a:lnTo>
                                <a:lnTo>
                                  <a:pt x="19" y="78"/>
                                </a:lnTo>
                                <a:lnTo>
                                  <a:pt x="25" y="80"/>
                                </a:lnTo>
                                <a:lnTo>
                                  <a:pt x="33" y="82"/>
                                </a:lnTo>
                                <a:lnTo>
                                  <a:pt x="39" y="82"/>
                                </a:lnTo>
                                <a:lnTo>
                                  <a:pt x="47" y="80"/>
                                </a:lnTo>
                                <a:lnTo>
                                  <a:pt x="53" y="76"/>
                                </a:lnTo>
                                <a:lnTo>
                                  <a:pt x="59" y="72"/>
                                </a:lnTo>
                                <a:lnTo>
                                  <a:pt x="63" y="66"/>
                                </a:lnTo>
                                <a:lnTo>
                                  <a:pt x="67" y="60"/>
                                </a:lnTo>
                                <a:lnTo>
                                  <a:pt x="69" y="52"/>
                                </a:lnTo>
                                <a:lnTo>
                                  <a:pt x="71" y="44"/>
                                </a:lnTo>
                                <a:lnTo>
                                  <a:pt x="71" y="36"/>
                                </a:lnTo>
                                <a:lnTo>
                                  <a:pt x="69" y="28"/>
                                </a:lnTo>
                                <a:lnTo>
                                  <a:pt x="6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65" name="Freeform 430"/>
                        <wps:cNvSpPr>
                          <a:spLocks/>
                        </wps:cNvSpPr>
                        <wps:spPr bwMode="auto">
                          <a:xfrm>
                            <a:off x="1440659" y="1562100"/>
                            <a:ext cx="114316" cy="130127"/>
                          </a:xfrm>
                          <a:custGeom>
                            <a:avLst/>
                            <a:gdLst>
                              <a:gd name="T0" fmla="*/ 66 w 72"/>
                              <a:gd name="T1" fmla="*/ 20 h 82"/>
                              <a:gd name="T2" fmla="*/ 64 w 72"/>
                              <a:gd name="T3" fmla="*/ 14 h 82"/>
                              <a:gd name="T4" fmla="*/ 58 w 72"/>
                              <a:gd name="T5" fmla="*/ 8 h 82"/>
                              <a:gd name="T6" fmla="*/ 52 w 72"/>
                              <a:gd name="T7" fmla="*/ 4 h 82"/>
                              <a:gd name="T8" fmla="*/ 46 w 72"/>
                              <a:gd name="T9" fmla="*/ 2 h 82"/>
                              <a:gd name="T10" fmla="*/ 38 w 72"/>
                              <a:gd name="T11" fmla="*/ 0 h 82"/>
                              <a:gd name="T12" fmla="*/ 32 w 72"/>
                              <a:gd name="T13" fmla="*/ 0 h 82"/>
                              <a:gd name="T14" fmla="*/ 24 w 72"/>
                              <a:gd name="T15" fmla="*/ 2 h 82"/>
                              <a:gd name="T16" fmla="*/ 18 w 72"/>
                              <a:gd name="T17" fmla="*/ 6 h 82"/>
                              <a:gd name="T18" fmla="*/ 12 w 72"/>
                              <a:gd name="T19" fmla="*/ 10 h 82"/>
                              <a:gd name="T20" fmla="*/ 8 w 72"/>
                              <a:gd name="T21" fmla="*/ 16 h 82"/>
                              <a:gd name="T22" fmla="*/ 4 w 72"/>
                              <a:gd name="T23" fmla="*/ 24 h 82"/>
                              <a:gd name="T24" fmla="*/ 0 w 72"/>
                              <a:gd name="T25" fmla="*/ 30 h 82"/>
                              <a:gd name="T26" fmla="*/ 0 w 72"/>
                              <a:gd name="T27" fmla="*/ 38 h 82"/>
                              <a:gd name="T28" fmla="*/ 0 w 72"/>
                              <a:gd name="T29" fmla="*/ 46 h 82"/>
                              <a:gd name="T30" fmla="*/ 2 w 72"/>
                              <a:gd name="T31" fmla="*/ 54 h 82"/>
                              <a:gd name="T32" fmla="*/ 4 w 72"/>
                              <a:gd name="T33" fmla="*/ 62 h 82"/>
                              <a:gd name="T34" fmla="*/ 8 w 72"/>
                              <a:gd name="T35" fmla="*/ 68 h 82"/>
                              <a:gd name="T36" fmla="*/ 12 w 72"/>
                              <a:gd name="T37" fmla="*/ 74 h 82"/>
                              <a:gd name="T38" fmla="*/ 18 w 72"/>
                              <a:gd name="T39" fmla="*/ 78 h 82"/>
                              <a:gd name="T40" fmla="*/ 26 w 72"/>
                              <a:gd name="T41" fmla="*/ 80 h 82"/>
                              <a:gd name="T42" fmla="*/ 32 w 72"/>
                              <a:gd name="T43" fmla="*/ 82 h 82"/>
                              <a:gd name="T44" fmla="*/ 40 w 72"/>
                              <a:gd name="T45" fmla="*/ 82 h 82"/>
                              <a:gd name="T46" fmla="*/ 46 w 72"/>
                              <a:gd name="T47" fmla="*/ 80 h 82"/>
                              <a:gd name="T48" fmla="*/ 54 w 72"/>
                              <a:gd name="T49" fmla="*/ 76 h 82"/>
                              <a:gd name="T50" fmla="*/ 58 w 72"/>
                              <a:gd name="T51" fmla="*/ 72 h 82"/>
                              <a:gd name="T52" fmla="*/ 64 w 72"/>
                              <a:gd name="T53" fmla="*/ 66 h 82"/>
                              <a:gd name="T54" fmla="*/ 68 w 72"/>
                              <a:gd name="T55" fmla="*/ 60 h 82"/>
                              <a:gd name="T56" fmla="*/ 70 w 72"/>
                              <a:gd name="T57" fmla="*/ 52 h 82"/>
                              <a:gd name="T58" fmla="*/ 72 w 72"/>
                              <a:gd name="T59" fmla="*/ 44 h 82"/>
                              <a:gd name="T60" fmla="*/ 72 w 72"/>
                              <a:gd name="T61" fmla="*/ 36 h 82"/>
                              <a:gd name="T62" fmla="*/ 70 w 72"/>
                              <a:gd name="T63" fmla="*/ 28 h 82"/>
                              <a:gd name="T64" fmla="*/ 66 w 72"/>
                              <a:gd name="T65" fmla="*/ 2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2" h="82">
                                <a:moveTo>
                                  <a:pt x="66" y="20"/>
                                </a:moveTo>
                                <a:lnTo>
                                  <a:pt x="64" y="14"/>
                                </a:lnTo>
                                <a:lnTo>
                                  <a:pt x="58" y="8"/>
                                </a:lnTo>
                                <a:lnTo>
                                  <a:pt x="52" y="4"/>
                                </a:lnTo>
                                <a:lnTo>
                                  <a:pt x="46" y="2"/>
                                </a:lnTo>
                                <a:lnTo>
                                  <a:pt x="38" y="0"/>
                                </a:lnTo>
                                <a:lnTo>
                                  <a:pt x="32" y="0"/>
                                </a:lnTo>
                                <a:lnTo>
                                  <a:pt x="24" y="2"/>
                                </a:lnTo>
                                <a:lnTo>
                                  <a:pt x="18" y="6"/>
                                </a:lnTo>
                                <a:lnTo>
                                  <a:pt x="12" y="10"/>
                                </a:lnTo>
                                <a:lnTo>
                                  <a:pt x="8" y="16"/>
                                </a:lnTo>
                                <a:lnTo>
                                  <a:pt x="4" y="24"/>
                                </a:lnTo>
                                <a:lnTo>
                                  <a:pt x="0" y="30"/>
                                </a:lnTo>
                                <a:lnTo>
                                  <a:pt x="0" y="38"/>
                                </a:lnTo>
                                <a:lnTo>
                                  <a:pt x="0" y="46"/>
                                </a:lnTo>
                                <a:lnTo>
                                  <a:pt x="2" y="54"/>
                                </a:lnTo>
                                <a:lnTo>
                                  <a:pt x="4" y="62"/>
                                </a:lnTo>
                                <a:lnTo>
                                  <a:pt x="8" y="68"/>
                                </a:lnTo>
                                <a:lnTo>
                                  <a:pt x="12" y="74"/>
                                </a:lnTo>
                                <a:lnTo>
                                  <a:pt x="18" y="78"/>
                                </a:lnTo>
                                <a:lnTo>
                                  <a:pt x="26" y="80"/>
                                </a:lnTo>
                                <a:lnTo>
                                  <a:pt x="32" y="82"/>
                                </a:lnTo>
                                <a:lnTo>
                                  <a:pt x="40" y="82"/>
                                </a:lnTo>
                                <a:lnTo>
                                  <a:pt x="46" y="80"/>
                                </a:lnTo>
                                <a:lnTo>
                                  <a:pt x="54" y="76"/>
                                </a:lnTo>
                                <a:lnTo>
                                  <a:pt x="58" y="72"/>
                                </a:lnTo>
                                <a:lnTo>
                                  <a:pt x="64" y="66"/>
                                </a:lnTo>
                                <a:lnTo>
                                  <a:pt x="68" y="60"/>
                                </a:lnTo>
                                <a:lnTo>
                                  <a:pt x="70" y="52"/>
                                </a:lnTo>
                                <a:lnTo>
                                  <a:pt x="72" y="44"/>
                                </a:lnTo>
                                <a:lnTo>
                                  <a:pt x="72" y="36"/>
                                </a:lnTo>
                                <a:lnTo>
                                  <a:pt x="70" y="28"/>
                                </a:lnTo>
                                <a:lnTo>
                                  <a:pt x="66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66" name="Freeform 431"/>
                        <wps:cNvSpPr>
                          <a:spLocks/>
                        </wps:cNvSpPr>
                        <wps:spPr bwMode="auto">
                          <a:xfrm>
                            <a:off x="1000125" y="1762125"/>
                            <a:ext cx="114316" cy="126953"/>
                          </a:xfrm>
                          <a:custGeom>
                            <a:avLst/>
                            <a:gdLst>
                              <a:gd name="T0" fmla="*/ 66 w 72"/>
                              <a:gd name="T1" fmla="*/ 20 h 80"/>
                              <a:gd name="T2" fmla="*/ 64 w 72"/>
                              <a:gd name="T3" fmla="*/ 14 h 80"/>
                              <a:gd name="T4" fmla="*/ 58 w 72"/>
                              <a:gd name="T5" fmla="*/ 8 h 80"/>
                              <a:gd name="T6" fmla="*/ 52 w 72"/>
                              <a:gd name="T7" fmla="*/ 4 h 80"/>
                              <a:gd name="T8" fmla="*/ 47 w 72"/>
                              <a:gd name="T9" fmla="*/ 0 h 80"/>
                              <a:gd name="T10" fmla="*/ 39 w 72"/>
                              <a:gd name="T11" fmla="*/ 0 h 80"/>
                              <a:gd name="T12" fmla="*/ 31 w 72"/>
                              <a:gd name="T13" fmla="*/ 0 h 80"/>
                              <a:gd name="T14" fmla="*/ 25 w 72"/>
                              <a:gd name="T15" fmla="*/ 2 h 80"/>
                              <a:gd name="T16" fmla="*/ 18 w 72"/>
                              <a:gd name="T17" fmla="*/ 6 h 80"/>
                              <a:gd name="T18" fmla="*/ 12 w 72"/>
                              <a:gd name="T19" fmla="*/ 10 h 80"/>
                              <a:gd name="T20" fmla="*/ 8 w 72"/>
                              <a:gd name="T21" fmla="*/ 14 h 80"/>
                              <a:gd name="T22" fmla="*/ 4 w 72"/>
                              <a:gd name="T23" fmla="*/ 22 h 80"/>
                              <a:gd name="T24" fmla="*/ 2 w 72"/>
                              <a:gd name="T25" fmla="*/ 28 h 80"/>
                              <a:gd name="T26" fmla="*/ 0 w 72"/>
                              <a:gd name="T27" fmla="*/ 36 h 80"/>
                              <a:gd name="T28" fmla="*/ 0 w 72"/>
                              <a:gd name="T29" fmla="*/ 44 h 80"/>
                              <a:gd name="T30" fmla="*/ 2 w 72"/>
                              <a:gd name="T31" fmla="*/ 52 h 80"/>
                              <a:gd name="T32" fmla="*/ 4 w 72"/>
                              <a:gd name="T33" fmla="*/ 60 h 80"/>
                              <a:gd name="T34" fmla="*/ 8 w 72"/>
                              <a:gd name="T35" fmla="*/ 66 h 80"/>
                              <a:gd name="T36" fmla="*/ 12 w 72"/>
                              <a:gd name="T37" fmla="*/ 72 h 80"/>
                              <a:gd name="T38" fmla="*/ 20 w 72"/>
                              <a:gd name="T39" fmla="*/ 76 h 80"/>
                              <a:gd name="T40" fmla="*/ 27 w 72"/>
                              <a:gd name="T41" fmla="*/ 78 h 80"/>
                              <a:gd name="T42" fmla="*/ 33 w 72"/>
                              <a:gd name="T43" fmla="*/ 80 h 80"/>
                              <a:gd name="T44" fmla="*/ 41 w 72"/>
                              <a:gd name="T45" fmla="*/ 80 h 80"/>
                              <a:gd name="T46" fmla="*/ 49 w 72"/>
                              <a:gd name="T47" fmla="*/ 78 h 80"/>
                              <a:gd name="T48" fmla="*/ 54 w 72"/>
                              <a:gd name="T49" fmla="*/ 74 h 80"/>
                              <a:gd name="T50" fmla="*/ 58 w 72"/>
                              <a:gd name="T51" fmla="*/ 70 h 80"/>
                              <a:gd name="T52" fmla="*/ 64 w 72"/>
                              <a:gd name="T53" fmla="*/ 64 h 80"/>
                              <a:gd name="T54" fmla="*/ 68 w 72"/>
                              <a:gd name="T55" fmla="*/ 58 h 80"/>
                              <a:gd name="T56" fmla="*/ 70 w 72"/>
                              <a:gd name="T57" fmla="*/ 50 h 80"/>
                              <a:gd name="T58" fmla="*/ 72 w 72"/>
                              <a:gd name="T59" fmla="*/ 42 h 80"/>
                              <a:gd name="T60" fmla="*/ 72 w 72"/>
                              <a:gd name="T61" fmla="*/ 34 h 80"/>
                              <a:gd name="T62" fmla="*/ 70 w 72"/>
                              <a:gd name="T63" fmla="*/ 26 h 80"/>
                              <a:gd name="T64" fmla="*/ 66 w 72"/>
                              <a:gd name="T65" fmla="*/ 20 h 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2" h="80">
                                <a:moveTo>
                                  <a:pt x="66" y="20"/>
                                </a:moveTo>
                                <a:lnTo>
                                  <a:pt x="64" y="14"/>
                                </a:lnTo>
                                <a:lnTo>
                                  <a:pt x="58" y="8"/>
                                </a:lnTo>
                                <a:lnTo>
                                  <a:pt x="52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0"/>
                                </a:lnTo>
                                <a:lnTo>
                                  <a:pt x="31" y="0"/>
                                </a:lnTo>
                                <a:lnTo>
                                  <a:pt x="25" y="2"/>
                                </a:lnTo>
                                <a:lnTo>
                                  <a:pt x="18" y="6"/>
                                </a:lnTo>
                                <a:lnTo>
                                  <a:pt x="12" y="10"/>
                                </a:lnTo>
                                <a:lnTo>
                                  <a:pt x="8" y="14"/>
                                </a:lnTo>
                                <a:lnTo>
                                  <a:pt x="4" y="22"/>
                                </a:lnTo>
                                <a:lnTo>
                                  <a:pt x="2" y="28"/>
                                </a:lnTo>
                                <a:lnTo>
                                  <a:pt x="0" y="36"/>
                                </a:lnTo>
                                <a:lnTo>
                                  <a:pt x="0" y="44"/>
                                </a:lnTo>
                                <a:lnTo>
                                  <a:pt x="2" y="52"/>
                                </a:lnTo>
                                <a:lnTo>
                                  <a:pt x="4" y="60"/>
                                </a:lnTo>
                                <a:lnTo>
                                  <a:pt x="8" y="66"/>
                                </a:lnTo>
                                <a:lnTo>
                                  <a:pt x="12" y="72"/>
                                </a:lnTo>
                                <a:lnTo>
                                  <a:pt x="20" y="76"/>
                                </a:lnTo>
                                <a:lnTo>
                                  <a:pt x="27" y="78"/>
                                </a:lnTo>
                                <a:lnTo>
                                  <a:pt x="33" y="80"/>
                                </a:lnTo>
                                <a:lnTo>
                                  <a:pt x="41" y="80"/>
                                </a:lnTo>
                                <a:lnTo>
                                  <a:pt x="49" y="78"/>
                                </a:lnTo>
                                <a:lnTo>
                                  <a:pt x="54" y="74"/>
                                </a:lnTo>
                                <a:lnTo>
                                  <a:pt x="58" y="70"/>
                                </a:lnTo>
                                <a:lnTo>
                                  <a:pt x="64" y="64"/>
                                </a:lnTo>
                                <a:lnTo>
                                  <a:pt x="68" y="58"/>
                                </a:lnTo>
                                <a:lnTo>
                                  <a:pt x="70" y="50"/>
                                </a:lnTo>
                                <a:lnTo>
                                  <a:pt x="72" y="42"/>
                                </a:lnTo>
                                <a:lnTo>
                                  <a:pt x="72" y="34"/>
                                </a:lnTo>
                                <a:lnTo>
                                  <a:pt x="70" y="26"/>
                                </a:lnTo>
                                <a:lnTo>
                                  <a:pt x="66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67" name="Freeform 432"/>
                        <wps:cNvSpPr>
                          <a:spLocks/>
                        </wps:cNvSpPr>
                        <wps:spPr bwMode="auto">
                          <a:xfrm>
                            <a:off x="0" y="2171331"/>
                            <a:ext cx="1151082" cy="226929"/>
                          </a:xfrm>
                          <a:custGeom>
                            <a:avLst/>
                            <a:gdLst>
                              <a:gd name="T0" fmla="*/ 52 w 719"/>
                              <a:gd name="T1" fmla="*/ 65 h 143"/>
                              <a:gd name="T2" fmla="*/ 88 w 719"/>
                              <a:gd name="T3" fmla="*/ 57 h 143"/>
                              <a:gd name="T4" fmla="*/ 124 w 719"/>
                              <a:gd name="T5" fmla="*/ 50 h 143"/>
                              <a:gd name="T6" fmla="*/ 160 w 719"/>
                              <a:gd name="T7" fmla="*/ 46 h 143"/>
                              <a:gd name="T8" fmla="*/ 196 w 719"/>
                              <a:gd name="T9" fmla="*/ 44 h 143"/>
                              <a:gd name="T10" fmla="*/ 234 w 719"/>
                              <a:gd name="T11" fmla="*/ 42 h 143"/>
                              <a:gd name="T12" fmla="*/ 270 w 719"/>
                              <a:gd name="T13" fmla="*/ 42 h 143"/>
                              <a:gd name="T14" fmla="*/ 305 w 719"/>
                              <a:gd name="T15" fmla="*/ 44 h 143"/>
                              <a:gd name="T16" fmla="*/ 340 w 719"/>
                              <a:gd name="T17" fmla="*/ 46 h 143"/>
                              <a:gd name="T18" fmla="*/ 374 w 719"/>
                              <a:gd name="T19" fmla="*/ 50 h 143"/>
                              <a:gd name="T20" fmla="*/ 408 w 719"/>
                              <a:gd name="T21" fmla="*/ 53 h 143"/>
                              <a:gd name="T22" fmla="*/ 440 w 719"/>
                              <a:gd name="T23" fmla="*/ 59 h 143"/>
                              <a:gd name="T24" fmla="*/ 472 w 719"/>
                              <a:gd name="T25" fmla="*/ 65 h 143"/>
                              <a:gd name="T26" fmla="*/ 501 w 719"/>
                              <a:gd name="T27" fmla="*/ 73 h 143"/>
                              <a:gd name="T28" fmla="*/ 529 w 719"/>
                              <a:gd name="T29" fmla="*/ 79 h 143"/>
                              <a:gd name="T30" fmla="*/ 557 w 719"/>
                              <a:gd name="T31" fmla="*/ 87 h 143"/>
                              <a:gd name="T32" fmla="*/ 583 w 719"/>
                              <a:gd name="T33" fmla="*/ 95 h 143"/>
                              <a:gd name="T34" fmla="*/ 608 w 719"/>
                              <a:gd name="T35" fmla="*/ 101 h 143"/>
                              <a:gd name="T36" fmla="*/ 630 w 719"/>
                              <a:gd name="T37" fmla="*/ 109 h 143"/>
                              <a:gd name="T38" fmla="*/ 650 w 719"/>
                              <a:gd name="T39" fmla="*/ 115 h 143"/>
                              <a:gd name="T40" fmla="*/ 668 w 719"/>
                              <a:gd name="T41" fmla="*/ 121 h 143"/>
                              <a:gd name="T42" fmla="*/ 681 w 719"/>
                              <a:gd name="T43" fmla="*/ 127 h 143"/>
                              <a:gd name="T44" fmla="*/ 695 w 719"/>
                              <a:gd name="T45" fmla="*/ 133 h 143"/>
                              <a:gd name="T46" fmla="*/ 705 w 719"/>
                              <a:gd name="T47" fmla="*/ 137 h 143"/>
                              <a:gd name="T48" fmla="*/ 713 w 719"/>
                              <a:gd name="T49" fmla="*/ 139 h 143"/>
                              <a:gd name="T50" fmla="*/ 717 w 719"/>
                              <a:gd name="T51" fmla="*/ 141 h 143"/>
                              <a:gd name="T52" fmla="*/ 719 w 719"/>
                              <a:gd name="T53" fmla="*/ 143 h 143"/>
                              <a:gd name="T54" fmla="*/ 691 w 719"/>
                              <a:gd name="T55" fmla="*/ 121 h 143"/>
                              <a:gd name="T56" fmla="*/ 662 w 719"/>
                              <a:gd name="T57" fmla="*/ 101 h 143"/>
                              <a:gd name="T58" fmla="*/ 630 w 719"/>
                              <a:gd name="T59" fmla="*/ 85 h 143"/>
                              <a:gd name="T60" fmla="*/ 599 w 719"/>
                              <a:gd name="T61" fmla="*/ 69 h 143"/>
                              <a:gd name="T62" fmla="*/ 567 w 719"/>
                              <a:gd name="T63" fmla="*/ 55 h 143"/>
                              <a:gd name="T64" fmla="*/ 535 w 719"/>
                              <a:gd name="T65" fmla="*/ 44 h 143"/>
                              <a:gd name="T66" fmla="*/ 503 w 719"/>
                              <a:gd name="T67" fmla="*/ 34 h 143"/>
                              <a:gd name="T68" fmla="*/ 472 w 719"/>
                              <a:gd name="T69" fmla="*/ 26 h 143"/>
                              <a:gd name="T70" fmla="*/ 440 w 719"/>
                              <a:gd name="T71" fmla="*/ 18 h 143"/>
                              <a:gd name="T72" fmla="*/ 406 w 719"/>
                              <a:gd name="T73" fmla="*/ 12 h 143"/>
                              <a:gd name="T74" fmla="*/ 376 w 719"/>
                              <a:gd name="T75" fmla="*/ 6 h 143"/>
                              <a:gd name="T76" fmla="*/ 342 w 719"/>
                              <a:gd name="T77" fmla="*/ 4 h 143"/>
                              <a:gd name="T78" fmla="*/ 311 w 719"/>
                              <a:gd name="T79" fmla="*/ 0 h 143"/>
                              <a:gd name="T80" fmla="*/ 280 w 719"/>
                              <a:gd name="T81" fmla="*/ 0 h 143"/>
                              <a:gd name="T82" fmla="*/ 250 w 719"/>
                              <a:gd name="T83" fmla="*/ 0 h 143"/>
                              <a:gd name="T84" fmla="*/ 218 w 719"/>
                              <a:gd name="T85" fmla="*/ 0 h 143"/>
                              <a:gd name="T86" fmla="*/ 190 w 719"/>
                              <a:gd name="T87" fmla="*/ 0 h 143"/>
                              <a:gd name="T88" fmla="*/ 160 w 719"/>
                              <a:gd name="T89" fmla="*/ 2 h 143"/>
                              <a:gd name="T90" fmla="*/ 134 w 719"/>
                              <a:gd name="T91" fmla="*/ 6 h 143"/>
                              <a:gd name="T92" fmla="*/ 106 w 719"/>
                              <a:gd name="T93" fmla="*/ 8 h 143"/>
                              <a:gd name="T94" fmla="*/ 81 w 719"/>
                              <a:gd name="T95" fmla="*/ 12 h 143"/>
                              <a:gd name="T96" fmla="*/ 57 w 719"/>
                              <a:gd name="T97" fmla="*/ 16 h 143"/>
                              <a:gd name="T98" fmla="*/ 34 w 719"/>
                              <a:gd name="T99" fmla="*/ 22 h 143"/>
                              <a:gd name="T100" fmla="*/ 12 w 719"/>
                              <a:gd name="T101" fmla="*/ 26 h 143"/>
                              <a:gd name="T102" fmla="*/ 0 w 719"/>
                              <a:gd name="T103" fmla="*/ 30 h 143"/>
                              <a:gd name="T104" fmla="*/ 0 w 719"/>
                              <a:gd name="T105" fmla="*/ 81 h 143"/>
                              <a:gd name="T106" fmla="*/ 16 w 719"/>
                              <a:gd name="T107" fmla="*/ 75 h 143"/>
                              <a:gd name="T108" fmla="*/ 52 w 719"/>
                              <a:gd name="T109" fmla="*/ 65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719" h="143">
                                <a:moveTo>
                                  <a:pt x="52" y="65"/>
                                </a:moveTo>
                                <a:lnTo>
                                  <a:pt x="88" y="57"/>
                                </a:lnTo>
                                <a:lnTo>
                                  <a:pt x="124" y="50"/>
                                </a:lnTo>
                                <a:lnTo>
                                  <a:pt x="160" y="46"/>
                                </a:lnTo>
                                <a:lnTo>
                                  <a:pt x="196" y="44"/>
                                </a:lnTo>
                                <a:lnTo>
                                  <a:pt x="234" y="42"/>
                                </a:lnTo>
                                <a:lnTo>
                                  <a:pt x="270" y="42"/>
                                </a:lnTo>
                                <a:lnTo>
                                  <a:pt x="305" y="44"/>
                                </a:lnTo>
                                <a:lnTo>
                                  <a:pt x="340" y="46"/>
                                </a:lnTo>
                                <a:lnTo>
                                  <a:pt x="374" y="50"/>
                                </a:lnTo>
                                <a:lnTo>
                                  <a:pt x="408" y="53"/>
                                </a:lnTo>
                                <a:lnTo>
                                  <a:pt x="440" y="59"/>
                                </a:lnTo>
                                <a:lnTo>
                                  <a:pt x="472" y="65"/>
                                </a:lnTo>
                                <a:lnTo>
                                  <a:pt x="501" y="73"/>
                                </a:lnTo>
                                <a:lnTo>
                                  <a:pt x="529" y="79"/>
                                </a:lnTo>
                                <a:lnTo>
                                  <a:pt x="557" y="87"/>
                                </a:lnTo>
                                <a:lnTo>
                                  <a:pt x="583" y="95"/>
                                </a:lnTo>
                                <a:lnTo>
                                  <a:pt x="608" y="101"/>
                                </a:lnTo>
                                <a:lnTo>
                                  <a:pt x="630" y="109"/>
                                </a:lnTo>
                                <a:lnTo>
                                  <a:pt x="650" y="115"/>
                                </a:lnTo>
                                <a:lnTo>
                                  <a:pt x="668" y="121"/>
                                </a:lnTo>
                                <a:lnTo>
                                  <a:pt x="681" y="127"/>
                                </a:lnTo>
                                <a:lnTo>
                                  <a:pt x="695" y="133"/>
                                </a:lnTo>
                                <a:lnTo>
                                  <a:pt x="705" y="137"/>
                                </a:lnTo>
                                <a:lnTo>
                                  <a:pt x="713" y="139"/>
                                </a:lnTo>
                                <a:lnTo>
                                  <a:pt x="717" y="141"/>
                                </a:lnTo>
                                <a:lnTo>
                                  <a:pt x="719" y="143"/>
                                </a:lnTo>
                                <a:lnTo>
                                  <a:pt x="691" y="121"/>
                                </a:lnTo>
                                <a:lnTo>
                                  <a:pt x="662" y="101"/>
                                </a:lnTo>
                                <a:lnTo>
                                  <a:pt x="630" y="85"/>
                                </a:lnTo>
                                <a:lnTo>
                                  <a:pt x="599" y="69"/>
                                </a:lnTo>
                                <a:lnTo>
                                  <a:pt x="567" y="55"/>
                                </a:lnTo>
                                <a:lnTo>
                                  <a:pt x="535" y="44"/>
                                </a:lnTo>
                                <a:lnTo>
                                  <a:pt x="503" y="34"/>
                                </a:lnTo>
                                <a:lnTo>
                                  <a:pt x="472" y="26"/>
                                </a:lnTo>
                                <a:lnTo>
                                  <a:pt x="440" y="18"/>
                                </a:lnTo>
                                <a:lnTo>
                                  <a:pt x="406" y="12"/>
                                </a:lnTo>
                                <a:lnTo>
                                  <a:pt x="376" y="6"/>
                                </a:lnTo>
                                <a:lnTo>
                                  <a:pt x="342" y="4"/>
                                </a:lnTo>
                                <a:lnTo>
                                  <a:pt x="311" y="0"/>
                                </a:lnTo>
                                <a:lnTo>
                                  <a:pt x="280" y="0"/>
                                </a:lnTo>
                                <a:lnTo>
                                  <a:pt x="250" y="0"/>
                                </a:lnTo>
                                <a:lnTo>
                                  <a:pt x="218" y="0"/>
                                </a:lnTo>
                                <a:lnTo>
                                  <a:pt x="190" y="0"/>
                                </a:lnTo>
                                <a:lnTo>
                                  <a:pt x="160" y="2"/>
                                </a:lnTo>
                                <a:lnTo>
                                  <a:pt x="134" y="6"/>
                                </a:lnTo>
                                <a:lnTo>
                                  <a:pt x="106" y="8"/>
                                </a:lnTo>
                                <a:lnTo>
                                  <a:pt x="81" y="12"/>
                                </a:lnTo>
                                <a:lnTo>
                                  <a:pt x="57" y="16"/>
                                </a:lnTo>
                                <a:lnTo>
                                  <a:pt x="34" y="22"/>
                                </a:lnTo>
                                <a:lnTo>
                                  <a:pt x="12" y="26"/>
                                </a:lnTo>
                                <a:lnTo>
                                  <a:pt x="0" y="30"/>
                                </a:lnTo>
                                <a:lnTo>
                                  <a:pt x="0" y="81"/>
                                </a:lnTo>
                                <a:lnTo>
                                  <a:pt x="16" y="75"/>
                                </a:lnTo>
                                <a:lnTo>
                                  <a:pt x="52" y="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68" name="Freeform 433"/>
                        <wps:cNvSpPr>
                          <a:spLocks/>
                        </wps:cNvSpPr>
                        <wps:spPr bwMode="auto">
                          <a:xfrm>
                            <a:off x="1009650" y="1514475"/>
                            <a:ext cx="17465" cy="19043"/>
                          </a:xfrm>
                          <a:custGeom>
                            <a:avLst/>
                            <a:gdLst>
                              <a:gd name="T0" fmla="*/ 9 w 11"/>
                              <a:gd name="T1" fmla="*/ 0 h 12"/>
                              <a:gd name="T2" fmla="*/ 5 w 11"/>
                              <a:gd name="T3" fmla="*/ 0 h 12"/>
                              <a:gd name="T4" fmla="*/ 2 w 11"/>
                              <a:gd name="T5" fmla="*/ 0 h 12"/>
                              <a:gd name="T6" fmla="*/ 0 w 11"/>
                              <a:gd name="T7" fmla="*/ 2 h 12"/>
                              <a:gd name="T8" fmla="*/ 0 w 11"/>
                              <a:gd name="T9" fmla="*/ 4 h 12"/>
                              <a:gd name="T10" fmla="*/ 0 w 11"/>
                              <a:gd name="T11" fmla="*/ 6 h 12"/>
                              <a:gd name="T12" fmla="*/ 0 w 11"/>
                              <a:gd name="T13" fmla="*/ 8 h 12"/>
                              <a:gd name="T14" fmla="*/ 0 w 11"/>
                              <a:gd name="T15" fmla="*/ 10 h 12"/>
                              <a:gd name="T16" fmla="*/ 2 w 11"/>
                              <a:gd name="T17" fmla="*/ 12 h 12"/>
                              <a:gd name="T18" fmla="*/ 5 w 11"/>
                              <a:gd name="T19" fmla="*/ 12 h 12"/>
                              <a:gd name="T20" fmla="*/ 9 w 11"/>
                              <a:gd name="T21" fmla="*/ 12 h 12"/>
                              <a:gd name="T22" fmla="*/ 11 w 11"/>
                              <a:gd name="T23" fmla="*/ 10 h 12"/>
                              <a:gd name="T24" fmla="*/ 11 w 11"/>
                              <a:gd name="T25" fmla="*/ 8 h 12"/>
                              <a:gd name="T26" fmla="*/ 11 w 11"/>
                              <a:gd name="T27" fmla="*/ 6 h 12"/>
                              <a:gd name="T28" fmla="*/ 11 w 11"/>
                              <a:gd name="T29" fmla="*/ 4 h 12"/>
                              <a:gd name="T30" fmla="*/ 11 w 11"/>
                              <a:gd name="T31" fmla="*/ 2 h 12"/>
                              <a:gd name="T32" fmla="*/ 9 w 11"/>
                              <a:gd name="T33" fmla="*/ 0 h 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1" h="12">
                                <a:moveTo>
                                  <a:pt x="9" y="0"/>
                                </a:moveTo>
                                <a:lnTo>
                                  <a:pt x="5" y="0"/>
                                </a:lnTo>
                                <a:lnTo>
                                  <a:pt x="2" y="0"/>
                                </a:lnTo>
                                <a:lnTo>
                                  <a:pt x="0" y="2"/>
                                </a:lnTo>
                                <a:lnTo>
                                  <a:pt x="0" y="4"/>
                                </a:lnTo>
                                <a:lnTo>
                                  <a:pt x="0" y="6"/>
                                </a:lnTo>
                                <a:lnTo>
                                  <a:pt x="0" y="8"/>
                                </a:lnTo>
                                <a:lnTo>
                                  <a:pt x="0" y="10"/>
                                </a:lnTo>
                                <a:lnTo>
                                  <a:pt x="2" y="12"/>
                                </a:lnTo>
                                <a:lnTo>
                                  <a:pt x="5" y="12"/>
                                </a:lnTo>
                                <a:lnTo>
                                  <a:pt x="9" y="12"/>
                                </a:lnTo>
                                <a:lnTo>
                                  <a:pt x="11" y="10"/>
                                </a:lnTo>
                                <a:lnTo>
                                  <a:pt x="11" y="8"/>
                                </a:lnTo>
                                <a:lnTo>
                                  <a:pt x="11" y="6"/>
                                </a:lnTo>
                                <a:lnTo>
                                  <a:pt x="11" y="4"/>
                                </a:lnTo>
                                <a:lnTo>
                                  <a:pt x="11" y="2"/>
                                </a:lnTo>
                                <a:lnTo>
                                  <a:pt x="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69" name="Freeform 434"/>
                        <wps:cNvSpPr>
                          <a:spLocks/>
                        </wps:cNvSpPr>
                        <wps:spPr bwMode="auto">
                          <a:xfrm>
                            <a:off x="876300" y="1171575"/>
                            <a:ext cx="47632" cy="49194"/>
                          </a:xfrm>
                          <a:custGeom>
                            <a:avLst/>
                            <a:gdLst>
                              <a:gd name="T0" fmla="*/ 26 w 30"/>
                              <a:gd name="T1" fmla="*/ 6 h 31"/>
                              <a:gd name="T2" fmla="*/ 20 w 30"/>
                              <a:gd name="T3" fmla="*/ 2 h 31"/>
                              <a:gd name="T4" fmla="*/ 14 w 30"/>
                              <a:gd name="T5" fmla="*/ 0 h 31"/>
                              <a:gd name="T6" fmla="*/ 9 w 30"/>
                              <a:gd name="T7" fmla="*/ 2 h 31"/>
                              <a:gd name="T8" fmla="*/ 5 w 30"/>
                              <a:gd name="T9" fmla="*/ 6 h 31"/>
                              <a:gd name="T10" fmla="*/ 3 w 30"/>
                              <a:gd name="T11" fmla="*/ 9 h 31"/>
                              <a:gd name="T12" fmla="*/ 0 w 30"/>
                              <a:gd name="T13" fmla="*/ 15 h 31"/>
                              <a:gd name="T14" fmla="*/ 3 w 30"/>
                              <a:gd name="T15" fmla="*/ 21 h 31"/>
                              <a:gd name="T16" fmla="*/ 5 w 30"/>
                              <a:gd name="T17" fmla="*/ 27 h 31"/>
                              <a:gd name="T18" fmla="*/ 9 w 30"/>
                              <a:gd name="T19" fmla="*/ 31 h 31"/>
                              <a:gd name="T20" fmla="*/ 14 w 30"/>
                              <a:gd name="T21" fmla="*/ 31 h 31"/>
                              <a:gd name="T22" fmla="*/ 20 w 30"/>
                              <a:gd name="T23" fmla="*/ 31 h 31"/>
                              <a:gd name="T24" fmla="*/ 26 w 30"/>
                              <a:gd name="T25" fmla="*/ 27 h 31"/>
                              <a:gd name="T26" fmla="*/ 28 w 30"/>
                              <a:gd name="T27" fmla="*/ 21 h 31"/>
                              <a:gd name="T28" fmla="*/ 30 w 30"/>
                              <a:gd name="T29" fmla="*/ 15 h 31"/>
                              <a:gd name="T30" fmla="*/ 28 w 30"/>
                              <a:gd name="T31" fmla="*/ 9 h 31"/>
                              <a:gd name="T32" fmla="*/ 26 w 30"/>
                              <a:gd name="T33" fmla="*/ 6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0" h="31">
                                <a:moveTo>
                                  <a:pt x="26" y="6"/>
                                </a:moveTo>
                                <a:lnTo>
                                  <a:pt x="20" y="2"/>
                                </a:lnTo>
                                <a:lnTo>
                                  <a:pt x="14" y="0"/>
                                </a:lnTo>
                                <a:lnTo>
                                  <a:pt x="9" y="2"/>
                                </a:lnTo>
                                <a:lnTo>
                                  <a:pt x="5" y="6"/>
                                </a:lnTo>
                                <a:lnTo>
                                  <a:pt x="3" y="9"/>
                                </a:lnTo>
                                <a:lnTo>
                                  <a:pt x="0" y="15"/>
                                </a:lnTo>
                                <a:lnTo>
                                  <a:pt x="3" y="21"/>
                                </a:lnTo>
                                <a:lnTo>
                                  <a:pt x="5" y="27"/>
                                </a:lnTo>
                                <a:lnTo>
                                  <a:pt x="9" y="31"/>
                                </a:lnTo>
                                <a:lnTo>
                                  <a:pt x="14" y="31"/>
                                </a:lnTo>
                                <a:lnTo>
                                  <a:pt x="20" y="31"/>
                                </a:lnTo>
                                <a:lnTo>
                                  <a:pt x="26" y="27"/>
                                </a:lnTo>
                                <a:lnTo>
                                  <a:pt x="28" y="21"/>
                                </a:lnTo>
                                <a:lnTo>
                                  <a:pt x="30" y="15"/>
                                </a:lnTo>
                                <a:lnTo>
                                  <a:pt x="28" y="9"/>
                                </a:lnTo>
                                <a:lnTo>
                                  <a:pt x="26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70" name="Freeform 435"/>
                        <wps:cNvSpPr>
                          <a:spLocks/>
                        </wps:cNvSpPr>
                        <wps:spPr bwMode="auto">
                          <a:xfrm>
                            <a:off x="533400" y="1304925"/>
                            <a:ext cx="44456" cy="47607"/>
                          </a:xfrm>
                          <a:custGeom>
                            <a:avLst/>
                            <a:gdLst>
                              <a:gd name="T0" fmla="*/ 24 w 28"/>
                              <a:gd name="T1" fmla="*/ 4 h 30"/>
                              <a:gd name="T2" fmla="*/ 20 w 28"/>
                              <a:gd name="T3" fmla="*/ 0 h 30"/>
                              <a:gd name="T4" fmla="*/ 14 w 28"/>
                              <a:gd name="T5" fmla="*/ 0 h 30"/>
                              <a:gd name="T6" fmla="*/ 8 w 28"/>
                              <a:gd name="T7" fmla="*/ 0 h 30"/>
                              <a:gd name="T8" fmla="*/ 4 w 28"/>
                              <a:gd name="T9" fmla="*/ 4 h 30"/>
                              <a:gd name="T10" fmla="*/ 0 w 28"/>
                              <a:gd name="T11" fmla="*/ 8 h 30"/>
                              <a:gd name="T12" fmla="*/ 0 w 28"/>
                              <a:gd name="T13" fmla="*/ 16 h 30"/>
                              <a:gd name="T14" fmla="*/ 0 w 28"/>
                              <a:gd name="T15" fmla="*/ 22 h 30"/>
                              <a:gd name="T16" fmla="*/ 4 w 28"/>
                              <a:gd name="T17" fmla="*/ 26 h 30"/>
                              <a:gd name="T18" fmla="*/ 8 w 28"/>
                              <a:gd name="T19" fmla="*/ 30 h 30"/>
                              <a:gd name="T20" fmla="*/ 14 w 28"/>
                              <a:gd name="T21" fmla="*/ 30 h 30"/>
                              <a:gd name="T22" fmla="*/ 20 w 28"/>
                              <a:gd name="T23" fmla="*/ 30 h 30"/>
                              <a:gd name="T24" fmla="*/ 24 w 28"/>
                              <a:gd name="T25" fmla="*/ 26 h 30"/>
                              <a:gd name="T26" fmla="*/ 26 w 28"/>
                              <a:gd name="T27" fmla="*/ 22 h 30"/>
                              <a:gd name="T28" fmla="*/ 28 w 28"/>
                              <a:gd name="T29" fmla="*/ 16 h 30"/>
                              <a:gd name="T30" fmla="*/ 26 w 28"/>
                              <a:gd name="T31" fmla="*/ 8 h 30"/>
                              <a:gd name="T32" fmla="*/ 24 w 28"/>
                              <a:gd name="T33" fmla="*/ 4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8" h="30">
                                <a:moveTo>
                                  <a:pt x="24" y="4"/>
                                </a:moveTo>
                                <a:lnTo>
                                  <a:pt x="20" y="0"/>
                                </a:lnTo>
                                <a:lnTo>
                                  <a:pt x="14" y="0"/>
                                </a:lnTo>
                                <a:lnTo>
                                  <a:pt x="8" y="0"/>
                                </a:lnTo>
                                <a:lnTo>
                                  <a:pt x="4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6"/>
                                </a:lnTo>
                                <a:lnTo>
                                  <a:pt x="0" y="22"/>
                                </a:lnTo>
                                <a:lnTo>
                                  <a:pt x="4" y="26"/>
                                </a:lnTo>
                                <a:lnTo>
                                  <a:pt x="8" y="30"/>
                                </a:lnTo>
                                <a:lnTo>
                                  <a:pt x="14" y="30"/>
                                </a:lnTo>
                                <a:lnTo>
                                  <a:pt x="20" y="30"/>
                                </a:lnTo>
                                <a:lnTo>
                                  <a:pt x="24" y="26"/>
                                </a:lnTo>
                                <a:lnTo>
                                  <a:pt x="26" y="22"/>
                                </a:lnTo>
                                <a:lnTo>
                                  <a:pt x="28" y="16"/>
                                </a:lnTo>
                                <a:lnTo>
                                  <a:pt x="26" y="8"/>
                                </a:lnTo>
                                <a:lnTo>
                                  <a:pt x="24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71" name="Freeform 436"/>
                        <wps:cNvSpPr>
                          <a:spLocks/>
                        </wps:cNvSpPr>
                        <wps:spPr bwMode="auto">
                          <a:xfrm>
                            <a:off x="1162050" y="1647825"/>
                            <a:ext cx="69860" cy="77759"/>
                          </a:xfrm>
                          <a:custGeom>
                            <a:avLst/>
                            <a:gdLst>
                              <a:gd name="T0" fmla="*/ 38 w 44"/>
                              <a:gd name="T1" fmla="*/ 8 h 49"/>
                              <a:gd name="T2" fmla="*/ 32 w 44"/>
                              <a:gd name="T3" fmla="*/ 2 h 49"/>
                              <a:gd name="T4" fmla="*/ 22 w 44"/>
                              <a:gd name="T5" fmla="*/ 0 h 49"/>
                              <a:gd name="T6" fmla="*/ 14 w 44"/>
                              <a:gd name="T7" fmla="*/ 2 h 49"/>
                              <a:gd name="T8" fmla="*/ 8 w 44"/>
                              <a:gd name="T9" fmla="*/ 8 h 49"/>
                              <a:gd name="T10" fmla="*/ 2 w 44"/>
                              <a:gd name="T11" fmla="*/ 16 h 49"/>
                              <a:gd name="T12" fmla="*/ 0 w 44"/>
                              <a:gd name="T13" fmla="*/ 26 h 49"/>
                              <a:gd name="T14" fmla="*/ 2 w 44"/>
                              <a:gd name="T15" fmla="*/ 34 h 49"/>
                              <a:gd name="T16" fmla="*/ 8 w 44"/>
                              <a:gd name="T17" fmla="*/ 42 h 49"/>
                              <a:gd name="T18" fmla="*/ 14 w 44"/>
                              <a:gd name="T19" fmla="*/ 47 h 49"/>
                              <a:gd name="T20" fmla="*/ 22 w 44"/>
                              <a:gd name="T21" fmla="*/ 49 h 49"/>
                              <a:gd name="T22" fmla="*/ 32 w 44"/>
                              <a:gd name="T23" fmla="*/ 47 h 49"/>
                              <a:gd name="T24" fmla="*/ 38 w 44"/>
                              <a:gd name="T25" fmla="*/ 42 h 49"/>
                              <a:gd name="T26" fmla="*/ 42 w 44"/>
                              <a:gd name="T27" fmla="*/ 34 h 49"/>
                              <a:gd name="T28" fmla="*/ 44 w 44"/>
                              <a:gd name="T29" fmla="*/ 26 h 49"/>
                              <a:gd name="T30" fmla="*/ 42 w 44"/>
                              <a:gd name="T31" fmla="*/ 16 h 49"/>
                              <a:gd name="T32" fmla="*/ 38 w 44"/>
                              <a:gd name="T33" fmla="*/ 8 h 4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44" h="49">
                                <a:moveTo>
                                  <a:pt x="38" y="8"/>
                                </a:moveTo>
                                <a:lnTo>
                                  <a:pt x="32" y="2"/>
                                </a:lnTo>
                                <a:lnTo>
                                  <a:pt x="22" y="0"/>
                                </a:lnTo>
                                <a:lnTo>
                                  <a:pt x="14" y="2"/>
                                </a:lnTo>
                                <a:lnTo>
                                  <a:pt x="8" y="8"/>
                                </a:lnTo>
                                <a:lnTo>
                                  <a:pt x="2" y="16"/>
                                </a:lnTo>
                                <a:lnTo>
                                  <a:pt x="0" y="26"/>
                                </a:lnTo>
                                <a:lnTo>
                                  <a:pt x="2" y="34"/>
                                </a:lnTo>
                                <a:lnTo>
                                  <a:pt x="8" y="42"/>
                                </a:lnTo>
                                <a:lnTo>
                                  <a:pt x="14" y="47"/>
                                </a:lnTo>
                                <a:lnTo>
                                  <a:pt x="22" y="49"/>
                                </a:lnTo>
                                <a:lnTo>
                                  <a:pt x="32" y="47"/>
                                </a:lnTo>
                                <a:lnTo>
                                  <a:pt x="38" y="42"/>
                                </a:lnTo>
                                <a:lnTo>
                                  <a:pt x="42" y="34"/>
                                </a:lnTo>
                                <a:lnTo>
                                  <a:pt x="44" y="26"/>
                                </a:lnTo>
                                <a:lnTo>
                                  <a:pt x="42" y="16"/>
                                </a:lnTo>
                                <a:lnTo>
                                  <a:pt x="38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72" name="Freeform 437"/>
                        <wps:cNvSpPr>
                          <a:spLocks/>
                        </wps:cNvSpPr>
                        <wps:spPr bwMode="auto">
                          <a:xfrm>
                            <a:off x="1409700" y="1400175"/>
                            <a:ext cx="57158" cy="60303"/>
                          </a:xfrm>
                          <a:custGeom>
                            <a:avLst/>
                            <a:gdLst>
                              <a:gd name="T0" fmla="*/ 32 w 36"/>
                              <a:gd name="T1" fmla="*/ 4 h 38"/>
                              <a:gd name="T2" fmla="*/ 26 w 36"/>
                              <a:gd name="T3" fmla="*/ 0 h 38"/>
                              <a:gd name="T4" fmla="*/ 18 w 36"/>
                              <a:gd name="T5" fmla="*/ 0 h 38"/>
                              <a:gd name="T6" fmla="*/ 12 w 36"/>
                              <a:gd name="T7" fmla="*/ 0 h 38"/>
                              <a:gd name="T8" fmla="*/ 6 w 36"/>
                              <a:gd name="T9" fmla="*/ 4 h 38"/>
                              <a:gd name="T10" fmla="*/ 2 w 36"/>
                              <a:gd name="T11" fmla="*/ 12 h 38"/>
                              <a:gd name="T12" fmla="*/ 0 w 36"/>
                              <a:gd name="T13" fmla="*/ 18 h 38"/>
                              <a:gd name="T14" fmla="*/ 2 w 36"/>
                              <a:gd name="T15" fmla="*/ 26 h 38"/>
                              <a:gd name="T16" fmla="*/ 6 w 36"/>
                              <a:gd name="T17" fmla="*/ 32 h 38"/>
                              <a:gd name="T18" fmla="*/ 12 w 36"/>
                              <a:gd name="T19" fmla="*/ 36 h 38"/>
                              <a:gd name="T20" fmla="*/ 18 w 36"/>
                              <a:gd name="T21" fmla="*/ 38 h 38"/>
                              <a:gd name="T22" fmla="*/ 26 w 36"/>
                              <a:gd name="T23" fmla="*/ 36 h 38"/>
                              <a:gd name="T24" fmla="*/ 32 w 36"/>
                              <a:gd name="T25" fmla="*/ 32 h 38"/>
                              <a:gd name="T26" fmla="*/ 36 w 36"/>
                              <a:gd name="T27" fmla="*/ 26 h 38"/>
                              <a:gd name="T28" fmla="*/ 36 w 36"/>
                              <a:gd name="T29" fmla="*/ 18 h 38"/>
                              <a:gd name="T30" fmla="*/ 36 w 36"/>
                              <a:gd name="T31" fmla="*/ 12 h 38"/>
                              <a:gd name="T32" fmla="*/ 32 w 36"/>
                              <a:gd name="T33" fmla="*/ 4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32" y="4"/>
                                </a:moveTo>
                                <a:lnTo>
                                  <a:pt x="26" y="0"/>
                                </a:lnTo>
                                <a:lnTo>
                                  <a:pt x="18" y="0"/>
                                </a:lnTo>
                                <a:lnTo>
                                  <a:pt x="12" y="0"/>
                                </a:lnTo>
                                <a:lnTo>
                                  <a:pt x="6" y="4"/>
                                </a:lnTo>
                                <a:lnTo>
                                  <a:pt x="2" y="12"/>
                                </a:lnTo>
                                <a:lnTo>
                                  <a:pt x="0" y="18"/>
                                </a:lnTo>
                                <a:lnTo>
                                  <a:pt x="2" y="26"/>
                                </a:lnTo>
                                <a:lnTo>
                                  <a:pt x="6" y="32"/>
                                </a:lnTo>
                                <a:lnTo>
                                  <a:pt x="12" y="36"/>
                                </a:lnTo>
                                <a:lnTo>
                                  <a:pt x="18" y="38"/>
                                </a:lnTo>
                                <a:lnTo>
                                  <a:pt x="26" y="36"/>
                                </a:lnTo>
                                <a:lnTo>
                                  <a:pt x="32" y="32"/>
                                </a:lnTo>
                                <a:lnTo>
                                  <a:pt x="36" y="26"/>
                                </a:lnTo>
                                <a:lnTo>
                                  <a:pt x="36" y="18"/>
                                </a:lnTo>
                                <a:lnTo>
                                  <a:pt x="36" y="12"/>
                                </a:lnTo>
                                <a:lnTo>
                                  <a:pt x="3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73" name="Freeform 438"/>
                        <wps:cNvSpPr>
                          <a:spLocks/>
                        </wps:cNvSpPr>
                        <wps:spPr bwMode="auto">
                          <a:xfrm>
                            <a:off x="1238250" y="1238250"/>
                            <a:ext cx="41281" cy="44434"/>
                          </a:xfrm>
                          <a:custGeom>
                            <a:avLst/>
                            <a:gdLst>
                              <a:gd name="T0" fmla="*/ 22 w 26"/>
                              <a:gd name="T1" fmla="*/ 4 h 28"/>
                              <a:gd name="T2" fmla="*/ 18 w 26"/>
                              <a:gd name="T3" fmla="*/ 0 h 28"/>
                              <a:gd name="T4" fmla="*/ 12 w 26"/>
                              <a:gd name="T5" fmla="*/ 0 h 28"/>
                              <a:gd name="T6" fmla="*/ 8 w 26"/>
                              <a:gd name="T7" fmla="*/ 0 h 28"/>
                              <a:gd name="T8" fmla="*/ 4 w 26"/>
                              <a:gd name="T9" fmla="*/ 4 h 28"/>
                              <a:gd name="T10" fmla="*/ 2 w 26"/>
                              <a:gd name="T11" fmla="*/ 8 h 28"/>
                              <a:gd name="T12" fmla="*/ 0 w 26"/>
                              <a:gd name="T13" fmla="*/ 14 h 28"/>
                              <a:gd name="T14" fmla="*/ 2 w 26"/>
                              <a:gd name="T15" fmla="*/ 20 h 28"/>
                              <a:gd name="T16" fmla="*/ 4 w 26"/>
                              <a:gd name="T17" fmla="*/ 24 h 28"/>
                              <a:gd name="T18" fmla="*/ 8 w 26"/>
                              <a:gd name="T19" fmla="*/ 26 h 28"/>
                              <a:gd name="T20" fmla="*/ 12 w 26"/>
                              <a:gd name="T21" fmla="*/ 28 h 28"/>
                              <a:gd name="T22" fmla="*/ 18 w 26"/>
                              <a:gd name="T23" fmla="*/ 26 h 28"/>
                              <a:gd name="T24" fmla="*/ 22 w 26"/>
                              <a:gd name="T25" fmla="*/ 24 h 28"/>
                              <a:gd name="T26" fmla="*/ 24 w 26"/>
                              <a:gd name="T27" fmla="*/ 20 h 28"/>
                              <a:gd name="T28" fmla="*/ 26 w 26"/>
                              <a:gd name="T29" fmla="*/ 14 h 28"/>
                              <a:gd name="T30" fmla="*/ 24 w 26"/>
                              <a:gd name="T31" fmla="*/ 8 h 28"/>
                              <a:gd name="T32" fmla="*/ 22 w 26"/>
                              <a:gd name="T33" fmla="*/ 4 h 2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6" h="28">
                                <a:moveTo>
                                  <a:pt x="22" y="4"/>
                                </a:moveTo>
                                <a:lnTo>
                                  <a:pt x="18" y="0"/>
                                </a:lnTo>
                                <a:lnTo>
                                  <a:pt x="12" y="0"/>
                                </a:lnTo>
                                <a:lnTo>
                                  <a:pt x="8" y="0"/>
                                </a:lnTo>
                                <a:lnTo>
                                  <a:pt x="4" y="4"/>
                                </a:lnTo>
                                <a:lnTo>
                                  <a:pt x="2" y="8"/>
                                </a:lnTo>
                                <a:lnTo>
                                  <a:pt x="0" y="14"/>
                                </a:lnTo>
                                <a:lnTo>
                                  <a:pt x="2" y="20"/>
                                </a:lnTo>
                                <a:lnTo>
                                  <a:pt x="4" y="24"/>
                                </a:lnTo>
                                <a:lnTo>
                                  <a:pt x="8" y="26"/>
                                </a:lnTo>
                                <a:lnTo>
                                  <a:pt x="12" y="28"/>
                                </a:lnTo>
                                <a:lnTo>
                                  <a:pt x="18" y="26"/>
                                </a:lnTo>
                                <a:lnTo>
                                  <a:pt x="22" y="24"/>
                                </a:lnTo>
                                <a:lnTo>
                                  <a:pt x="24" y="20"/>
                                </a:lnTo>
                                <a:lnTo>
                                  <a:pt x="26" y="14"/>
                                </a:lnTo>
                                <a:lnTo>
                                  <a:pt x="24" y="8"/>
                                </a:lnTo>
                                <a:lnTo>
                                  <a:pt x="2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74" name="Freeform 439"/>
                        <wps:cNvSpPr>
                          <a:spLocks/>
                        </wps:cNvSpPr>
                        <wps:spPr bwMode="auto">
                          <a:xfrm>
                            <a:off x="1019175" y="1943100"/>
                            <a:ext cx="38105" cy="47607"/>
                          </a:xfrm>
                          <a:custGeom>
                            <a:avLst/>
                            <a:gdLst>
                              <a:gd name="T0" fmla="*/ 22 w 24"/>
                              <a:gd name="T1" fmla="*/ 6 h 30"/>
                              <a:gd name="T2" fmla="*/ 16 w 24"/>
                              <a:gd name="T3" fmla="*/ 2 h 30"/>
                              <a:gd name="T4" fmla="*/ 12 w 24"/>
                              <a:gd name="T5" fmla="*/ 0 h 30"/>
                              <a:gd name="T6" fmla="*/ 6 w 24"/>
                              <a:gd name="T7" fmla="*/ 2 h 30"/>
                              <a:gd name="T8" fmla="*/ 2 w 24"/>
                              <a:gd name="T9" fmla="*/ 6 h 30"/>
                              <a:gd name="T10" fmla="*/ 0 w 24"/>
                              <a:gd name="T11" fmla="*/ 10 h 30"/>
                              <a:gd name="T12" fmla="*/ 0 w 24"/>
                              <a:gd name="T13" fmla="*/ 16 h 30"/>
                              <a:gd name="T14" fmla="*/ 0 w 24"/>
                              <a:gd name="T15" fmla="*/ 20 h 30"/>
                              <a:gd name="T16" fmla="*/ 2 w 24"/>
                              <a:gd name="T17" fmla="*/ 26 h 30"/>
                              <a:gd name="T18" fmla="*/ 6 w 24"/>
                              <a:gd name="T19" fmla="*/ 28 h 30"/>
                              <a:gd name="T20" fmla="*/ 12 w 24"/>
                              <a:gd name="T21" fmla="*/ 30 h 30"/>
                              <a:gd name="T22" fmla="*/ 16 w 24"/>
                              <a:gd name="T23" fmla="*/ 28 h 30"/>
                              <a:gd name="T24" fmla="*/ 22 w 24"/>
                              <a:gd name="T25" fmla="*/ 26 h 30"/>
                              <a:gd name="T26" fmla="*/ 24 w 24"/>
                              <a:gd name="T27" fmla="*/ 20 h 30"/>
                              <a:gd name="T28" fmla="*/ 24 w 24"/>
                              <a:gd name="T29" fmla="*/ 16 h 30"/>
                              <a:gd name="T30" fmla="*/ 24 w 24"/>
                              <a:gd name="T31" fmla="*/ 10 h 30"/>
                              <a:gd name="T32" fmla="*/ 22 w 24"/>
                              <a:gd name="T33" fmla="*/ 6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4" h="30">
                                <a:moveTo>
                                  <a:pt x="22" y="6"/>
                                </a:moveTo>
                                <a:lnTo>
                                  <a:pt x="16" y="2"/>
                                </a:lnTo>
                                <a:lnTo>
                                  <a:pt x="12" y="0"/>
                                </a:lnTo>
                                <a:lnTo>
                                  <a:pt x="6" y="2"/>
                                </a:lnTo>
                                <a:lnTo>
                                  <a:pt x="2" y="6"/>
                                </a:lnTo>
                                <a:lnTo>
                                  <a:pt x="0" y="10"/>
                                </a:lnTo>
                                <a:lnTo>
                                  <a:pt x="0" y="16"/>
                                </a:lnTo>
                                <a:lnTo>
                                  <a:pt x="0" y="20"/>
                                </a:lnTo>
                                <a:lnTo>
                                  <a:pt x="2" y="26"/>
                                </a:lnTo>
                                <a:lnTo>
                                  <a:pt x="6" y="28"/>
                                </a:lnTo>
                                <a:lnTo>
                                  <a:pt x="12" y="30"/>
                                </a:lnTo>
                                <a:lnTo>
                                  <a:pt x="16" y="28"/>
                                </a:lnTo>
                                <a:lnTo>
                                  <a:pt x="22" y="26"/>
                                </a:lnTo>
                                <a:lnTo>
                                  <a:pt x="24" y="20"/>
                                </a:lnTo>
                                <a:lnTo>
                                  <a:pt x="24" y="16"/>
                                </a:lnTo>
                                <a:lnTo>
                                  <a:pt x="24" y="10"/>
                                </a:lnTo>
                                <a:lnTo>
                                  <a:pt x="2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75" name="Freeform 440"/>
                        <wps:cNvSpPr>
                          <a:spLocks/>
                        </wps:cNvSpPr>
                        <wps:spPr bwMode="auto">
                          <a:xfrm>
                            <a:off x="1152525" y="276225"/>
                            <a:ext cx="15877" cy="19043"/>
                          </a:xfrm>
                          <a:custGeom>
                            <a:avLst/>
                            <a:gdLst>
                              <a:gd name="T0" fmla="*/ 8 w 10"/>
                              <a:gd name="T1" fmla="*/ 0 h 12"/>
                              <a:gd name="T2" fmla="*/ 4 w 10"/>
                              <a:gd name="T3" fmla="*/ 0 h 12"/>
                              <a:gd name="T4" fmla="*/ 2 w 10"/>
                              <a:gd name="T5" fmla="*/ 0 h 12"/>
                              <a:gd name="T6" fmla="*/ 0 w 10"/>
                              <a:gd name="T7" fmla="*/ 2 h 12"/>
                              <a:gd name="T8" fmla="*/ 0 w 10"/>
                              <a:gd name="T9" fmla="*/ 4 h 12"/>
                              <a:gd name="T10" fmla="*/ 0 w 10"/>
                              <a:gd name="T11" fmla="*/ 6 h 12"/>
                              <a:gd name="T12" fmla="*/ 0 w 10"/>
                              <a:gd name="T13" fmla="*/ 8 h 12"/>
                              <a:gd name="T14" fmla="*/ 0 w 10"/>
                              <a:gd name="T15" fmla="*/ 10 h 12"/>
                              <a:gd name="T16" fmla="*/ 2 w 10"/>
                              <a:gd name="T17" fmla="*/ 12 h 12"/>
                              <a:gd name="T18" fmla="*/ 4 w 10"/>
                              <a:gd name="T19" fmla="*/ 12 h 12"/>
                              <a:gd name="T20" fmla="*/ 8 w 10"/>
                              <a:gd name="T21" fmla="*/ 12 h 12"/>
                              <a:gd name="T22" fmla="*/ 10 w 10"/>
                              <a:gd name="T23" fmla="*/ 10 h 12"/>
                              <a:gd name="T24" fmla="*/ 10 w 10"/>
                              <a:gd name="T25" fmla="*/ 8 h 12"/>
                              <a:gd name="T26" fmla="*/ 10 w 10"/>
                              <a:gd name="T27" fmla="*/ 6 h 12"/>
                              <a:gd name="T28" fmla="*/ 10 w 10"/>
                              <a:gd name="T29" fmla="*/ 4 h 12"/>
                              <a:gd name="T30" fmla="*/ 10 w 10"/>
                              <a:gd name="T31" fmla="*/ 2 h 12"/>
                              <a:gd name="T32" fmla="*/ 8 w 10"/>
                              <a:gd name="T33" fmla="*/ 0 h 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0" h="12">
                                <a:moveTo>
                                  <a:pt x="8" y="0"/>
                                </a:moveTo>
                                <a:lnTo>
                                  <a:pt x="4" y="0"/>
                                </a:lnTo>
                                <a:lnTo>
                                  <a:pt x="2" y="0"/>
                                </a:lnTo>
                                <a:lnTo>
                                  <a:pt x="0" y="2"/>
                                </a:lnTo>
                                <a:lnTo>
                                  <a:pt x="0" y="4"/>
                                </a:lnTo>
                                <a:lnTo>
                                  <a:pt x="0" y="6"/>
                                </a:lnTo>
                                <a:lnTo>
                                  <a:pt x="0" y="8"/>
                                </a:lnTo>
                                <a:lnTo>
                                  <a:pt x="0" y="10"/>
                                </a:lnTo>
                                <a:lnTo>
                                  <a:pt x="2" y="12"/>
                                </a:lnTo>
                                <a:lnTo>
                                  <a:pt x="4" y="12"/>
                                </a:lnTo>
                                <a:lnTo>
                                  <a:pt x="8" y="12"/>
                                </a:lnTo>
                                <a:lnTo>
                                  <a:pt x="10" y="10"/>
                                </a:lnTo>
                                <a:lnTo>
                                  <a:pt x="10" y="8"/>
                                </a:lnTo>
                                <a:lnTo>
                                  <a:pt x="10" y="6"/>
                                </a:lnTo>
                                <a:lnTo>
                                  <a:pt x="10" y="4"/>
                                </a:lnTo>
                                <a:lnTo>
                                  <a:pt x="10" y="2"/>
                                </a:lnTo>
                                <a:lnTo>
                                  <a:pt x="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76" name="Freeform 441"/>
                        <wps:cNvSpPr>
                          <a:spLocks/>
                        </wps:cNvSpPr>
                        <wps:spPr bwMode="auto">
                          <a:xfrm>
                            <a:off x="676275" y="66675"/>
                            <a:ext cx="44456" cy="47607"/>
                          </a:xfrm>
                          <a:custGeom>
                            <a:avLst/>
                            <a:gdLst>
                              <a:gd name="T0" fmla="*/ 24 w 28"/>
                              <a:gd name="T1" fmla="*/ 4 h 30"/>
                              <a:gd name="T2" fmla="*/ 20 w 28"/>
                              <a:gd name="T3" fmla="*/ 0 h 30"/>
                              <a:gd name="T4" fmla="*/ 14 w 28"/>
                              <a:gd name="T5" fmla="*/ 0 h 30"/>
                              <a:gd name="T6" fmla="*/ 8 w 28"/>
                              <a:gd name="T7" fmla="*/ 0 h 30"/>
                              <a:gd name="T8" fmla="*/ 4 w 28"/>
                              <a:gd name="T9" fmla="*/ 4 h 30"/>
                              <a:gd name="T10" fmla="*/ 0 w 28"/>
                              <a:gd name="T11" fmla="*/ 8 h 30"/>
                              <a:gd name="T12" fmla="*/ 0 w 28"/>
                              <a:gd name="T13" fmla="*/ 16 h 30"/>
                              <a:gd name="T14" fmla="*/ 0 w 28"/>
                              <a:gd name="T15" fmla="*/ 22 h 30"/>
                              <a:gd name="T16" fmla="*/ 4 w 28"/>
                              <a:gd name="T17" fmla="*/ 26 h 30"/>
                              <a:gd name="T18" fmla="*/ 8 w 28"/>
                              <a:gd name="T19" fmla="*/ 30 h 30"/>
                              <a:gd name="T20" fmla="*/ 14 w 28"/>
                              <a:gd name="T21" fmla="*/ 30 h 30"/>
                              <a:gd name="T22" fmla="*/ 20 w 28"/>
                              <a:gd name="T23" fmla="*/ 30 h 30"/>
                              <a:gd name="T24" fmla="*/ 24 w 28"/>
                              <a:gd name="T25" fmla="*/ 26 h 30"/>
                              <a:gd name="T26" fmla="*/ 26 w 28"/>
                              <a:gd name="T27" fmla="*/ 22 h 30"/>
                              <a:gd name="T28" fmla="*/ 28 w 28"/>
                              <a:gd name="T29" fmla="*/ 16 h 30"/>
                              <a:gd name="T30" fmla="*/ 26 w 28"/>
                              <a:gd name="T31" fmla="*/ 8 h 30"/>
                              <a:gd name="T32" fmla="*/ 24 w 28"/>
                              <a:gd name="T33" fmla="*/ 4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8" h="30">
                                <a:moveTo>
                                  <a:pt x="24" y="4"/>
                                </a:moveTo>
                                <a:lnTo>
                                  <a:pt x="20" y="0"/>
                                </a:lnTo>
                                <a:lnTo>
                                  <a:pt x="14" y="0"/>
                                </a:lnTo>
                                <a:lnTo>
                                  <a:pt x="8" y="0"/>
                                </a:lnTo>
                                <a:lnTo>
                                  <a:pt x="4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6"/>
                                </a:lnTo>
                                <a:lnTo>
                                  <a:pt x="0" y="22"/>
                                </a:lnTo>
                                <a:lnTo>
                                  <a:pt x="4" y="26"/>
                                </a:lnTo>
                                <a:lnTo>
                                  <a:pt x="8" y="30"/>
                                </a:lnTo>
                                <a:lnTo>
                                  <a:pt x="14" y="30"/>
                                </a:lnTo>
                                <a:lnTo>
                                  <a:pt x="20" y="30"/>
                                </a:lnTo>
                                <a:lnTo>
                                  <a:pt x="24" y="26"/>
                                </a:lnTo>
                                <a:lnTo>
                                  <a:pt x="26" y="22"/>
                                </a:lnTo>
                                <a:lnTo>
                                  <a:pt x="28" y="16"/>
                                </a:lnTo>
                                <a:lnTo>
                                  <a:pt x="26" y="8"/>
                                </a:lnTo>
                                <a:lnTo>
                                  <a:pt x="24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77" name="Freeform 442"/>
                        <wps:cNvSpPr>
                          <a:spLocks/>
                        </wps:cNvSpPr>
                        <wps:spPr bwMode="auto">
                          <a:xfrm>
                            <a:off x="1438275" y="304800"/>
                            <a:ext cx="69860" cy="79346"/>
                          </a:xfrm>
                          <a:custGeom>
                            <a:avLst/>
                            <a:gdLst>
                              <a:gd name="T0" fmla="*/ 38 w 44"/>
                              <a:gd name="T1" fmla="*/ 8 h 50"/>
                              <a:gd name="T2" fmla="*/ 32 w 44"/>
                              <a:gd name="T3" fmla="*/ 2 h 50"/>
                              <a:gd name="T4" fmla="*/ 22 w 44"/>
                              <a:gd name="T5" fmla="*/ 0 h 50"/>
                              <a:gd name="T6" fmla="*/ 14 w 44"/>
                              <a:gd name="T7" fmla="*/ 2 h 50"/>
                              <a:gd name="T8" fmla="*/ 8 w 44"/>
                              <a:gd name="T9" fmla="*/ 8 h 50"/>
                              <a:gd name="T10" fmla="*/ 2 w 44"/>
                              <a:gd name="T11" fmla="*/ 16 h 50"/>
                              <a:gd name="T12" fmla="*/ 0 w 44"/>
                              <a:gd name="T13" fmla="*/ 26 h 50"/>
                              <a:gd name="T14" fmla="*/ 2 w 44"/>
                              <a:gd name="T15" fmla="*/ 34 h 50"/>
                              <a:gd name="T16" fmla="*/ 8 w 44"/>
                              <a:gd name="T17" fmla="*/ 42 h 50"/>
                              <a:gd name="T18" fmla="*/ 14 w 44"/>
                              <a:gd name="T19" fmla="*/ 48 h 50"/>
                              <a:gd name="T20" fmla="*/ 22 w 44"/>
                              <a:gd name="T21" fmla="*/ 50 h 50"/>
                              <a:gd name="T22" fmla="*/ 32 w 44"/>
                              <a:gd name="T23" fmla="*/ 48 h 50"/>
                              <a:gd name="T24" fmla="*/ 38 w 44"/>
                              <a:gd name="T25" fmla="*/ 42 h 50"/>
                              <a:gd name="T26" fmla="*/ 42 w 44"/>
                              <a:gd name="T27" fmla="*/ 34 h 50"/>
                              <a:gd name="T28" fmla="*/ 44 w 44"/>
                              <a:gd name="T29" fmla="*/ 26 h 50"/>
                              <a:gd name="T30" fmla="*/ 42 w 44"/>
                              <a:gd name="T31" fmla="*/ 16 h 50"/>
                              <a:gd name="T32" fmla="*/ 38 w 44"/>
                              <a:gd name="T33" fmla="*/ 8 h 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44" h="50">
                                <a:moveTo>
                                  <a:pt x="38" y="8"/>
                                </a:moveTo>
                                <a:lnTo>
                                  <a:pt x="32" y="2"/>
                                </a:lnTo>
                                <a:lnTo>
                                  <a:pt x="22" y="0"/>
                                </a:lnTo>
                                <a:lnTo>
                                  <a:pt x="14" y="2"/>
                                </a:lnTo>
                                <a:lnTo>
                                  <a:pt x="8" y="8"/>
                                </a:lnTo>
                                <a:lnTo>
                                  <a:pt x="2" y="16"/>
                                </a:lnTo>
                                <a:lnTo>
                                  <a:pt x="0" y="26"/>
                                </a:lnTo>
                                <a:lnTo>
                                  <a:pt x="2" y="34"/>
                                </a:lnTo>
                                <a:lnTo>
                                  <a:pt x="8" y="42"/>
                                </a:lnTo>
                                <a:lnTo>
                                  <a:pt x="14" y="48"/>
                                </a:lnTo>
                                <a:lnTo>
                                  <a:pt x="22" y="50"/>
                                </a:lnTo>
                                <a:lnTo>
                                  <a:pt x="32" y="48"/>
                                </a:lnTo>
                                <a:lnTo>
                                  <a:pt x="38" y="42"/>
                                </a:lnTo>
                                <a:lnTo>
                                  <a:pt x="42" y="34"/>
                                </a:lnTo>
                                <a:lnTo>
                                  <a:pt x="44" y="26"/>
                                </a:lnTo>
                                <a:lnTo>
                                  <a:pt x="42" y="16"/>
                                </a:lnTo>
                                <a:lnTo>
                                  <a:pt x="38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78" name="Freeform 443"/>
                        <wps:cNvSpPr>
                          <a:spLocks/>
                        </wps:cNvSpPr>
                        <wps:spPr bwMode="auto">
                          <a:xfrm>
                            <a:off x="1562100" y="161925"/>
                            <a:ext cx="57158" cy="60303"/>
                          </a:xfrm>
                          <a:custGeom>
                            <a:avLst/>
                            <a:gdLst>
                              <a:gd name="T0" fmla="*/ 32 w 36"/>
                              <a:gd name="T1" fmla="*/ 4 h 38"/>
                              <a:gd name="T2" fmla="*/ 26 w 36"/>
                              <a:gd name="T3" fmla="*/ 0 h 38"/>
                              <a:gd name="T4" fmla="*/ 18 w 36"/>
                              <a:gd name="T5" fmla="*/ 0 h 38"/>
                              <a:gd name="T6" fmla="*/ 12 w 36"/>
                              <a:gd name="T7" fmla="*/ 0 h 38"/>
                              <a:gd name="T8" fmla="*/ 6 w 36"/>
                              <a:gd name="T9" fmla="*/ 4 h 38"/>
                              <a:gd name="T10" fmla="*/ 2 w 36"/>
                              <a:gd name="T11" fmla="*/ 12 h 38"/>
                              <a:gd name="T12" fmla="*/ 0 w 36"/>
                              <a:gd name="T13" fmla="*/ 18 h 38"/>
                              <a:gd name="T14" fmla="*/ 2 w 36"/>
                              <a:gd name="T15" fmla="*/ 26 h 38"/>
                              <a:gd name="T16" fmla="*/ 6 w 36"/>
                              <a:gd name="T17" fmla="*/ 32 h 38"/>
                              <a:gd name="T18" fmla="*/ 12 w 36"/>
                              <a:gd name="T19" fmla="*/ 36 h 38"/>
                              <a:gd name="T20" fmla="*/ 18 w 36"/>
                              <a:gd name="T21" fmla="*/ 38 h 38"/>
                              <a:gd name="T22" fmla="*/ 26 w 36"/>
                              <a:gd name="T23" fmla="*/ 36 h 38"/>
                              <a:gd name="T24" fmla="*/ 32 w 36"/>
                              <a:gd name="T25" fmla="*/ 32 h 38"/>
                              <a:gd name="T26" fmla="*/ 36 w 36"/>
                              <a:gd name="T27" fmla="*/ 26 h 38"/>
                              <a:gd name="T28" fmla="*/ 36 w 36"/>
                              <a:gd name="T29" fmla="*/ 18 h 38"/>
                              <a:gd name="T30" fmla="*/ 36 w 36"/>
                              <a:gd name="T31" fmla="*/ 12 h 38"/>
                              <a:gd name="T32" fmla="*/ 32 w 36"/>
                              <a:gd name="T33" fmla="*/ 4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32" y="4"/>
                                </a:moveTo>
                                <a:lnTo>
                                  <a:pt x="26" y="0"/>
                                </a:lnTo>
                                <a:lnTo>
                                  <a:pt x="18" y="0"/>
                                </a:lnTo>
                                <a:lnTo>
                                  <a:pt x="12" y="0"/>
                                </a:lnTo>
                                <a:lnTo>
                                  <a:pt x="6" y="4"/>
                                </a:lnTo>
                                <a:lnTo>
                                  <a:pt x="2" y="12"/>
                                </a:lnTo>
                                <a:lnTo>
                                  <a:pt x="0" y="18"/>
                                </a:lnTo>
                                <a:lnTo>
                                  <a:pt x="2" y="26"/>
                                </a:lnTo>
                                <a:lnTo>
                                  <a:pt x="6" y="32"/>
                                </a:lnTo>
                                <a:lnTo>
                                  <a:pt x="12" y="36"/>
                                </a:lnTo>
                                <a:lnTo>
                                  <a:pt x="18" y="38"/>
                                </a:lnTo>
                                <a:lnTo>
                                  <a:pt x="26" y="36"/>
                                </a:lnTo>
                                <a:lnTo>
                                  <a:pt x="32" y="32"/>
                                </a:lnTo>
                                <a:lnTo>
                                  <a:pt x="36" y="26"/>
                                </a:lnTo>
                                <a:lnTo>
                                  <a:pt x="36" y="18"/>
                                </a:lnTo>
                                <a:lnTo>
                                  <a:pt x="36" y="12"/>
                                </a:lnTo>
                                <a:lnTo>
                                  <a:pt x="3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79" name="Freeform 444"/>
                        <wps:cNvSpPr>
                          <a:spLocks/>
                        </wps:cNvSpPr>
                        <wps:spPr bwMode="auto">
                          <a:xfrm>
                            <a:off x="1162050" y="704850"/>
                            <a:ext cx="39693" cy="49194"/>
                          </a:xfrm>
                          <a:custGeom>
                            <a:avLst/>
                            <a:gdLst>
                              <a:gd name="T0" fmla="*/ 23 w 25"/>
                              <a:gd name="T1" fmla="*/ 7 h 31"/>
                              <a:gd name="T2" fmla="*/ 17 w 25"/>
                              <a:gd name="T3" fmla="*/ 2 h 31"/>
                              <a:gd name="T4" fmla="*/ 13 w 25"/>
                              <a:gd name="T5" fmla="*/ 0 h 31"/>
                              <a:gd name="T6" fmla="*/ 6 w 25"/>
                              <a:gd name="T7" fmla="*/ 2 h 31"/>
                              <a:gd name="T8" fmla="*/ 3 w 25"/>
                              <a:gd name="T9" fmla="*/ 7 h 31"/>
                              <a:gd name="T10" fmla="*/ 0 w 25"/>
                              <a:gd name="T11" fmla="*/ 11 h 31"/>
                              <a:gd name="T12" fmla="*/ 0 w 25"/>
                              <a:gd name="T13" fmla="*/ 17 h 31"/>
                              <a:gd name="T14" fmla="*/ 0 w 25"/>
                              <a:gd name="T15" fmla="*/ 21 h 31"/>
                              <a:gd name="T16" fmla="*/ 3 w 25"/>
                              <a:gd name="T17" fmla="*/ 27 h 31"/>
                              <a:gd name="T18" fmla="*/ 6 w 25"/>
                              <a:gd name="T19" fmla="*/ 29 h 31"/>
                              <a:gd name="T20" fmla="*/ 13 w 25"/>
                              <a:gd name="T21" fmla="*/ 31 h 31"/>
                              <a:gd name="T22" fmla="*/ 17 w 25"/>
                              <a:gd name="T23" fmla="*/ 29 h 31"/>
                              <a:gd name="T24" fmla="*/ 23 w 25"/>
                              <a:gd name="T25" fmla="*/ 27 h 31"/>
                              <a:gd name="T26" fmla="*/ 25 w 25"/>
                              <a:gd name="T27" fmla="*/ 21 h 31"/>
                              <a:gd name="T28" fmla="*/ 25 w 25"/>
                              <a:gd name="T29" fmla="*/ 17 h 31"/>
                              <a:gd name="T30" fmla="*/ 25 w 25"/>
                              <a:gd name="T31" fmla="*/ 11 h 31"/>
                              <a:gd name="T32" fmla="*/ 23 w 25"/>
                              <a:gd name="T33" fmla="*/ 7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5" h="31">
                                <a:moveTo>
                                  <a:pt x="23" y="7"/>
                                </a:moveTo>
                                <a:lnTo>
                                  <a:pt x="17" y="2"/>
                                </a:lnTo>
                                <a:lnTo>
                                  <a:pt x="13" y="0"/>
                                </a:lnTo>
                                <a:lnTo>
                                  <a:pt x="6" y="2"/>
                                </a:lnTo>
                                <a:lnTo>
                                  <a:pt x="3" y="7"/>
                                </a:lnTo>
                                <a:lnTo>
                                  <a:pt x="0" y="11"/>
                                </a:lnTo>
                                <a:lnTo>
                                  <a:pt x="0" y="17"/>
                                </a:lnTo>
                                <a:lnTo>
                                  <a:pt x="0" y="21"/>
                                </a:lnTo>
                                <a:lnTo>
                                  <a:pt x="3" y="27"/>
                                </a:lnTo>
                                <a:lnTo>
                                  <a:pt x="6" y="29"/>
                                </a:lnTo>
                                <a:lnTo>
                                  <a:pt x="13" y="31"/>
                                </a:lnTo>
                                <a:lnTo>
                                  <a:pt x="17" y="29"/>
                                </a:lnTo>
                                <a:lnTo>
                                  <a:pt x="23" y="27"/>
                                </a:lnTo>
                                <a:lnTo>
                                  <a:pt x="25" y="21"/>
                                </a:lnTo>
                                <a:lnTo>
                                  <a:pt x="25" y="17"/>
                                </a:lnTo>
                                <a:lnTo>
                                  <a:pt x="25" y="11"/>
                                </a:lnTo>
                                <a:lnTo>
                                  <a:pt x="23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80" name="Freeform 445"/>
                        <wps:cNvSpPr>
                          <a:spLocks/>
                        </wps:cNvSpPr>
                        <wps:spPr bwMode="auto">
                          <a:xfrm>
                            <a:off x="0" y="914090"/>
                            <a:ext cx="638245" cy="1161620"/>
                          </a:xfrm>
                          <a:custGeom>
                            <a:avLst/>
                            <a:gdLst>
                              <a:gd name="T0" fmla="*/ 53 w 396"/>
                              <a:gd name="T1" fmla="*/ 664 h 732"/>
                              <a:gd name="T2" fmla="*/ 94 w 396"/>
                              <a:gd name="T3" fmla="*/ 664 h 732"/>
                              <a:gd name="T4" fmla="*/ 104 w 396"/>
                              <a:gd name="T5" fmla="*/ 668 h 732"/>
                              <a:gd name="T6" fmla="*/ 87 w 396"/>
                              <a:gd name="T7" fmla="*/ 692 h 732"/>
                              <a:gd name="T8" fmla="*/ 87 w 396"/>
                              <a:gd name="T9" fmla="*/ 724 h 732"/>
                              <a:gd name="T10" fmla="*/ 126 w 396"/>
                              <a:gd name="T11" fmla="*/ 732 h 732"/>
                              <a:gd name="T12" fmla="*/ 176 w 396"/>
                              <a:gd name="T13" fmla="*/ 732 h 732"/>
                              <a:gd name="T14" fmla="*/ 194 w 396"/>
                              <a:gd name="T15" fmla="*/ 714 h 732"/>
                              <a:gd name="T16" fmla="*/ 188 w 396"/>
                              <a:gd name="T17" fmla="*/ 684 h 732"/>
                              <a:gd name="T18" fmla="*/ 180 w 396"/>
                              <a:gd name="T19" fmla="*/ 662 h 732"/>
                              <a:gd name="T20" fmla="*/ 194 w 396"/>
                              <a:gd name="T21" fmla="*/ 640 h 732"/>
                              <a:gd name="T22" fmla="*/ 230 w 396"/>
                              <a:gd name="T23" fmla="*/ 638 h 732"/>
                              <a:gd name="T24" fmla="*/ 281 w 396"/>
                              <a:gd name="T25" fmla="*/ 648 h 732"/>
                              <a:gd name="T26" fmla="*/ 334 w 396"/>
                              <a:gd name="T27" fmla="*/ 656 h 732"/>
                              <a:gd name="T28" fmla="*/ 378 w 396"/>
                              <a:gd name="T29" fmla="*/ 656 h 732"/>
                              <a:gd name="T30" fmla="*/ 396 w 396"/>
                              <a:gd name="T31" fmla="*/ 640 h 732"/>
                              <a:gd name="T32" fmla="*/ 384 w 396"/>
                              <a:gd name="T33" fmla="*/ 619 h 732"/>
                              <a:gd name="T34" fmla="*/ 352 w 396"/>
                              <a:gd name="T35" fmla="*/ 591 h 732"/>
                              <a:gd name="T36" fmla="*/ 316 w 396"/>
                              <a:gd name="T37" fmla="*/ 563 h 732"/>
                              <a:gd name="T38" fmla="*/ 285 w 396"/>
                              <a:gd name="T39" fmla="*/ 539 h 732"/>
                              <a:gd name="T40" fmla="*/ 259 w 396"/>
                              <a:gd name="T41" fmla="*/ 506 h 732"/>
                              <a:gd name="T42" fmla="*/ 261 w 396"/>
                              <a:gd name="T43" fmla="*/ 468 h 732"/>
                              <a:gd name="T44" fmla="*/ 302 w 396"/>
                              <a:gd name="T45" fmla="*/ 446 h 732"/>
                              <a:gd name="T46" fmla="*/ 316 w 396"/>
                              <a:gd name="T47" fmla="*/ 420 h 732"/>
                              <a:gd name="T48" fmla="*/ 271 w 396"/>
                              <a:gd name="T49" fmla="*/ 385 h 732"/>
                              <a:gd name="T50" fmla="*/ 218 w 396"/>
                              <a:gd name="T51" fmla="*/ 339 h 732"/>
                              <a:gd name="T52" fmla="*/ 196 w 396"/>
                              <a:gd name="T53" fmla="*/ 299 h 732"/>
                              <a:gd name="T54" fmla="*/ 204 w 396"/>
                              <a:gd name="T55" fmla="*/ 274 h 732"/>
                              <a:gd name="T56" fmla="*/ 226 w 396"/>
                              <a:gd name="T57" fmla="*/ 260 h 732"/>
                              <a:gd name="T58" fmla="*/ 236 w 396"/>
                              <a:gd name="T59" fmla="*/ 250 h 732"/>
                              <a:gd name="T60" fmla="*/ 214 w 396"/>
                              <a:gd name="T61" fmla="*/ 224 h 732"/>
                              <a:gd name="T62" fmla="*/ 170 w 396"/>
                              <a:gd name="T63" fmla="*/ 161 h 732"/>
                              <a:gd name="T64" fmla="*/ 142 w 396"/>
                              <a:gd name="T65" fmla="*/ 81 h 732"/>
                              <a:gd name="T66" fmla="*/ 134 w 396"/>
                              <a:gd name="T67" fmla="*/ 32 h 732"/>
                              <a:gd name="T68" fmla="*/ 118 w 396"/>
                              <a:gd name="T69" fmla="*/ 4 h 732"/>
                              <a:gd name="T70" fmla="*/ 106 w 396"/>
                              <a:gd name="T71" fmla="*/ 4 h 732"/>
                              <a:gd name="T72" fmla="*/ 96 w 396"/>
                              <a:gd name="T73" fmla="*/ 58 h 732"/>
                              <a:gd name="T74" fmla="*/ 55 w 396"/>
                              <a:gd name="T75" fmla="*/ 165 h 732"/>
                              <a:gd name="T76" fmla="*/ 12 w 396"/>
                              <a:gd name="T77" fmla="*/ 234 h 732"/>
                              <a:gd name="T78" fmla="*/ 0 w 396"/>
                              <a:gd name="T79" fmla="*/ 248 h 732"/>
                              <a:gd name="T80" fmla="*/ 6 w 396"/>
                              <a:gd name="T81" fmla="*/ 274 h 732"/>
                              <a:gd name="T82" fmla="*/ 36 w 396"/>
                              <a:gd name="T83" fmla="*/ 311 h 732"/>
                              <a:gd name="T84" fmla="*/ 8 w 396"/>
                              <a:gd name="T85" fmla="*/ 367 h 732"/>
                              <a:gd name="T86" fmla="*/ 10 w 396"/>
                              <a:gd name="T87" fmla="*/ 488 h 732"/>
                              <a:gd name="T88" fmla="*/ 22 w 396"/>
                              <a:gd name="T89" fmla="*/ 517 h 732"/>
                              <a:gd name="T90" fmla="*/ 0 w 396"/>
                              <a:gd name="T91" fmla="*/ 537 h 732"/>
                              <a:gd name="T92" fmla="*/ 20 w 396"/>
                              <a:gd name="T93" fmla="*/ 664 h 7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396" h="732">
                                <a:moveTo>
                                  <a:pt x="20" y="664"/>
                                </a:moveTo>
                                <a:lnTo>
                                  <a:pt x="36" y="664"/>
                                </a:lnTo>
                                <a:lnTo>
                                  <a:pt x="53" y="664"/>
                                </a:lnTo>
                                <a:lnTo>
                                  <a:pt x="67" y="664"/>
                                </a:lnTo>
                                <a:lnTo>
                                  <a:pt x="79" y="664"/>
                                </a:lnTo>
                                <a:lnTo>
                                  <a:pt x="94" y="664"/>
                                </a:lnTo>
                                <a:lnTo>
                                  <a:pt x="102" y="664"/>
                                </a:lnTo>
                                <a:lnTo>
                                  <a:pt x="106" y="666"/>
                                </a:lnTo>
                                <a:lnTo>
                                  <a:pt x="104" y="668"/>
                                </a:lnTo>
                                <a:lnTo>
                                  <a:pt x="98" y="674"/>
                                </a:lnTo>
                                <a:lnTo>
                                  <a:pt x="92" y="682"/>
                                </a:lnTo>
                                <a:lnTo>
                                  <a:pt x="87" y="692"/>
                                </a:lnTo>
                                <a:lnTo>
                                  <a:pt x="81" y="704"/>
                                </a:lnTo>
                                <a:lnTo>
                                  <a:pt x="81" y="716"/>
                                </a:lnTo>
                                <a:lnTo>
                                  <a:pt x="87" y="724"/>
                                </a:lnTo>
                                <a:lnTo>
                                  <a:pt x="96" y="728"/>
                                </a:lnTo>
                                <a:lnTo>
                                  <a:pt x="110" y="730"/>
                                </a:lnTo>
                                <a:lnTo>
                                  <a:pt x="126" y="732"/>
                                </a:lnTo>
                                <a:lnTo>
                                  <a:pt x="144" y="732"/>
                                </a:lnTo>
                                <a:lnTo>
                                  <a:pt x="162" y="730"/>
                                </a:lnTo>
                                <a:lnTo>
                                  <a:pt x="176" y="732"/>
                                </a:lnTo>
                                <a:lnTo>
                                  <a:pt x="188" y="730"/>
                                </a:lnTo>
                                <a:lnTo>
                                  <a:pt x="192" y="724"/>
                                </a:lnTo>
                                <a:lnTo>
                                  <a:pt x="194" y="714"/>
                                </a:lnTo>
                                <a:lnTo>
                                  <a:pt x="194" y="704"/>
                                </a:lnTo>
                                <a:lnTo>
                                  <a:pt x="190" y="694"/>
                                </a:lnTo>
                                <a:lnTo>
                                  <a:pt x="188" y="684"/>
                                </a:lnTo>
                                <a:lnTo>
                                  <a:pt x="184" y="678"/>
                                </a:lnTo>
                                <a:lnTo>
                                  <a:pt x="182" y="676"/>
                                </a:lnTo>
                                <a:lnTo>
                                  <a:pt x="180" y="662"/>
                                </a:lnTo>
                                <a:lnTo>
                                  <a:pt x="180" y="652"/>
                                </a:lnTo>
                                <a:lnTo>
                                  <a:pt x="186" y="644"/>
                                </a:lnTo>
                                <a:lnTo>
                                  <a:pt x="194" y="640"/>
                                </a:lnTo>
                                <a:lnTo>
                                  <a:pt x="204" y="638"/>
                                </a:lnTo>
                                <a:lnTo>
                                  <a:pt x="216" y="638"/>
                                </a:lnTo>
                                <a:lnTo>
                                  <a:pt x="230" y="638"/>
                                </a:lnTo>
                                <a:lnTo>
                                  <a:pt x="247" y="640"/>
                                </a:lnTo>
                                <a:lnTo>
                                  <a:pt x="263" y="644"/>
                                </a:lnTo>
                                <a:lnTo>
                                  <a:pt x="281" y="648"/>
                                </a:lnTo>
                                <a:lnTo>
                                  <a:pt x="298" y="650"/>
                                </a:lnTo>
                                <a:lnTo>
                                  <a:pt x="316" y="654"/>
                                </a:lnTo>
                                <a:lnTo>
                                  <a:pt x="334" y="656"/>
                                </a:lnTo>
                                <a:lnTo>
                                  <a:pt x="350" y="658"/>
                                </a:lnTo>
                                <a:lnTo>
                                  <a:pt x="364" y="658"/>
                                </a:lnTo>
                                <a:lnTo>
                                  <a:pt x="378" y="656"/>
                                </a:lnTo>
                                <a:lnTo>
                                  <a:pt x="388" y="652"/>
                                </a:lnTo>
                                <a:lnTo>
                                  <a:pt x="394" y="646"/>
                                </a:lnTo>
                                <a:lnTo>
                                  <a:pt x="396" y="640"/>
                                </a:lnTo>
                                <a:lnTo>
                                  <a:pt x="394" y="634"/>
                                </a:lnTo>
                                <a:lnTo>
                                  <a:pt x="390" y="626"/>
                                </a:lnTo>
                                <a:lnTo>
                                  <a:pt x="384" y="619"/>
                                </a:lnTo>
                                <a:lnTo>
                                  <a:pt x="374" y="611"/>
                                </a:lnTo>
                                <a:lnTo>
                                  <a:pt x="364" y="601"/>
                                </a:lnTo>
                                <a:lnTo>
                                  <a:pt x="352" y="591"/>
                                </a:lnTo>
                                <a:lnTo>
                                  <a:pt x="340" y="583"/>
                                </a:lnTo>
                                <a:lnTo>
                                  <a:pt x="328" y="573"/>
                                </a:lnTo>
                                <a:lnTo>
                                  <a:pt x="316" y="563"/>
                                </a:lnTo>
                                <a:lnTo>
                                  <a:pt x="304" y="555"/>
                                </a:lnTo>
                                <a:lnTo>
                                  <a:pt x="294" y="547"/>
                                </a:lnTo>
                                <a:lnTo>
                                  <a:pt x="285" y="539"/>
                                </a:lnTo>
                                <a:lnTo>
                                  <a:pt x="277" y="531"/>
                                </a:lnTo>
                                <a:lnTo>
                                  <a:pt x="267" y="517"/>
                                </a:lnTo>
                                <a:lnTo>
                                  <a:pt x="259" y="506"/>
                                </a:lnTo>
                                <a:lnTo>
                                  <a:pt x="255" y="492"/>
                                </a:lnTo>
                                <a:lnTo>
                                  <a:pt x="255" y="480"/>
                                </a:lnTo>
                                <a:lnTo>
                                  <a:pt x="261" y="468"/>
                                </a:lnTo>
                                <a:lnTo>
                                  <a:pt x="269" y="460"/>
                                </a:lnTo>
                                <a:lnTo>
                                  <a:pt x="283" y="452"/>
                                </a:lnTo>
                                <a:lnTo>
                                  <a:pt x="302" y="446"/>
                                </a:lnTo>
                                <a:lnTo>
                                  <a:pt x="316" y="438"/>
                                </a:lnTo>
                                <a:lnTo>
                                  <a:pt x="322" y="430"/>
                                </a:lnTo>
                                <a:lnTo>
                                  <a:pt x="316" y="420"/>
                                </a:lnTo>
                                <a:lnTo>
                                  <a:pt x="306" y="410"/>
                                </a:lnTo>
                                <a:lnTo>
                                  <a:pt x="290" y="398"/>
                                </a:lnTo>
                                <a:lnTo>
                                  <a:pt x="271" y="385"/>
                                </a:lnTo>
                                <a:lnTo>
                                  <a:pt x="251" y="371"/>
                                </a:lnTo>
                                <a:lnTo>
                                  <a:pt x="232" y="355"/>
                                </a:lnTo>
                                <a:lnTo>
                                  <a:pt x="218" y="339"/>
                                </a:lnTo>
                                <a:lnTo>
                                  <a:pt x="206" y="325"/>
                                </a:lnTo>
                                <a:lnTo>
                                  <a:pt x="200" y="311"/>
                                </a:lnTo>
                                <a:lnTo>
                                  <a:pt x="196" y="299"/>
                                </a:lnTo>
                                <a:lnTo>
                                  <a:pt x="196" y="289"/>
                                </a:lnTo>
                                <a:lnTo>
                                  <a:pt x="198" y="280"/>
                                </a:lnTo>
                                <a:lnTo>
                                  <a:pt x="204" y="274"/>
                                </a:lnTo>
                                <a:lnTo>
                                  <a:pt x="210" y="268"/>
                                </a:lnTo>
                                <a:lnTo>
                                  <a:pt x="218" y="264"/>
                                </a:lnTo>
                                <a:lnTo>
                                  <a:pt x="226" y="260"/>
                                </a:lnTo>
                                <a:lnTo>
                                  <a:pt x="232" y="258"/>
                                </a:lnTo>
                                <a:lnTo>
                                  <a:pt x="236" y="254"/>
                                </a:lnTo>
                                <a:lnTo>
                                  <a:pt x="236" y="250"/>
                                </a:lnTo>
                                <a:lnTo>
                                  <a:pt x="232" y="244"/>
                                </a:lnTo>
                                <a:lnTo>
                                  <a:pt x="226" y="234"/>
                                </a:lnTo>
                                <a:lnTo>
                                  <a:pt x="214" y="224"/>
                                </a:lnTo>
                                <a:lnTo>
                                  <a:pt x="198" y="208"/>
                                </a:lnTo>
                                <a:lnTo>
                                  <a:pt x="184" y="186"/>
                                </a:lnTo>
                                <a:lnTo>
                                  <a:pt x="170" y="161"/>
                                </a:lnTo>
                                <a:lnTo>
                                  <a:pt x="160" y="133"/>
                                </a:lnTo>
                                <a:lnTo>
                                  <a:pt x="148" y="105"/>
                                </a:lnTo>
                                <a:lnTo>
                                  <a:pt x="142" y="81"/>
                                </a:lnTo>
                                <a:lnTo>
                                  <a:pt x="136" y="60"/>
                                </a:lnTo>
                                <a:lnTo>
                                  <a:pt x="134" y="44"/>
                                </a:lnTo>
                                <a:lnTo>
                                  <a:pt x="134" y="32"/>
                                </a:lnTo>
                                <a:lnTo>
                                  <a:pt x="130" y="22"/>
                                </a:lnTo>
                                <a:lnTo>
                                  <a:pt x="124" y="12"/>
                                </a:lnTo>
                                <a:lnTo>
                                  <a:pt x="118" y="4"/>
                                </a:lnTo>
                                <a:lnTo>
                                  <a:pt x="114" y="0"/>
                                </a:lnTo>
                                <a:lnTo>
                                  <a:pt x="108" y="0"/>
                                </a:lnTo>
                                <a:lnTo>
                                  <a:pt x="106" y="4"/>
                                </a:lnTo>
                                <a:lnTo>
                                  <a:pt x="106" y="12"/>
                                </a:lnTo>
                                <a:lnTo>
                                  <a:pt x="104" y="30"/>
                                </a:lnTo>
                                <a:lnTo>
                                  <a:pt x="96" y="58"/>
                                </a:lnTo>
                                <a:lnTo>
                                  <a:pt x="85" y="91"/>
                                </a:lnTo>
                                <a:lnTo>
                                  <a:pt x="71" y="127"/>
                                </a:lnTo>
                                <a:lnTo>
                                  <a:pt x="55" y="165"/>
                                </a:lnTo>
                                <a:lnTo>
                                  <a:pt x="36" y="196"/>
                                </a:lnTo>
                                <a:lnTo>
                                  <a:pt x="24" y="220"/>
                                </a:lnTo>
                                <a:lnTo>
                                  <a:pt x="12" y="234"/>
                                </a:lnTo>
                                <a:lnTo>
                                  <a:pt x="6" y="242"/>
                                </a:lnTo>
                                <a:lnTo>
                                  <a:pt x="0" y="248"/>
                                </a:lnTo>
                                <a:lnTo>
                                  <a:pt x="0" y="248"/>
                                </a:lnTo>
                                <a:lnTo>
                                  <a:pt x="0" y="266"/>
                                </a:lnTo>
                                <a:lnTo>
                                  <a:pt x="0" y="266"/>
                                </a:lnTo>
                                <a:lnTo>
                                  <a:pt x="6" y="274"/>
                                </a:lnTo>
                                <a:lnTo>
                                  <a:pt x="14" y="282"/>
                                </a:lnTo>
                                <a:lnTo>
                                  <a:pt x="24" y="293"/>
                                </a:lnTo>
                                <a:lnTo>
                                  <a:pt x="36" y="311"/>
                                </a:lnTo>
                                <a:lnTo>
                                  <a:pt x="34" y="331"/>
                                </a:lnTo>
                                <a:lnTo>
                                  <a:pt x="24" y="349"/>
                                </a:lnTo>
                                <a:lnTo>
                                  <a:pt x="8" y="367"/>
                                </a:lnTo>
                                <a:lnTo>
                                  <a:pt x="0" y="375"/>
                                </a:lnTo>
                                <a:lnTo>
                                  <a:pt x="0" y="480"/>
                                </a:lnTo>
                                <a:lnTo>
                                  <a:pt x="10" y="488"/>
                                </a:lnTo>
                                <a:lnTo>
                                  <a:pt x="20" y="502"/>
                                </a:lnTo>
                                <a:lnTo>
                                  <a:pt x="24" y="508"/>
                                </a:lnTo>
                                <a:lnTo>
                                  <a:pt x="22" y="517"/>
                                </a:lnTo>
                                <a:lnTo>
                                  <a:pt x="16" y="523"/>
                                </a:lnTo>
                                <a:lnTo>
                                  <a:pt x="8" y="531"/>
                                </a:lnTo>
                                <a:lnTo>
                                  <a:pt x="0" y="537"/>
                                </a:lnTo>
                                <a:lnTo>
                                  <a:pt x="0" y="662"/>
                                </a:lnTo>
                                <a:lnTo>
                                  <a:pt x="2" y="662"/>
                                </a:lnTo>
                                <a:lnTo>
                                  <a:pt x="20" y="6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81" name="Freeform 446"/>
                        <wps:cNvSpPr>
                          <a:spLocks/>
                        </wps:cNvSpPr>
                        <wps:spPr bwMode="auto">
                          <a:xfrm>
                            <a:off x="171450" y="1866900"/>
                            <a:ext cx="104790" cy="176147"/>
                          </a:xfrm>
                          <a:custGeom>
                            <a:avLst/>
                            <a:gdLst>
                              <a:gd name="T0" fmla="*/ 22 w 66"/>
                              <a:gd name="T1" fmla="*/ 0 h 111"/>
                              <a:gd name="T2" fmla="*/ 22 w 66"/>
                              <a:gd name="T3" fmla="*/ 10 h 111"/>
                              <a:gd name="T4" fmla="*/ 18 w 66"/>
                              <a:gd name="T5" fmla="*/ 37 h 111"/>
                              <a:gd name="T6" fmla="*/ 12 w 66"/>
                              <a:gd name="T7" fmla="*/ 71 h 111"/>
                              <a:gd name="T8" fmla="*/ 0 w 66"/>
                              <a:gd name="T9" fmla="*/ 99 h 111"/>
                              <a:gd name="T10" fmla="*/ 36 w 66"/>
                              <a:gd name="T11" fmla="*/ 111 h 111"/>
                              <a:gd name="T12" fmla="*/ 44 w 66"/>
                              <a:gd name="T13" fmla="*/ 89 h 111"/>
                              <a:gd name="T14" fmla="*/ 66 w 66"/>
                              <a:gd name="T15" fmla="*/ 105 h 111"/>
                              <a:gd name="T16" fmla="*/ 52 w 66"/>
                              <a:gd name="T17" fmla="*/ 22 h 111"/>
                              <a:gd name="T18" fmla="*/ 22 w 66"/>
                              <a:gd name="T19" fmla="*/ 0 h 1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66" h="111">
                                <a:moveTo>
                                  <a:pt x="22" y="0"/>
                                </a:moveTo>
                                <a:lnTo>
                                  <a:pt x="22" y="10"/>
                                </a:lnTo>
                                <a:lnTo>
                                  <a:pt x="18" y="37"/>
                                </a:lnTo>
                                <a:lnTo>
                                  <a:pt x="12" y="71"/>
                                </a:lnTo>
                                <a:lnTo>
                                  <a:pt x="0" y="99"/>
                                </a:lnTo>
                                <a:lnTo>
                                  <a:pt x="36" y="111"/>
                                </a:lnTo>
                                <a:lnTo>
                                  <a:pt x="44" y="89"/>
                                </a:lnTo>
                                <a:lnTo>
                                  <a:pt x="66" y="105"/>
                                </a:lnTo>
                                <a:lnTo>
                                  <a:pt x="52" y="22"/>
                                </a:lnTo>
                                <a:lnTo>
                                  <a:pt x="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82" name="Freeform 447"/>
                        <wps:cNvSpPr>
                          <a:spLocks/>
                        </wps:cNvSpPr>
                        <wps:spPr bwMode="auto">
                          <a:xfrm>
                            <a:off x="0" y="952338"/>
                            <a:ext cx="585860" cy="985473"/>
                          </a:xfrm>
                          <a:custGeom>
                            <a:avLst/>
                            <a:gdLst>
                              <a:gd name="T0" fmla="*/ 98 w 363"/>
                              <a:gd name="T1" fmla="*/ 619 h 621"/>
                              <a:gd name="T2" fmla="*/ 112 w 363"/>
                              <a:gd name="T3" fmla="*/ 615 h 621"/>
                              <a:gd name="T4" fmla="*/ 136 w 363"/>
                              <a:gd name="T5" fmla="*/ 609 h 621"/>
                              <a:gd name="T6" fmla="*/ 166 w 363"/>
                              <a:gd name="T7" fmla="*/ 603 h 621"/>
                              <a:gd name="T8" fmla="*/ 206 w 363"/>
                              <a:gd name="T9" fmla="*/ 599 h 621"/>
                              <a:gd name="T10" fmla="*/ 252 w 363"/>
                              <a:gd name="T11" fmla="*/ 599 h 621"/>
                              <a:gd name="T12" fmla="*/ 303 w 363"/>
                              <a:gd name="T13" fmla="*/ 601 h 621"/>
                              <a:gd name="T14" fmla="*/ 363 w 363"/>
                              <a:gd name="T15" fmla="*/ 611 h 621"/>
                              <a:gd name="T16" fmla="*/ 341 w 363"/>
                              <a:gd name="T17" fmla="*/ 596 h 621"/>
                              <a:gd name="T18" fmla="*/ 293 w 363"/>
                              <a:gd name="T19" fmla="*/ 554 h 621"/>
                              <a:gd name="T20" fmla="*/ 250 w 363"/>
                              <a:gd name="T21" fmla="*/ 493 h 621"/>
                              <a:gd name="T22" fmla="*/ 238 w 363"/>
                              <a:gd name="T23" fmla="*/ 420 h 621"/>
                              <a:gd name="T24" fmla="*/ 295 w 363"/>
                              <a:gd name="T25" fmla="*/ 402 h 621"/>
                              <a:gd name="T26" fmla="*/ 262 w 363"/>
                              <a:gd name="T27" fmla="*/ 380 h 621"/>
                              <a:gd name="T28" fmla="*/ 216 w 363"/>
                              <a:gd name="T29" fmla="*/ 337 h 621"/>
                              <a:gd name="T30" fmla="*/ 178 w 363"/>
                              <a:gd name="T31" fmla="*/ 277 h 621"/>
                              <a:gd name="T32" fmla="*/ 220 w 363"/>
                              <a:gd name="T33" fmla="*/ 222 h 621"/>
                              <a:gd name="T34" fmla="*/ 208 w 363"/>
                              <a:gd name="T35" fmla="*/ 218 h 621"/>
                              <a:gd name="T36" fmla="*/ 178 w 363"/>
                              <a:gd name="T37" fmla="*/ 190 h 621"/>
                              <a:gd name="T38" fmla="*/ 144 w 363"/>
                              <a:gd name="T39" fmla="*/ 123 h 621"/>
                              <a:gd name="T40" fmla="*/ 120 w 363"/>
                              <a:gd name="T41" fmla="*/ 0 h 621"/>
                              <a:gd name="T42" fmla="*/ 118 w 363"/>
                              <a:gd name="T43" fmla="*/ 32 h 621"/>
                              <a:gd name="T44" fmla="*/ 102 w 363"/>
                              <a:gd name="T45" fmla="*/ 103 h 621"/>
                              <a:gd name="T46" fmla="*/ 71 w 363"/>
                              <a:gd name="T47" fmla="*/ 180 h 621"/>
                              <a:gd name="T48" fmla="*/ 18 w 363"/>
                              <a:gd name="T49" fmla="*/ 230 h 621"/>
                              <a:gd name="T50" fmla="*/ 69 w 363"/>
                              <a:gd name="T51" fmla="*/ 254 h 621"/>
                              <a:gd name="T52" fmla="*/ 65 w 363"/>
                              <a:gd name="T53" fmla="*/ 287 h 621"/>
                              <a:gd name="T54" fmla="*/ 51 w 363"/>
                              <a:gd name="T55" fmla="*/ 337 h 621"/>
                              <a:gd name="T56" fmla="*/ 14 w 363"/>
                              <a:gd name="T57" fmla="*/ 388 h 621"/>
                              <a:gd name="T58" fmla="*/ 0 w 363"/>
                              <a:gd name="T59" fmla="*/ 418 h 621"/>
                              <a:gd name="T60" fmla="*/ 30 w 363"/>
                              <a:gd name="T61" fmla="*/ 442 h 621"/>
                              <a:gd name="T62" fmla="*/ 36 w 363"/>
                              <a:gd name="T63" fmla="*/ 448 h 621"/>
                              <a:gd name="T64" fmla="*/ 42 w 363"/>
                              <a:gd name="T65" fmla="*/ 460 h 621"/>
                              <a:gd name="T66" fmla="*/ 46 w 363"/>
                              <a:gd name="T67" fmla="*/ 478 h 621"/>
                              <a:gd name="T68" fmla="*/ 40 w 363"/>
                              <a:gd name="T69" fmla="*/ 502 h 621"/>
                              <a:gd name="T70" fmla="*/ 24 w 363"/>
                              <a:gd name="T71" fmla="*/ 527 h 621"/>
                              <a:gd name="T72" fmla="*/ 0 w 363"/>
                              <a:gd name="T73" fmla="*/ 546 h 621"/>
                              <a:gd name="T74" fmla="*/ 92 w 363"/>
                              <a:gd name="T75" fmla="*/ 621 h 6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363" h="621">
                                <a:moveTo>
                                  <a:pt x="94" y="621"/>
                                </a:moveTo>
                                <a:lnTo>
                                  <a:pt x="98" y="619"/>
                                </a:lnTo>
                                <a:lnTo>
                                  <a:pt x="104" y="617"/>
                                </a:lnTo>
                                <a:lnTo>
                                  <a:pt x="112" y="615"/>
                                </a:lnTo>
                                <a:lnTo>
                                  <a:pt x="122" y="611"/>
                                </a:lnTo>
                                <a:lnTo>
                                  <a:pt x="136" y="609"/>
                                </a:lnTo>
                                <a:lnTo>
                                  <a:pt x="150" y="605"/>
                                </a:lnTo>
                                <a:lnTo>
                                  <a:pt x="166" y="603"/>
                                </a:lnTo>
                                <a:lnTo>
                                  <a:pt x="184" y="601"/>
                                </a:lnTo>
                                <a:lnTo>
                                  <a:pt x="206" y="599"/>
                                </a:lnTo>
                                <a:lnTo>
                                  <a:pt x="228" y="599"/>
                                </a:lnTo>
                                <a:lnTo>
                                  <a:pt x="252" y="599"/>
                                </a:lnTo>
                                <a:lnTo>
                                  <a:pt x="278" y="599"/>
                                </a:lnTo>
                                <a:lnTo>
                                  <a:pt x="303" y="601"/>
                                </a:lnTo>
                                <a:lnTo>
                                  <a:pt x="331" y="605"/>
                                </a:lnTo>
                                <a:lnTo>
                                  <a:pt x="363" y="611"/>
                                </a:lnTo>
                                <a:lnTo>
                                  <a:pt x="357" y="607"/>
                                </a:lnTo>
                                <a:lnTo>
                                  <a:pt x="341" y="596"/>
                                </a:lnTo>
                                <a:lnTo>
                                  <a:pt x="319" y="578"/>
                                </a:lnTo>
                                <a:lnTo>
                                  <a:pt x="293" y="554"/>
                                </a:lnTo>
                                <a:lnTo>
                                  <a:pt x="270" y="526"/>
                                </a:lnTo>
                                <a:lnTo>
                                  <a:pt x="250" y="493"/>
                                </a:lnTo>
                                <a:lnTo>
                                  <a:pt x="238" y="458"/>
                                </a:lnTo>
                                <a:lnTo>
                                  <a:pt x="238" y="420"/>
                                </a:lnTo>
                                <a:lnTo>
                                  <a:pt x="301" y="406"/>
                                </a:lnTo>
                                <a:lnTo>
                                  <a:pt x="295" y="402"/>
                                </a:lnTo>
                                <a:lnTo>
                                  <a:pt x="282" y="394"/>
                                </a:lnTo>
                                <a:lnTo>
                                  <a:pt x="262" y="380"/>
                                </a:lnTo>
                                <a:lnTo>
                                  <a:pt x="240" y="361"/>
                                </a:lnTo>
                                <a:lnTo>
                                  <a:pt x="216" y="337"/>
                                </a:lnTo>
                                <a:lnTo>
                                  <a:pt x="194" y="309"/>
                                </a:lnTo>
                                <a:lnTo>
                                  <a:pt x="178" y="277"/>
                                </a:lnTo>
                                <a:lnTo>
                                  <a:pt x="170" y="244"/>
                                </a:lnTo>
                                <a:lnTo>
                                  <a:pt x="220" y="222"/>
                                </a:lnTo>
                                <a:lnTo>
                                  <a:pt x="216" y="222"/>
                                </a:lnTo>
                                <a:lnTo>
                                  <a:pt x="208" y="218"/>
                                </a:lnTo>
                                <a:lnTo>
                                  <a:pt x="194" y="208"/>
                                </a:lnTo>
                                <a:lnTo>
                                  <a:pt x="178" y="190"/>
                                </a:lnTo>
                                <a:lnTo>
                                  <a:pt x="160" y="162"/>
                                </a:lnTo>
                                <a:lnTo>
                                  <a:pt x="144" y="123"/>
                                </a:lnTo>
                                <a:lnTo>
                                  <a:pt x="130" y="69"/>
                                </a:lnTo>
                                <a:lnTo>
                                  <a:pt x="120" y="0"/>
                                </a:lnTo>
                                <a:lnTo>
                                  <a:pt x="120" y="8"/>
                                </a:lnTo>
                                <a:lnTo>
                                  <a:pt x="118" y="32"/>
                                </a:lnTo>
                                <a:lnTo>
                                  <a:pt x="110" y="63"/>
                                </a:lnTo>
                                <a:lnTo>
                                  <a:pt x="102" y="103"/>
                                </a:lnTo>
                                <a:lnTo>
                                  <a:pt x="88" y="143"/>
                                </a:lnTo>
                                <a:lnTo>
                                  <a:pt x="71" y="180"/>
                                </a:lnTo>
                                <a:lnTo>
                                  <a:pt x="46" y="212"/>
                                </a:lnTo>
                                <a:lnTo>
                                  <a:pt x="18" y="230"/>
                                </a:lnTo>
                                <a:lnTo>
                                  <a:pt x="69" y="248"/>
                                </a:lnTo>
                                <a:lnTo>
                                  <a:pt x="69" y="254"/>
                                </a:lnTo>
                                <a:lnTo>
                                  <a:pt x="69" y="265"/>
                                </a:lnTo>
                                <a:lnTo>
                                  <a:pt x="65" y="287"/>
                                </a:lnTo>
                                <a:lnTo>
                                  <a:pt x="61" y="311"/>
                                </a:lnTo>
                                <a:lnTo>
                                  <a:pt x="51" y="337"/>
                                </a:lnTo>
                                <a:lnTo>
                                  <a:pt x="36" y="365"/>
                                </a:lnTo>
                                <a:lnTo>
                                  <a:pt x="14" y="388"/>
                                </a:lnTo>
                                <a:lnTo>
                                  <a:pt x="0" y="396"/>
                                </a:lnTo>
                                <a:lnTo>
                                  <a:pt x="0" y="418"/>
                                </a:lnTo>
                                <a:lnTo>
                                  <a:pt x="28" y="440"/>
                                </a:lnTo>
                                <a:lnTo>
                                  <a:pt x="30" y="442"/>
                                </a:lnTo>
                                <a:lnTo>
                                  <a:pt x="32" y="444"/>
                                </a:lnTo>
                                <a:lnTo>
                                  <a:pt x="36" y="448"/>
                                </a:lnTo>
                                <a:lnTo>
                                  <a:pt x="38" y="454"/>
                                </a:lnTo>
                                <a:lnTo>
                                  <a:pt x="42" y="460"/>
                                </a:lnTo>
                                <a:lnTo>
                                  <a:pt x="46" y="470"/>
                                </a:lnTo>
                                <a:lnTo>
                                  <a:pt x="46" y="478"/>
                                </a:lnTo>
                                <a:lnTo>
                                  <a:pt x="46" y="490"/>
                                </a:lnTo>
                                <a:lnTo>
                                  <a:pt x="40" y="502"/>
                                </a:lnTo>
                                <a:lnTo>
                                  <a:pt x="34" y="514"/>
                                </a:lnTo>
                                <a:lnTo>
                                  <a:pt x="24" y="527"/>
                                </a:lnTo>
                                <a:lnTo>
                                  <a:pt x="8" y="540"/>
                                </a:lnTo>
                                <a:lnTo>
                                  <a:pt x="0" y="546"/>
                                </a:lnTo>
                                <a:lnTo>
                                  <a:pt x="0" y="611"/>
                                </a:lnTo>
                                <a:lnTo>
                                  <a:pt x="92" y="621"/>
                                </a:lnTo>
                                <a:lnTo>
                                  <a:pt x="94" y="6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83" name="Freeform 448"/>
                        <wps:cNvSpPr>
                          <a:spLocks/>
                        </wps:cNvSpPr>
                        <wps:spPr bwMode="auto">
                          <a:xfrm>
                            <a:off x="200025" y="1200150"/>
                            <a:ext cx="50807" cy="107910"/>
                          </a:xfrm>
                          <a:custGeom>
                            <a:avLst/>
                            <a:gdLst>
                              <a:gd name="T0" fmla="*/ 22 w 32"/>
                              <a:gd name="T1" fmla="*/ 44 h 68"/>
                              <a:gd name="T2" fmla="*/ 18 w 32"/>
                              <a:gd name="T3" fmla="*/ 34 h 68"/>
                              <a:gd name="T4" fmla="*/ 12 w 32"/>
                              <a:gd name="T5" fmla="*/ 24 h 68"/>
                              <a:gd name="T6" fmla="*/ 8 w 32"/>
                              <a:gd name="T7" fmla="*/ 16 h 68"/>
                              <a:gd name="T8" fmla="*/ 4 w 32"/>
                              <a:gd name="T9" fmla="*/ 8 h 68"/>
                              <a:gd name="T10" fmla="*/ 2 w 32"/>
                              <a:gd name="T11" fmla="*/ 0 h 68"/>
                              <a:gd name="T12" fmla="*/ 2 w 32"/>
                              <a:gd name="T13" fmla="*/ 0 h 68"/>
                              <a:gd name="T14" fmla="*/ 0 w 32"/>
                              <a:gd name="T15" fmla="*/ 32 h 68"/>
                              <a:gd name="T16" fmla="*/ 4 w 32"/>
                              <a:gd name="T17" fmla="*/ 52 h 68"/>
                              <a:gd name="T18" fmla="*/ 12 w 32"/>
                              <a:gd name="T19" fmla="*/ 64 h 68"/>
                              <a:gd name="T20" fmla="*/ 14 w 32"/>
                              <a:gd name="T21" fmla="*/ 68 h 68"/>
                              <a:gd name="T22" fmla="*/ 32 w 32"/>
                              <a:gd name="T23" fmla="*/ 56 h 68"/>
                              <a:gd name="T24" fmla="*/ 28 w 32"/>
                              <a:gd name="T25" fmla="*/ 52 h 68"/>
                              <a:gd name="T26" fmla="*/ 22 w 32"/>
                              <a:gd name="T27" fmla="*/ 44 h 6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32" h="68">
                                <a:moveTo>
                                  <a:pt x="22" y="44"/>
                                </a:moveTo>
                                <a:lnTo>
                                  <a:pt x="18" y="34"/>
                                </a:lnTo>
                                <a:lnTo>
                                  <a:pt x="12" y="24"/>
                                </a:lnTo>
                                <a:lnTo>
                                  <a:pt x="8" y="16"/>
                                </a:lnTo>
                                <a:lnTo>
                                  <a:pt x="4" y="8"/>
                                </a:lnTo>
                                <a:lnTo>
                                  <a:pt x="2" y="0"/>
                                </a:lnTo>
                                <a:lnTo>
                                  <a:pt x="2" y="0"/>
                                </a:lnTo>
                                <a:lnTo>
                                  <a:pt x="0" y="32"/>
                                </a:lnTo>
                                <a:lnTo>
                                  <a:pt x="4" y="52"/>
                                </a:lnTo>
                                <a:lnTo>
                                  <a:pt x="12" y="64"/>
                                </a:lnTo>
                                <a:lnTo>
                                  <a:pt x="14" y="68"/>
                                </a:lnTo>
                                <a:lnTo>
                                  <a:pt x="32" y="56"/>
                                </a:lnTo>
                                <a:lnTo>
                                  <a:pt x="28" y="52"/>
                                </a:lnTo>
                                <a:lnTo>
                                  <a:pt x="22" y="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84" name="Freeform 449"/>
                        <wps:cNvSpPr>
                          <a:spLocks/>
                        </wps:cNvSpPr>
                        <wps:spPr bwMode="auto">
                          <a:xfrm>
                            <a:off x="238125" y="1390650"/>
                            <a:ext cx="122255" cy="192016"/>
                          </a:xfrm>
                          <a:custGeom>
                            <a:avLst/>
                            <a:gdLst>
                              <a:gd name="T0" fmla="*/ 48 w 77"/>
                              <a:gd name="T1" fmla="*/ 88 h 121"/>
                              <a:gd name="T2" fmla="*/ 34 w 77"/>
                              <a:gd name="T3" fmla="*/ 70 h 121"/>
                              <a:gd name="T4" fmla="*/ 24 w 77"/>
                              <a:gd name="T5" fmla="*/ 50 h 121"/>
                              <a:gd name="T6" fmla="*/ 14 w 77"/>
                              <a:gd name="T7" fmla="*/ 32 h 121"/>
                              <a:gd name="T8" fmla="*/ 8 w 77"/>
                              <a:gd name="T9" fmla="*/ 16 h 121"/>
                              <a:gd name="T10" fmla="*/ 4 w 77"/>
                              <a:gd name="T11" fmla="*/ 4 h 121"/>
                              <a:gd name="T12" fmla="*/ 2 w 77"/>
                              <a:gd name="T13" fmla="*/ 0 h 121"/>
                              <a:gd name="T14" fmla="*/ 0 w 77"/>
                              <a:gd name="T15" fmla="*/ 16 h 121"/>
                              <a:gd name="T16" fmla="*/ 2 w 77"/>
                              <a:gd name="T17" fmla="*/ 34 h 121"/>
                              <a:gd name="T18" fmla="*/ 6 w 77"/>
                              <a:gd name="T19" fmla="*/ 52 h 121"/>
                              <a:gd name="T20" fmla="*/ 12 w 77"/>
                              <a:gd name="T21" fmla="*/ 70 h 121"/>
                              <a:gd name="T22" fmla="*/ 18 w 77"/>
                              <a:gd name="T23" fmla="*/ 84 h 121"/>
                              <a:gd name="T24" fmla="*/ 24 w 77"/>
                              <a:gd name="T25" fmla="*/ 96 h 121"/>
                              <a:gd name="T26" fmla="*/ 28 w 77"/>
                              <a:gd name="T27" fmla="*/ 105 h 121"/>
                              <a:gd name="T28" fmla="*/ 30 w 77"/>
                              <a:gd name="T29" fmla="*/ 107 h 121"/>
                              <a:gd name="T30" fmla="*/ 30 w 77"/>
                              <a:gd name="T31" fmla="*/ 121 h 121"/>
                              <a:gd name="T32" fmla="*/ 40 w 77"/>
                              <a:gd name="T33" fmla="*/ 121 h 121"/>
                              <a:gd name="T34" fmla="*/ 48 w 77"/>
                              <a:gd name="T35" fmla="*/ 121 h 121"/>
                              <a:gd name="T36" fmla="*/ 57 w 77"/>
                              <a:gd name="T37" fmla="*/ 119 h 121"/>
                              <a:gd name="T38" fmla="*/ 63 w 77"/>
                              <a:gd name="T39" fmla="*/ 117 h 121"/>
                              <a:gd name="T40" fmla="*/ 69 w 77"/>
                              <a:gd name="T41" fmla="*/ 115 h 121"/>
                              <a:gd name="T42" fmla="*/ 73 w 77"/>
                              <a:gd name="T43" fmla="*/ 113 h 121"/>
                              <a:gd name="T44" fmla="*/ 75 w 77"/>
                              <a:gd name="T45" fmla="*/ 113 h 121"/>
                              <a:gd name="T46" fmla="*/ 77 w 77"/>
                              <a:gd name="T47" fmla="*/ 113 h 121"/>
                              <a:gd name="T48" fmla="*/ 63 w 77"/>
                              <a:gd name="T49" fmla="*/ 103 h 121"/>
                              <a:gd name="T50" fmla="*/ 48 w 77"/>
                              <a:gd name="T51" fmla="*/ 88 h 1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</a:cxnLst>
                            <a:rect l="0" t="0" r="r" b="b"/>
                            <a:pathLst>
                              <a:path w="77" h="121">
                                <a:moveTo>
                                  <a:pt x="48" y="88"/>
                                </a:moveTo>
                                <a:lnTo>
                                  <a:pt x="34" y="70"/>
                                </a:lnTo>
                                <a:lnTo>
                                  <a:pt x="24" y="50"/>
                                </a:lnTo>
                                <a:lnTo>
                                  <a:pt x="14" y="32"/>
                                </a:lnTo>
                                <a:lnTo>
                                  <a:pt x="8" y="16"/>
                                </a:lnTo>
                                <a:lnTo>
                                  <a:pt x="4" y="4"/>
                                </a:lnTo>
                                <a:lnTo>
                                  <a:pt x="2" y="0"/>
                                </a:lnTo>
                                <a:lnTo>
                                  <a:pt x="0" y="16"/>
                                </a:lnTo>
                                <a:lnTo>
                                  <a:pt x="2" y="34"/>
                                </a:lnTo>
                                <a:lnTo>
                                  <a:pt x="6" y="52"/>
                                </a:lnTo>
                                <a:lnTo>
                                  <a:pt x="12" y="70"/>
                                </a:lnTo>
                                <a:lnTo>
                                  <a:pt x="18" y="84"/>
                                </a:lnTo>
                                <a:lnTo>
                                  <a:pt x="24" y="96"/>
                                </a:lnTo>
                                <a:lnTo>
                                  <a:pt x="28" y="105"/>
                                </a:lnTo>
                                <a:lnTo>
                                  <a:pt x="30" y="107"/>
                                </a:lnTo>
                                <a:lnTo>
                                  <a:pt x="30" y="121"/>
                                </a:lnTo>
                                <a:lnTo>
                                  <a:pt x="40" y="121"/>
                                </a:lnTo>
                                <a:lnTo>
                                  <a:pt x="48" y="121"/>
                                </a:lnTo>
                                <a:lnTo>
                                  <a:pt x="57" y="119"/>
                                </a:lnTo>
                                <a:lnTo>
                                  <a:pt x="63" y="117"/>
                                </a:lnTo>
                                <a:lnTo>
                                  <a:pt x="69" y="115"/>
                                </a:lnTo>
                                <a:lnTo>
                                  <a:pt x="73" y="113"/>
                                </a:lnTo>
                                <a:lnTo>
                                  <a:pt x="75" y="113"/>
                                </a:lnTo>
                                <a:lnTo>
                                  <a:pt x="77" y="113"/>
                                </a:lnTo>
                                <a:lnTo>
                                  <a:pt x="63" y="103"/>
                                </a:lnTo>
                                <a:lnTo>
                                  <a:pt x="48" y="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85" name="Freeform 450"/>
                        <wps:cNvSpPr>
                          <a:spLocks/>
                        </wps:cNvSpPr>
                        <wps:spPr bwMode="auto">
                          <a:xfrm>
                            <a:off x="180975" y="1657350"/>
                            <a:ext cx="236571" cy="233276"/>
                          </a:xfrm>
                          <a:custGeom>
                            <a:avLst/>
                            <a:gdLst>
                              <a:gd name="T0" fmla="*/ 110 w 149"/>
                              <a:gd name="T1" fmla="*/ 83 h 147"/>
                              <a:gd name="T2" fmla="*/ 102 w 149"/>
                              <a:gd name="T3" fmla="*/ 61 h 147"/>
                              <a:gd name="T4" fmla="*/ 96 w 149"/>
                              <a:gd name="T5" fmla="*/ 43 h 147"/>
                              <a:gd name="T6" fmla="*/ 94 w 149"/>
                              <a:gd name="T7" fmla="*/ 26 h 147"/>
                              <a:gd name="T8" fmla="*/ 94 w 149"/>
                              <a:gd name="T9" fmla="*/ 14 h 147"/>
                              <a:gd name="T10" fmla="*/ 96 w 149"/>
                              <a:gd name="T11" fmla="*/ 4 h 147"/>
                              <a:gd name="T12" fmla="*/ 96 w 149"/>
                              <a:gd name="T13" fmla="*/ 0 h 147"/>
                              <a:gd name="T14" fmla="*/ 88 w 149"/>
                              <a:gd name="T15" fmla="*/ 16 h 147"/>
                              <a:gd name="T16" fmla="*/ 82 w 149"/>
                              <a:gd name="T17" fmla="*/ 34 h 147"/>
                              <a:gd name="T18" fmla="*/ 80 w 149"/>
                              <a:gd name="T19" fmla="*/ 49 h 147"/>
                              <a:gd name="T20" fmla="*/ 80 w 149"/>
                              <a:gd name="T21" fmla="*/ 67 h 147"/>
                              <a:gd name="T22" fmla="*/ 82 w 149"/>
                              <a:gd name="T23" fmla="*/ 83 h 147"/>
                              <a:gd name="T24" fmla="*/ 84 w 149"/>
                              <a:gd name="T25" fmla="*/ 93 h 147"/>
                              <a:gd name="T26" fmla="*/ 86 w 149"/>
                              <a:gd name="T27" fmla="*/ 103 h 147"/>
                              <a:gd name="T28" fmla="*/ 88 w 149"/>
                              <a:gd name="T29" fmla="*/ 105 h 147"/>
                              <a:gd name="T30" fmla="*/ 72 w 149"/>
                              <a:gd name="T31" fmla="*/ 107 h 147"/>
                              <a:gd name="T32" fmla="*/ 56 w 149"/>
                              <a:gd name="T33" fmla="*/ 111 h 147"/>
                              <a:gd name="T34" fmla="*/ 42 w 149"/>
                              <a:gd name="T35" fmla="*/ 119 h 147"/>
                              <a:gd name="T36" fmla="*/ 28 w 149"/>
                              <a:gd name="T37" fmla="*/ 125 h 147"/>
                              <a:gd name="T38" fmla="*/ 16 w 149"/>
                              <a:gd name="T39" fmla="*/ 133 h 147"/>
                              <a:gd name="T40" fmla="*/ 8 w 149"/>
                              <a:gd name="T41" fmla="*/ 141 h 147"/>
                              <a:gd name="T42" fmla="*/ 2 w 149"/>
                              <a:gd name="T43" fmla="*/ 145 h 147"/>
                              <a:gd name="T44" fmla="*/ 0 w 149"/>
                              <a:gd name="T45" fmla="*/ 147 h 147"/>
                              <a:gd name="T46" fmla="*/ 6 w 149"/>
                              <a:gd name="T47" fmla="*/ 143 h 147"/>
                              <a:gd name="T48" fmla="*/ 14 w 149"/>
                              <a:gd name="T49" fmla="*/ 139 h 147"/>
                              <a:gd name="T50" fmla="*/ 24 w 149"/>
                              <a:gd name="T51" fmla="*/ 137 h 147"/>
                              <a:gd name="T52" fmla="*/ 34 w 149"/>
                              <a:gd name="T53" fmla="*/ 133 h 147"/>
                              <a:gd name="T54" fmla="*/ 46 w 149"/>
                              <a:gd name="T55" fmla="*/ 131 h 147"/>
                              <a:gd name="T56" fmla="*/ 58 w 149"/>
                              <a:gd name="T57" fmla="*/ 129 h 147"/>
                              <a:gd name="T58" fmla="*/ 70 w 149"/>
                              <a:gd name="T59" fmla="*/ 127 h 147"/>
                              <a:gd name="T60" fmla="*/ 84 w 149"/>
                              <a:gd name="T61" fmla="*/ 127 h 147"/>
                              <a:gd name="T62" fmla="*/ 96 w 149"/>
                              <a:gd name="T63" fmla="*/ 125 h 147"/>
                              <a:gd name="T64" fmla="*/ 108 w 149"/>
                              <a:gd name="T65" fmla="*/ 123 h 147"/>
                              <a:gd name="T66" fmla="*/ 118 w 149"/>
                              <a:gd name="T67" fmla="*/ 123 h 147"/>
                              <a:gd name="T68" fmla="*/ 128 w 149"/>
                              <a:gd name="T69" fmla="*/ 123 h 147"/>
                              <a:gd name="T70" fmla="*/ 137 w 149"/>
                              <a:gd name="T71" fmla="*/ 121 h 147"/>
                              <a:gd name="T72" fmla="*/ 143 w 149"/>
                              <a:gd name="T73" fmla="*/ 121 h 147"/>
                              <a:gd name="T74" fmla="*/ 147 w 149"/>
                              <a:gd name="T75" fmla="*/ 121 h 147"/>
                              <a:gd name="T76" fmla="*/ 149 w 149"/>
                              <a:gd name="T77" fmla="*/ 121 h 147"/>
                              <a:gd name="T78" fmla="*/ 126 w 149"/>
                              <a:gd name="T79" fmla="*/ 103 h 147"/>
                              <a:gd name="T80" fmla="*/ 110 w 149"/>
                              <a:gd name="T81" fmla="*/ 83 h 14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49" h="147">
                                <a:moveTo>
                                  <a:pt x="110" y="83"/>
                                </a:moveTo>
                                <a:lnTo>
                                  <a:pt x="102" y="61"/>
                                </a:lnTo>
                                <a:lnTo>
                                  <a:pt x="96" y="43"/>
                                </a:lnTo>
                                <a:lnTo>
                                  <a:pt x="94" y="26"/>
                                </a:lnTo>
                                <a:lnTo>
                                  <a:pt x="94" y="14"/>
                                </a:lnTo>
                                <a:lnTo>
                                  <a:pt x="96" y="4"/>
                                </a:lnTo>
                                <a:lnTo>
                                  <a:pt x="96" y="0"/>
                                </a:lnTo>
                                <a:lnTo>
                                  <a:pt x="88" y="16"/>
                                </a:lnTo>
                                <a:lnTo>
                                  <a:pt x="82" y="34"/>
                                </a:lnTo>
                                <a:lnTo>
                                  <a:pt x="80" y="49"/>
                                </a:lnTo>
                                <a:lnTo>
                                  <a:pt x="80" y="67"/>
                                </a:lnTo>
                                <a:lnTo>
                                  <a:pt x="82" y="83"/>
                                </a:lnTo>
                                <a:lnTo>
                                  <a:pt x="84" y="93"/>
                                </a:lnTo>
                                <a:lnTo>
                                  <a:pt x="86" y="103"/>
                                </a:lnTo>
                                <a:lnTo>
                                  <a:pt x="88" y="105"/>
                                </a:lnTo>
                                <a:lnTo>
                                  <a:pt x="72" y="107"/>
                                </a:lnTo>
                                <a:lnTo>
                                  <a:pt x="56" y="111"/>
                                </a:lnTo>
                                <a:lnTo>
                                  <a:pt x="42" y="119"/>
                                </a:lnTo>
                                <a:lnTo>
                                  <a:pt x="28" y="125"/>
                                </a:lnTo>
                                <a:lnTo>
                                  <a:pt x="16" y="133"/>
                                </a:lnTo>
                                <a:lnTo>
                                  <a:pt x="8" y="141"/>
                                </a:lnTo>
                                <a:lnTo>
                                  <a:pt x="2" y="145"/>
                                </a:lnTo>
                                <a:lnTo>
                                  <a:pt x="0" y="147"/>
                                </a:lnTo>
                                <a:lnTo>
                                  <a:pt x="6" y="143"/>
                                </a:lnTo>
                                <a:lnTo>
                                  <a:pt x="14" y="139"/>
                                </a:lnTo>
                                <a:lnTo>
                                  <a:pt x="24" y="137"/>
                                </a:lnTo>
                                <a:lnTo>
                                  <a:pt x="34" y="133"/>
                                </a:lnTo>
                                <a:lnTo>
                                  <a:pt x="46" y="131"/>
                                </a:lnTo>
                                <a:lnTo>
                                  <a:pt x="58" y="129"/>
                                </a:lnTo>
                                <a:lnTo>
                                  <a:pt x="70" y="127"/>
                                </a:lnTo>
                                <a:lnTo>
                                  <a:pt x="84" y="127"/>
                                </a:lnTo>
                                <a:lnTo>
                                  <a:pt x="96" y="125"/>
                                </a:lnTo>
                                <a:lnTo>
                                  <a:pt x="108" y="123"/>
                                </a:lnTo>
                                <a:lnTo>
                                  <a:pt x="118" y="123"/>
                                </a:lnTo>
                                <a:lnTo>
                                  <a:pt x="128" y="123"/>
                                </a:lnTo>
                                <a:lnTo>
                                  <a:pt x="137" y="121"/>
                                </a:lnTo>
                                <a:lnTo>
                                  <a:pt x="143" y="121"/>
                                </a:lnTo>
                                <a:lnTo>
                                  <a:pt x="147" y="121"/>
                                </a:lnTo>
                                <a:lnTo>
                                  <a:pt x="149" y="121"/>
                                </a:lnTo>
                                <a:lnTo>
                                  <a:pt x="126" y="103"/>
                                </a:lnTo>
                                <a:lnTo>
                                  <a:pt x="110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86" name="Freeform 451"/>
                        <wps:cNvSpPr>
                          <a:spLocks/>
                        </wps:cNvSpPr>
                        <wps:spPr bwMode="auto">
                          <a:xfrm>
                            <a:off x="342900" y="485775"/>
                            <a:ext cx="20640" cy="22217"/>
                          </a:xfrm>
                          <a:custGeom>
                            <a:avLst/>
                            <a:gdLst>
                              <a:gd name="T0" fmla="*/ 11 w 13"/>
                              <a:gd name="T1" fmla="*/ 2 h 14"/>
                              <a:gd name="T2" fmla="*/ 9 w 13"/>
                              <a:gd name="T3" fmla="*/ 2 h 14"/>
                              <a:gd name="T4" fmla="*/ 7 w 13"/>
                              <a:gd name="T5" fmla="*/ 0 h 14"/>
                              <a:gd name="T6" fmla="*/ 5 w 13"/>
                              <a:gd name="T7" fmla="*/ 2 h 14"/>
                              <a:gd name="T8" fmla="*/ 2 w 13"/>
                              <a:gd name="T9" fmla="*/ 2 h 14"/>
                              <a:gd name="T10" fmla="*/ 0 w 13"/>
                              <a:gd name="T11" fmla="*/ 4 h 14"/>
                              <a:gd name="T12" fmla="*/ 0 w 13"/>
                              <a:gd name="T13" fmla="*/ 6 h 14"/>
                              <a:gd name="T14" fmla="*/ 0 w 13"/>
                              <a:gd name="T15" fmla="*/ 10 h 14"/>
                              <a:gd name="T16" fmla="*/ 2 w 13"/>
                              <a:gd name="T17" fmla="*/ 12 h 14"/>
                              <a:gd name="T18" fmla="*/ 5 w 13"/>
                              <a:gd name="T19" fmla="*/ 14 h 14"/>
                              <a:gd name="T20" fmla="*/ 7 w 13"/>
                              <a:gd name="T21" fmla="*/ 14 h 14"/>
                              <a:gd name="T22" fmla="*/ 9 w 13"/>
                              <a:gd name="T23" fmla="*/ 14 h 14"/>
                              <a:gd name="T24" fmla="*/ 11 w 13"/>
                              <a:gd name="T25" fmla="*/ 12 h 14"/>
                              <a:gd name="T26" fmla="*/ 13 w 13"/>
                              <a:gd name="T27" fmla="*/ 10 h 14"/>
                              <a:gd name="T28" fmla="*/ 13 w 13"/>
                              <a:gd name="T29" fmla="*/ 6 h 14"/>
                              <a:gd name="T30" fmla="*/ 13 w 13"/>
                              <a:gd name="T31" fmla="*/ 4 h 14"/>
                              <a:gd name="T32" fmla="*/ 11 w 13"/>
                              <a:gd name="T33" fmla="*/ 2 h 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3" h="14">
                                <a:moveTo>
                                  <a:pt x="11" y="2"/>
                                </a:moveTo>
                                <a:lnTo>
                                  <a:pt x="9" y="2"/>
                                </a:lnTo>
                                <a:lnTo>
                                  <a:pt x="7" y="0"/>
                                </a:lnTo>
                                <a:lnTo>
                                  <a:pt x="5" y="2"/>
                                </a:lnTo>
                                <a:lnTo>
                                  <a:pt x="2" y="2"/>
                                </a:lnTo>
                                <a:lnTo>
                                  <a:pt x="0" y="4"/>
                                </a:lnTo>
                                <a:lnTo>
                                  <a:pt x="0" y="6"/>
                                </a:lnTo>
                                <a:lnTo>
                                  <a:pt x="0" y="10"/>
                                </a:lnTo>
                                <a:lnTo>
                                  <a:pt x="2" y="12"/>
                                </a:lnTo>
                                <a:lnTo>
                                  <a:pt x="5" y="14"/>
                                </a:lnTo>
                                <a:lnTo>
                                  <a:pt x="7" y="14"/>
                                </a:lnTo>
                                <a:lnTo>
                                  <a:pt x="9" y="14"/>
                                </a:lnTo>
                                <a:lnTo>
                                  <a:pt x="11" y="12"/>
                                </a:lnTo>
                                <a:lnTo>
                                  <a:pt x="13" y="10"/>
                                </a:lnTo>
                                <a:lnTo>
                                  <a:pt x="13" y="6"/>
                                </a:lnTo>
                                <a:lnTo>
                                  <a:pt x="13" y="4"/>
                                </a:lnTo>
                                <a:lnTo>
                                  <a:pt x="11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87" name="Freeform 452"/>
                        <wps:cNvSpPr>
                          <a:spLocks/>
                        </wps:cNvSpPr>
                        <wps:spPr bwMode="auto">
                          <a:xfrm>
                            <a:off x="581025" y="952500"/>
                            <a:ext cx="50807" cy="57129"/>
                          </a:xfrm>
                          <a:custGeom>
                            <a:avLst/>
                            <a:gdLst>
                              <a:gd name="T0" fmla="*/ 26 w 32"/>
                              <a:gd name="T1" fmla="*/ 6 h 36"/>
                              <a:gd name="T2" fmla="*/ 22 w 32"/>
                              <a:gd name="T3" fmla="*/ 2 h 36"/>
                              <a:gd name="T4" fmla="*/ 16 w 32"/>
                              <a:gd name="T5" fmla="*/ 0 h 36"/>
                              <a:gd name="T6" fmla="*/ 10 w 32"/>
                              <a:gd name="T7" fmla="*/ 2 h 36"/>
                              <a:gd name="T8" fmla="*/ 4 w 32"/>
                              <a:gd name="T9" fmla="*/ 6 h 36"/>
                              <a:gd name="T10" fmla="*/ 0 w 32"/>
                              <a:gd name="T11" fmla="*/ 12 h 36"/>
                              <a:gd name="T12" fmla="*/ 0 w 32"/>
                              <a:gd name="T13" fmla="*/ 18 h 36"/>
                              <a:gd name="T14" fmla="*/ 0 w 32"/>
                              <a:gd name="T15" fmla="*/ 24 h 36"/>
                              <a:gd name="T16" fmla="*/ 4 w 32"/>
                              <a:gd name="T17" fmla="*/ 30 h 36"/>
                              <a:gd name="T18" fmla="*/ 10 w 32"/>
                              <a:gd name="T19" fmla="*/ 34 h 36"/>
                              <a:gd name="T20" fmla="*/ 16 w 32"/>
                              <a:gd name="T21" fmla="*/ 36 h 36"/>
                              <a:gd name="T22" fmla="*/ 22 w 32"/>
                              <a:gd name="T23" fmla="*/ 34 h 36"/>
                              <a:gd name="T24" fmla="*/ 26 w 32"/>
                              <a:gd name="T25" fmla="*/ 30 h 36"/>
                              <a:gd name="T26" fmla="*/ 30 w 32"/>
                              <a:gd name="T27" fmla="*/ 24 h 36"/>
                              <a:gd name="T28" fmla="*/ 32 w 32"/>
                              <a:gd name="T29" fmla="*/ 18 h 36"/>
                              <a:gd name="T30" fmla="*/ 30 w 32"/>
                              <a:gd name="T31" fmla="*/ 12 h 36"/>
                              <a:gd name="T32" fmla="*/ 26 w 32"/>
                              <a:gd name="T33" fmla="*/ 6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2" h="36">
                                <a:moveTo>
                                  <a:pt x="26" y="6"/>
                                </a:moveTo>
                                <a:lnTo>
                                  <a:pt x="22" y="2"/>
                                </a:lnTo>
                                <a:lnTo>
                                  <a:pt x="16" y="0"/>
                                </a:lnTo>
                                <a:lnTo>
                                  <a:pt x="10" y="2"/>
                                </a:lnTo>
                                <a:lnTo>
                                  <a:pt x="4" y="6"/>
                                </a:lnTo>
                                <a:lnTo>
                                  <a:pt x="0" y="12"/>
                                </a:lnTo>
                                <a:lnTo>
                                  <a:pt x="0" y="18"/>
                                </a:lnTo>
                                <a:lnTo>
                                  <a:pt x="0" y="24"/>
                                </a:lnTo>
                                <a:lnTo>
                                  <a:pt x="4" y="30"/>
                                </a:lnTo>
                                <a:lnTo>
                                  <a:pt x="10" y="34"/>
                                </a:lnTo>
                                <a:lnTo>
                                  <a:pt x="16" y="36"/>
                                </a:lnTo>
                                <a:lnTo>
                                  <a:pt x="22" y="34"/>
                                </a:lnTo>
                                <a:lnTo>
                                  <a:pt x="26" y="30"/>
                                </a:lnTo>
                                <a:lnTo>
                                  <a:pt x="30" y="24"/>
                                </a:lnTo>
                                <a:lnTo>
                                  <a:pt x="32" y="18"/>
                                </a:lnTo>
                                <a:lnTo>
                                  <a:pt x="30" y="12"/>
                                </a:lnTo>
                                <a:lnTo>
                                  <a:pt x="26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88" name="Freeform 453"/>
                        <wps:cNvSpPr>
                          <a:spLocks/>
                        </wps:cNvSpPr>
                        <wps:spPr bwMode="auto">
                          <a:xfrm>
                            <a:off x="381000" y="1152525"/>
                            <a:ext cx="47632" cy="49194"/>
                          </a:xfrm>
                          <a:custGeom>
                            <a:avLst/>
                            <a:gdLst>
                              <a:gd name="T0" fmla="*/ 26 w 30"/>
                              <a:gd name="T1" fmla="*/ 4 h 31"/>
                              <a:gd name="T2" fmla="*/ 20 w 30"/>
                              <a:gd name="T3" fmla="*/ 2 h 31"/>
                              <a:gd name="T4" fmla="*/ 14 w 30"/>
                              <a:gd name="T5" fmla="*/ 0 h 31"/>
                              <a:gd name="T6" fmla="*/ 8 w 30"/>
                              <a:gd name="T7" fmla="*/ 2 h 31"/>
                              <a:gd name="T8" fmla="*/ 4 w 30"/>
                              <a:gd name="T9" fmla="*/ 4 h 31"/>
                              <a:gd name="T10" fmla="*/ 2 w 30"/>
                              <a:gd name="T11" fmla="*/ 10 h 31"/>
                              <a:gd name="T12" fmla="*/ 0 w 30"/>
                              <a:gd name="T13" fmla="*/ 16 h 31"/>
                              <a:gd name="T14" fmla="*/ 2 w 30"/>
                              <a:gd name="T15" fmla="*/ 21 h 31"/>
                              <a:gd name="T16" fmla="*/ 4 w 30"/>
                              <a:gd name="T17" fmla="*/ 27 h 31"/>
                              <a:gd name="T18" fmla="*/ 8 w 30"/>
                              <a:gd name="T19" fmla="*/ 29 h 31"/>
                              <a:gd name="T20" fmla="*/ 14 w 30"/>
                              <a:gd name="T21" fmla="*/ 31 h 31"/>
                              <a:gd name="T22" fmla="*/ 20 w 30"/>
                              <a:gd name="T23" fmla="*/ 29 h 31"/>
                              <a:gd name="T24" fmla="*/ 26 w 30"/>
                              <a:gd name="T25" fmla="*/ 27 h 31"/>
                              <a:gd name="T26" fmla="*/ 28 w 30"/>
                              <a:gd name="T27" fmla="*/ 21 h 31"/>
                              <a:gd name="T28" fmla="*/ 30 w 30"/>
                              <a:gd name="T29" fmla="*/ 16 h 31"/>
                              <a:gd name="T30" fmla="*/ 28 w 30"/>
                              <a:gd name="T31" fmla="*/ 10 h 31"/>
                              <a:gd name="T32" fmla="*/ 26 w 30"/>
                              <a:gd name="T33" fmla="*/ 4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0" h="31">
                                <a:moveTo>
                                  <a:pt x="26" y="4"/>
                                </a:moveTo>
                                <a:lnTo>
                                  <a:pt x="20" y="2"/>
                                </a:lnTo>
                                <a:lnTo>
                                  <a:pt x="14" y="0"/>
                                </a:lnTo>
                                <a:lnTo>
                                  <a:pt x="8" y="2"/>
                                </a:lnTo>
                                <a:lnTo>
                                  <a:pt x="4" y="4"/>
                                </a:lnTo>
                                <a:lnTo>
                                  <a:pt x="2" y="10"/>
                                </a:lnTo>
                                <a:lnTo>
                                  <a:pt x="0" y="16"/>
                                </a:lnTo>
                                <a:lnTo>
                                  <a:pt x="2" y="21"/>
                                </a:lnTo>
                                <a:lnTo>
                                  <a:pt x="4" y="27"/>
                                </a:lnTo>
                                <a:lnTo>
                                  <a:pt x="8" y="29"/>
                                </a:lnTo>
                                <a:lnTo>
                                  <a:pt x="14" y="31"/>
                                </a:lnTo>
                                <a:lnTo>
                                  <a:pt x="20" y="29"/>
                                </a:lnTo>
                                <a:lnTo>
                                  <a:pt x="26" y="27"/>
                                </a:lnTo>
                                <a:lnTo>
                                  <a:pt x="28" y="21"/>
                                </a:lnTo>
                                <a:lnTo>
                                  <a:pt x="30" y="16"/>
                                </a:lnTo>
                                <a:lnTo>
                                  <a:pt x="28" y="10"/>
                                </a:lnTo>
                                <a:lnTo>
                                  <a:pt x="26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89" name="Freeform 454"/>
                        <wps:cNvSpPr>
                          <a:spLocks/>
                        </wps:cNvSpPr>
                        <wps:spPr bwMode="auto">
                          <a:xfrm>
                            <a:off x="38100" y="800100"/>
                            <a:ext cx="28579" cy="23804"/>
                          </a:xfrm>
                          <a:custGeom>
                            <a:avLst/>
                            <a:gdLst>
                              <a:gd name="T0" fmla="*/ 14 w 18"/>
                              <a:gd name="T1" fmla="*/ 2 h 15"/>
                              <a:gd name="T2" fmla="*/ 12 w 18"/>
                              <a:gd name="T3" fmla="*/ 0 h 15"/>
                              <a:gd name="T4" fmla="*/ 8 w 18"/>
                              <a:gd name="T5" fmla="*/ 0 h 15"/>
                              <a:gd name="T6" fmla="*/ 4 w 18"/>
                              <a:gd name="T7" fmla="*/ 0 h 15"/>
                              <a:gd name="T8" fmla="*/ 2 w 18"/>
                              <a:gd name="T9" fmla="*/ 2 h 15"/>
                              <a:gd name="T10" fmla="*/ 0 w 18"/>
                              <a:gd name="T11" fmla="*/ 4 h 15"/>
                              <a:gd name="T12" fmla="*/ 0 w 18"/>
                              <a:gd name="T13" fmla="*/ 8 h 15"/>
                              <a:gd name="T14" fmla="*/ 0 w 18"/>
                              <a:gd name="T15" fmla="*/ 12 h 15"/>
                              <a:gd name="T16" fmla="*/ 2 w 18"/>
                              <a:gd name="T17" fmla="*/ 14 h 15"/>
                              <a:gd name="T18" fmla="*/ 4 w 18"/>
                              <a:gd name="T19" fmla="*/ 15 h 15"/>
                              <a:gd name="T20" fmla="*/ 8 w 18"/>
                              <a:gd name="T21" fmla="*/ 15 h 15"/>
                              <a:gd name="T22" fmla="*/ 12 w 18"/>
                              <a:gd name="T23" fmla="*/ 15 h 15"/>
                              <a:gd name="T24" fmla="*/ 14 w 18"/>
                              <a:gd name="T25" fmla="*/ 14 h 15"/>
                              <a:gd name="T26" fmla="*/ 16 w 18"/>
                              <a:gd name="T27" fmla="*/ 12 h 15"/>
                              <a:gd name="T28" fmla="*/ 18 w 18"/>
                              <a:gd name="T29" fmla="*/ 8 h 15"/>
                              <a:gd name="T30" fmla="*/ 16 w 18"/>
                              <a:gd name="T31" fmla="*/ 4 h 15"/>
                              <a:gd name="T32" fmla="*/ 14 w 18"/>
                              <a:gd name="T33" fmla="*/ 2 h 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8" h="15">
                                <a:moveTo>
                                  <a:pt x="14" y="2"/>
                                </a:moveTo>
                                <a:lnTo>
                                  <a:pt x="12" y="0"/>
                                </a:lnTo>
                                <a:lnTo>
                                  <a:pt x="8" y="0"/>
                                </a:lnTo>
                                <a:lnTo>
                                  <a:pt x="4" y="0"/>
                                </a:lnTo>
                                <a:lnTo>
                                  <a:pt x="2" y="2"/>
                                </a:lnTo>
                                <a:lnTo>
                                  <a:pt x="0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2"/>
                                </a:lnTo>
                                <a:lnTo>
                                  <a:pt x="2" y="14"/>
                                </a:lnTo>
                                <a:lnTo>
                                  <a:pt x="4" y="15"/>
                                </a:lnTo>
                                <a:lnTo>
                                  <a:pt x="8" y="15"/>
                                </a:lnTo>
                                <a:lnTo>
                                  <a:pt x="12" y="15"/>
                                </a:lnTo>
                                <a:lnTo>
                                  <a:pt x="14" y="14"/>
                                </a:lnTo>
                                <a:lnTo>
                                  <a:pt x="16" y="12"/>
                                </a:lnTo>
                                <a:lnTo>
                                  <a:pt x="18" y="8"/>
                                </a:lnTo>
                                <a:lnTo>
                                  <a:pt x="16" y="4"/>
                                </a:lnTo>
                                <a:lnTo>
                                  <a:pt x="14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90" name="Freeform 455"/>
                        <wps:cNvSpPr>
                          <a:spLocks/>
                        </wps:cNvSpPr>
                        <wps:spPr bwMode="auto">
                          <a:xfrm>
                            <a:off x="276225" y="1428750"/>
                            <a:ext cx="52395" cy="57129"/>
                          </a:xfrm>
                          <a:custGeom>
                            <a:avLst/>
                            <a:gdLst>
                              <a:gd name="T0" fmla="*/ 27 w 33"/>
                              <a:gd name="T1" fmla="*/ 6 h 36"/>
                              <a:gd name="T2" fmla="*/ 22 w 33"/>
                              <a:gd name="T3" fmla="*/ 2 h 36"/>
                              <a:gd name="T4" fmla="*/ 16 w 33"/>
                              <a:gd name="T5" fmla="*/ 0 h 36"/>
                              <a:gd name="T6" fmla="*/ 10 w 33"/>
                              <a:gd name="T7" fmla="*/ 2 h 36"/>
                              <a:gd name="T8" fmla="*/ 4 w 33"/>
                              <a:gd name="T9" fmla="*/ 6 h 36"/>
                              <a:gd name="T10" fmla="*/ 0 w 33"/>
                              <a:gd name="T11" fmla="*/ 12 h 36"/>
                              <a:gd name="T12" fmla="*/ 0 w 33"/>
                              <a:gd name="T13" fmla="*/ 18 h 36"/>
                              <a:gd name="T14" fmla="*/ 0 w 33"/>
                              <a:gd name="T15" fmla="*/ 24 h 36"/>
                              <a:gd name="T16" fmla="*/ 4 w 33"/>
                              <a:gd name="T17" fmla="*/ 30 h 36"/>
                              <a:gd name="T18" fmla="*/ 10 w 33"/>
                              <a:gd name="T19" fmla="*/ 34 h 36"/>
                              <a:gd name="T20" fmla="*/ 16 w 33"/>
                              <a:gd name="T21" fmla="*/ 36 h 36"/>
                              <a:gd name="T22" fmla="*/ 22 w 33"/>
                              <a:gd name="T23" fmla="*/ 34 h 36"/>
                              <a:gd name="T24" fmla="*/ 27 w 33"/>
                              <a:gd name="T25" fmla="*/ 30 h 36"/>
                              <a:gd name="T26" fmla="*/ 31 w 33"/>
                              <a:gd name="T27" fmla="*/ 24 h 36"/>
                              <a:gd name="T28" fmla="*/ 33 w 33"/>
                              <a:gd name="T29" fmla="*/ 18 h 36"/>
                              <a:gd name="T30" fmla="*/ 31 w 33"/>
                              <a:gd name="T31" fmla="*/ 12 h 36"/>
                              <a:gd name="T32" fmla="*/ 27 w 33"/>
                              <a:gd name="T33" fmla="*/ 6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3" h="36">
                                <a:moveTo>
                                  <a:pt x="27" y="6"/>
                                </a:moveTo>
                                <a:lnTo>
                                  <a:pt x="22" y="2"/>
                                </a:lnTo>
                                <a:lnTo>
                                  <a:pt x="16" y="0"/>
                                </a:lnTo>
                                <a:lnTo>
                                  <a:pt x="10" y="2"/>
                                </a:lnTo>
                                <a:lnTo>
                                  <a:pt x="4" y="6"/>
                                </a:lnTo>
                                <a:lnTo>
                                  <a:pt x="0" y="12"/>
                                </a:lnTo>
                                <a:lnTo>
                                  <a:pt x="0" y="18"/>
                                </a:lnTo>
                                <a:lnTo>
                                  <a:pt x="0" y="24"/>
                                </a:lnTo>
                                <a:lnTo>
                                  <a:pt x="4" y="30"/>
                                </a:lnTo>
                                <a:lnTo>
                                  <a:pt x="10" y="34"/>
                                </a:lnTo>
                                <a:lnTo>
                                  <a:pt x="16" y="36"/>
                                </a:lnTo>
                                <a:lnTo>
                                  <a:pt x="22" y="34"/>
                                </a:lnTo>
                                <a:lnTo>
                                  <a:pt x="27" y="30"/>
                                </a:lnTo>
                                <a:lnTo>
                                  <a:pt x="31" y="24"/>
                                </a:lnTo>
                                <a:lnTo>
                                  <a:pt x="33" y="18"/>
                                </a:lnTo>
                                <a:lnTo>
                                  <a:pt x="31" y="12"/>
                                </a:lnTo>
                                <a:lnTo>
                                  <a:pt x="27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91" name="Freeform 456"/>
                        <wps:cNvSpPr>
                          <a:spLocks/>
                        </wps:cNvSpPr>
                        <wps:spPr bwMode="auto">
                          <a:xfrm>
                            <a:off x="847725" y="542925"/>
                            <a:ext cx="79386" cy="82519"/>
                          </a:xfrm>
                          <a:custGeom>
                            <a:avLst/>
                            <a:gdLst>
                              <a:gd name="T0" fmla="*/ 42 w 50"/>
                              <a:gd name="T1" fmla="*/ 6 h 52"/>
                              <a:gd name="T2" fmla="*/ 34 w 50"/>
                              <a:gd name="T3" fmla="*/ 2 h 52"/>
                              <a:gd name="T4" fmla="*/ 24 w 50"/>
                              <a:gd name="T5" fmla="*/ 0 h 52"/>
                              <a:gd name="T6" fmla="*/ 16 w 50"/>
                              <a:gd name="T7" fmla="*/ 2 h 52"/>
                              <a:gd name="T8" fmla="*/ 8 w 50"/>
                              <a:gd name="T9" fmla="*/ 6 h 52"/>
                              <a:gd name="T10" fmla="*/ 2 w 50"/>
                              <a:gd name="T11" fmla="*/ 16 h 52"/>
                              <a:gd name="T12" fmla="*/ 0 w 50"/>
                              <a:gd name="T13" fmla="*/ 26 h 52"/>
                              <a:gd name="T14" fmla="*/ 2 w 50"/>
                              <a:gd name="T15" fmla="*/ 36 h 52"/>
                              <a:gd name="T16" fmla="*/ 8 w 50"/>
                              <a:gd name="T17" fmla="*/ 44 h 52"/>
                              <a:gd name="T18" fmla="*/ 16 w 50"/>
                              <a:gd name="T19" fmla="*/ 50 h 52"/>
                              <a:gd name="T20" fmla="*/ 24 w 50"/>
                              <a:gd name="T21" fmla="*/ 52 h 52"/>
                              <a:gd name="T22" fmla="*/ 34 w 50"/>
                              <a:gd name="T23" fmla="*/ 50 h 52"/>
                              <a:gd name="T24" fmla="*/ 42 w 50"/>
                              <a:gd name="T25" fmla="*/ 44 h 52"/>
                              <a:gd name="T26" fmla="*/ 48 w 50"/>
                              <a:gd name="T27" fmla="*/ 36 h 52"/>
                              <a:gd name="T28" fmla="*/ 50 w 50"/>
                              <a:gd name="T29" fmla="*/ 26 h 52"/>
                              <a:gd name="T30" fmla="*/ 48 w 50"/>
                              <a:gd name="T31" fmla="*/ 16 h 52"/>
                              <a:gd name="T32" fmla="*/ 42 w 50"/>
                              <a:gd name="T33" fmla="*/ 6 h 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50" h="52">
                                <a:moveTo>
                                  <a:pt x="42" y="6"/>
                                </a:moveTo>
                                <a:lnTo>
                                  <a:pt x="34" y="2"/>
                                </a:lnTo>
                                <a:lnTo>
                                  <a:pt x="24" y="0"/>
                                </a:lnTo>
                                <a:lnTo>
                                  <a:pt x="16" y="2"/>
                                </a:lnTo>
                                <a:lnTo>
                                  <a:pt x="8" y="6"/>
                                </a:lnTo>
                                <a:lnTo>
                                  <a:pt x="2" y="16"/>
                                </a:lnTo>
                                <a:lnTo>
                                  <a:pt x="0" y="26"/>
                                </a:lnTo>
                                <a:lnTo>
                                  <a:pt x="2" y="36"/>
                                </a:lnTo>
                                <a:lnTo>
                                  <a:pt x="8" y="44"/>
                                </a:lnTo>
                                <a:lnTo>
                                  <a:pt x="16" y="50"/>
                                </a:lnTo>
                                <a:lnTo>
                                  <a:pt x="24" y="52"/>
                                </a:lnTo>
                                <a:lnTo>
                                  <a:pt x="34" y="50"/>
                                </a:lnTo>
                                <a:lnTo>
                                  <a:pt x="42" y="44"/>
                                </a:lnTo>
                                <a:lnTo>
                                  <a:pt x="48" y="36"/>
                                </a:lnTo>
                                <a:lnTo>
                                  <a:pt x="50" y="26"/>
                                </a:lnTo>
                                <a:lnTo>
                                  <a:pt x="48" y="16"/>
                                </a:lnTo>
                                <a:lnTo>
                                  <a:pt x="4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</wpg:grpSp>
                    <wpg:grpSp>
                      <wpg:cNvPr id="3292" name="Holiday card"/>
                      <wpg:cNvGrpSpPr/>
                      <wpg:grpSpPr>
                        <a:xfrm>
                          <a:off x="0" y="3190875"/>
                          <a:ext cx="1842770" cy="3201035"/>
                          <a:chOff x="-4761" y="0"/>
                          <a:chExt cx="1841636" cy="3203165"/>
                        </a:xfrm>
                      </wpg:grpSpPr>
                      <wps:wsp>
                        <wps:cNvPr id="3293" name="Rectangle 329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829057" cy="1417113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94" name="Freeform 399"/>
                        <wps:cNvSpPr>
                          <a:spLocks/>
                        </wps:cNvSpPr>
                        <wps:spPr bwMode="auto">
                          <a:xfrm>
                            <a:off x="0" y="380870"/>
                            <a:ext cx="1828617" cy="2048704"/>
                          </a:xfrm>
                          <a:custGeom>
                            <a:avLst/>
                            <a:gdLst>
                              <a:gd name="T0" fmla="*/ 1114 w 1150"/>
                              <a:gd name="T1" fmla="*/ 4 h 1291"/>
                              <a:gd name="T2" fmla="*/ 1039 w 1150"/>
                              <a:gd name="T3" fmla="*/ 4 h 1291"/>
                              <a:gd name="T4" fmla="*/ 959 w 1150"/>
                              <a:gd name="T5" fmla="*/ 48 h 1291"/>
                              <a:gd name="T6" fmla="*/ 878 w 1150"/>
                              <a:gd name="T7" fmla="*/ 149 h 1291"/>
                              <a:gd name="T8" fmla="*/ 803 w 1150"/>
                              <a:gd name="T9" fmla="*/ 272 h 1291"/>
                              <a:gd name="T10" fmla="*/ 729 w 1150"/>
                              <a:gd name="T11" fmla="*/ 375 h 1291"/>
                              <a:gd name="T12" fmla="*/ 662 w 1150"/>
                              <a:gd name="T13" fmla="*/ 456 h 1291"/>
                              <a:gd name="T14" fmla="*/ 595 w 1150"/>
                              <a:gd name="T15" fmla="*/ 513 h 1291"/>
                              <a:gd name="T16" fmla="*/ 537 w 1150"/>
                              <a:gd name="T17" fmla="*/ 545 h 1291"/>
                              <a:gd name="T18" fmla="*/ 485 w 1150"/>
                              <a:gd name="T19" fmla="*/ 549 h 1291"/>
                              <a:gd name="T20" fmla="*/ 438 w 1150"/>
                              <a:gd name="T21" fmla="*/ 525 h 1291"/>
                              <a:gd name="T22" fmla="*/ 400 w 1150"/>
                              <a:gd name="T23" fmla="*/ 470 h 1291"/>
                              <a:gd name="T24" fmla="*/ 368 w 1150"/>
                              <a:gd name="T25" fmla="*/ 416 h 1291"/>
                              <a:gd name="T26" fmla="*/ 346 w 1150"/>
                              <a:gd name="T27" fmla="*/ 395 h 1291"/>
                              <a:gd name="T28" fmla="*/ 323 w 1150"/>
                              <a:gd name="T29" fmla="*/ 400 h 1291"/>
                              <a:gd name="T30" fmla="*/ 305 w 1150"/>
                              <a:gd name="T31" fmla="*/ 424 h 1291"/>
                              <a:gd name="T32" fmla="*/ 285 w 1150"/>
                              <a:gd name="T33" fmla="*/ 462 h 1291"/>
                              <a:gd name="T34" fmla="*/ 264 w 1150"/>
                              <a:gd name="T35" fmla="*/ 506 h 1291"/>
                              <a:gd name="T36" fmla="*/ 236 w 1150"/>
                              <a:gd name="T37" fmla="*/ 549 h 1291"/>
                              <a:gd name="T38" fmla="*/ 198 w 1150"/>
                              <a:gd name="T39" fmla="*/ 587 h 1291"/>
                              <a:gd name="T40" fmla="*/ 158 w 1150"/>
                              <a:gd name="T41" fmla="*/ 597 h 1291"/>
                              <a:gd name="T42" fmla="*/ 120 w 1150"/>
                              <a:gd name="T43" fmla="*/ 573 h 1291"/>
                              <a:gd name="T44" fmla="*/ 83 w 1150"/>
                              <a:gd name="T45" fmla="*/ 529 h 1291"/>
                              <a:gd name="T46" fmla="*/ 46 w 1150"/>
                              <a:gd name="T47" fmla="*/ 480 h 1291"/>
                              <a:gd name="T48" fmla="*/ 12 w 1150"/>
                              <a:gd name="T49" fmla="*/ 436 h 1291"/>
                              <a:gd name="T50" fmla="*/ 0 w 1150"/>
                              <a:gd name="T51" fmla="*/ 1291 h 1291"/>
                              <a:gd name="T52" fmla="*/ 24 w 1150"/>
                              <a:gd name="T53" fmla="*/ 1291 h 1291"/>
                              <a:gd name="T54" fmla="*/ 75 w 1150"/>
                              <a:gd name="T55" fmla="*/ 1289 h 1291"/>
                              <a:gd name="T56" fmla="*/ 144 w 1150"/>
                              <a:gd name="T57" fmla="*/ 1287 h 1291"/>
                              <a:gd name="T58" fmla="*/ 228 w 1150"/>
                              <a:gd name="T59" fmla="*/ 1279 h 1291"/>
                              <a:gd name="T60" fmla="*/ 328 w 1150"/>
                              <a:gd name="T61" fmla="*/ 1271 h 1291"/>
                              <a:gd name="T62" fmla="*/ 434 w 1150"/>
                              <a:gd name="T63" fmla="*/ 1261 h 1291"/>
                              <a:gd name="T64" fmla="*/ 547 w 1150"/>
                              <a:gd name="T65" fmla="*/ 1251 h 1291"/>
                              <a:gd name="T66" fmla="*/ 666 w 1150"/>
                              <a:gd name="T67" fmla="*/ 1239 h 1291"/>
                              <a:gd name="T68" fmla="*/ 781 w 1150"/>
                              <a:gd name="T69" fmla="*/ 1227 h 1291"/>
                              <a:gd name="T70" fmla="*/ 895 w 1150"/>
                              <a:gd name="T71" fmla="*/ 1215 h 1291"/>
                              <a:gd name="T72" fmla="*/ 1001 w 1150"/>
                              <a:gd name="T73" fmla="*/ 1205 h 1291"/>
                              <a:gd name="T74" fmla="*/ 1096 w 1150"/>
                              <a:gd name="T75" fmla="*/ 1195 h 1291"/>
                              <a:gd name="T76" fmla="*/ 1150 w 1150"/>
                              <a:gd name="T77" fmla="*/ 1187 h 1291"/>
                              <a:gd name="T78" fmla="*/ 1148 w 1150"/>
                              <a:gd name="T79" fmla="*/ 20 h 12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1150" h="1291">
                                <a:moveTo>
                                  <a:pt x="1148" y="20"/>
                                </a:moveTo>
                                <a:lnTo>
                                  <a:pt x="1114" y="4"/>
                                </a:lnTo>
                                <a:lnTo>
                                  <a:pt x="1078" y="0"/>
                                </a:lnTo>
                                <a:lnTo>
                                  <a:pt x="1039" y="4"/>
                                </a:lnTo>
                                <a:lnTo>
                                  <a:pt x="999" y="20"/>
                                </a:lnTo>
                                <a:lnTo>
                                  <a:pt x="959" y="48"/>
                                </a:lnTo>
                                <a:lnTo>
                                  <a:pt x="917" y="91"/>
                                </a:lnTo>
                                <a:lnTo>
                                  <a:pt x="878" y="149"/>
                                </a:lnTo>
                                <a:lnTo>
                                  <a:pt x="841" y="212"/>
                                </a:lnTo>
                                <a:lnTo>
                                  <a:pt x="803" y="272"/>
                                </a:lnTo>
                                <a:lnTo>
                                  <a:pt x="765" y="325"/>
                                </a:lnTo>
                                <a:lnTo>
                                  <a:pt x="729" y="375"/>
                                </a:lnTo>
                                <a:lnTo>
                                  <a:pt x="695" y="418"/>
                                </a:lnTo>
                                <a:lnTo>
                                  <a:pt x="662" y="456"/>
                                </a:lnTo>
                                <a:lnTo>
                                  <a:pt x="628" y="488"/>
                                </a:lnTo>
                                <a:lnTo>
                                  <a:pt x="595" y="513"/>
                                </a:lnTo>
                                <a:lnTo>
                                  <a:pt x="565" y="533"/>
                                </a:lnTo>
                                <a:lnTo>
                                  <a:pt x="537" y="545"/>
                                </a:lnTo>
                                <a:lnTo>
                                  <a:pt x="509" y="551"/>
                                </a:lnTo>
                                <a:lnTo>
                                  <a:pt x="485" y="549"/>
                                </a:lnTo>
                                <a:lnTo>
                                  <a:pt x="460" y="541"/>
                                </a:lnTo>
                                <a:lnTo>
                                  <a:pt x="438" y="525"/>
                                </a:lnTo>
                                <a:lnTo>
                                  <a:pt x="418" y="502"/>
                                </a:lnTo>
                                <a:lnTo>
                                  <a:pt x="400" y="470"/>
                                </a:lnTo>
                                <a:lnTo>
                                  <a:pt x="384" y="438"/>
                                </a:lnTo>
                                <a:lnTo>
                                  <a:pt x="368" y="416"/>
                                </a:lnTo>
                                <a:lnTo>
                                  <a:pt x="356" y="402"/>
                                </a:lnTo>
                                <a:lnTo>
                                  <a:pt x="346" y="395"/>
                                </a:lnTo>
                                <a:lnTo>
                                  <a:pt x="334" y="395"/>
                                </a:lnTo>
                                <a:lnTo>
                                  <a:pt x="323" y="400"/>
                                </a:lnTo>
                                <a:lnTo>
                                  <a:pt x="315" y="410"/>
                                </a:lnTo>
                                <a:lnTo>
                                  <a:pt x="305" y="424"/>
                                </a:lnTo>
                                <a:lnTo>
                                  <a:pt x="295" y="442"/>
                                </a:lnTo>
                                <a:lnTo>
                                  <a:pt x="285" y="462"/>
                                </a:lnTo>
                                <a:lnTo>
                                  <a:pt x="276" y="484"/>
                                </a:lnTo>
                                <a:lnTo>
                                  <a:pt x="264" y="506"/>
                                </a:lnTo>
                                <a:lnTo>
                                  <a:pt x="250" y="529"/>
                                </a:lnTo>
                                <a:lnTo>
                                  <a:pt x="236" y="549"/>
                                </a:lnTo>
                                <a:lnTo>
                                  <a:pt x="218" y="569"/>
                                </a:lnTo>
                                <a:lnTo>
                                  <a:pt x="198" y="587"/>
                                </a:lnTo>
                                <a:lnTo>
                                  <a:pt x="178" y="597"/>
                                </a:lnTo>
                                <a:lnTo>
                                  <a:pt x="158" y="597"/>
                                </a:lnTo>
                                <a:lnTo>
                                  <a:pt x="138" y="589"/>
                                </a:lnTo>
                                <a:lnTo>
                                  <a:pt x="120" y="573"/>
                                </a:lnTo>
                                <a:lnTo>
                                  <a:pt x="100" y="553"/>
                                </a:lnTo>
                                <a:lnTo>
                                  <a:pt x="83" y="529"/>
                                </a:lnTo>
                                <a:lnTo>
                                  <a:pt x="65" y="506"/>
                                </a:lnTo>
                                <a:lnTo>
                                  <a:pt x="46" y="480"/>
                                </a:lnTo>
                                <a:lnTo>
                                  <a:pt x="28" y="456"/>
                                </a:lnTo>
                                <a:lnTo>
                                  <a:pt x="12" y="436"/>
                                </a:lnTo>
                                <a:lnTo>
                                  <a:pt x="0" y="426"/>
                                </a:lnTo>
                                <a:lnTo>
                                  <a:pt x="0" y="1291"/>
                                </a:lnTo>
                                <a:lnTo>
                                  <a:pt x="6" y="1291"/>
                                </a:lnTo>
                                <a:lnTo>
                                  <a:pt x="24" y="1291"/>
                                </a:lnTo>
                                <a:lnTo>
                                  <a:pt x="46" y="1291"/>
                                </a:lnTo>
                                <a:lnTo>
                                  <a:pt x="75" y="1289"/>
                                </a:lnTo>
                                <a:lnTo>
                                  <a:pt x="106" y="1289"/>
                                </a:lnTo>
                                <a:lnTo>
                                  <a:pt x="144" y="1287"/>
                                </a:lnTo>
                                <a:lnTo>
                                  <a:pt x="184" y="1283"/>
                                </a:lnTo>
                                <a:lnTo>
                                  <a:pt x="228" y="1279"/>
                                </a:lnTo>
                                <a:lnTo>
                                  <a:pt x="278" y="1277"/>
                                </a:lnTo>
                                <a:lnTo>
                                  <a:pt x="328" y="1271"/>
                                </a:lnTo>
                                <a:lnTo>
                                  <a:pt x="380" y="1267"/>
                                </a:lnTo>
                                <a:lnTo>
                                  <a:pt x="434" y="1261"/>
                                </a:lnTo>
                                <a:lnTo>
                                  <a:pt x="491" y="1257"/>
                                </a:lnTo>
                                <a:lnTo>
                                  <a:pt x="547" y="1251"/>
                                </a:lnTo>
                                <a:lnTo>
                                  <a:pt x="606" y="1245"/>
                                </a:lnTo>
                                <a:lnTo>
                                  <a:pt x="666" y="1239"/>
                                </a:lnTo>
                                <a:lnTo>
                                  <a:pt x="723" y="1233"/>
                                </a:lnTo>
                                <a:lnTo>
                                  <a:pt x="781" y="1227"/>
                                </a:lnTo>
                                <a:lnTo>
                                  <a:pt x="837" y="1221"/>
                                </a:lnTo>
                                <a:lnTo>
                                  <a:pt x="895" y="1215"/>
                                </a:lnTo>
                                <a:lnTo>
                                  <a:pt x="947" y="1211"/>
                                </a:lnTo>
                                <a:lnTo>
                                  <a:pt x="1001" y="1205"/>
                                </a:lnTo>
                                <a:lnTo>
                                  <a:pt x="1049" y="1199"/>
                                </a:lnTo>
                                <a:lnTo>
                                  <a:pt x="1096" y="1195"/>
                                </a:lnTo>
                                <a:lnTo>
                                  <a:pt x="1140" y="1189"/>
                                </a:lnTo>
                                <a:lnTo>
                                  <a:pt x="1150" y="1187"/>
                                </a:lnTo>
                                <a:lnTo>
                                  <a:pt x="1150" y="22"/>
                                </a:lnTo>
                                <a:lnTo>
                                  <a:pt x="1148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95" name="Freeform 400"/>
                        <wps:cNvSpPr>
                          <a:spLocks/>
                        </wps:cNvSpPr>
                        <wps:spPr bwMode="auto">
                          <a:xfrm>
                            <a:off x="-4761" y="1589864"/>
                            <a:ext cx="1840767" cy="1069579"/>
                          </a:xfrm>
                          <a:custGeom>
                            <a:avLst/>
                            <a:gdLst>
                              <a:gd name="T0" fmla="*/ 1120 w 1150"/>
                              <a:gd name="T1" fmla="*/ 69 h 673"/>
                              <a:gd name="T2" fmla="*/ 1078 w 1150"/>
                              <a:gd name="T3" fmla="*/ 122 h 673"/>
                              <a:gd name="T4" fmla="*/ 1035 w 1150"/>
                              <a:gd name="T5" fmla="*/ 182 h 673"/>
                              <a:gd name="T6" fmla="*/ 987 w 1150"/>
                              <a:gd name="T7" fmla="*/ 231 h 673"/>
                              <a:gd name="T8" fmla="*/ 923 w 1150"/>
                              <a:gd name="T9" fmla="*/ 253 h 673"/>
                              <a:gd name="T10" fmla="*/ 841 w 1150"/>
                              <a:gd name="T11" fmla="*/ 227 h 673"/>
                              <a:gd name="T12" fmla="*/ 729 w 1150"/>
                              <a:gd name="T13" fmla="*/ 138 h 673"/>
                              <a:gd name="T14" fmla="*/ 666 w 1150"/>
                              <a:gd name="T15" fmla="*/ 82 h 673"/>
                              <a:gd name="T16" fmla="*/ 603 w 1150"/>
                              <a:gd name="T17" fmla="*/ 42 h 673"/>
                              <a:gd name="T18" fmla="*/ 539 w 1150"/>
                              <a:gd name="T19" fmla="*/ 16 h 673"/>
                              <a:gd name="T20" fmla="*/ 478 w 1150"/>
                              <a:gd name="T21" fmla="*/ 2 h 673"/>
                              <a:gd name="T22" fmla="*/ 416 w 1150"/>
                              <a:gd name="T23" fmla="*/ 0 h 673"/>
                              <a:gd name="T24" fmla="*/ 358 w 1150"/>
                              <a:gd name="T25" fmla="*/ 8 h 673"/>
                              <a:gd name="T26" fmla="*/ 301 w 1150"/>
                              <a:gd name="T27" fmla="*/ 22 h 673"/>
                              <a:gd name="T28" fmla="*/ 246 w 1150"/>
                              <a:gd name="T29" fmla="*/ 45 h 673"/>
                              <a:gd name="T30" fmla="*/ 196 w 1150"/>
                              <a:gd name="T31" fmla="*/ 72 h 673"/>
                              <a:gd name="T32" fmla="*/ 148 w 1150"/>
                              <a:gd name="T33" fmla="*/ 102 h 673"/>
                              <a:gd name="T34" fmla="*/ 104 w 1150"/>
                              <a:gd name="T35" fmla="*/ 136 h 673"/>
                              <a:gd name="T36" fmla="*/ 65 w 1150"/>
                              <a:gd name="T37" fmla="*/ 168 h 673"/>
                              <a:gd name="T38" fmla="*/ 30 w 1150"/>
                              <a:gd name="T39" fmla="*/ 201 h 673"/>
                              <a:gd name="T40" fmla="*/ 0 w 1150"/>
                              <a:gd name="T41" fmla="*/ 231 h 673"/>
                              <a:gd name="T42" fmla="*/ 4 w 1150"/>
                              <a:gd name="T43" fmla="*/ 673 h 673"/>
                              <a:gd name="T44" fmla="*/ 92 w 1150"/>
                              <a:gd name="T45" fmla="*/ 669 h 673"/>
                              <a:gd name="T46" fmla="*/ 196 w 1150"/>
                              <a:gd name="T47" fmla="*/ 653 h 673"/>
                              <a:gd name="T48" fmla="*/ 311 w 1150"/>
                              <a:gd name="T49" fmla="*/ 634 h 673"/>
                              <a:gd name="T50" fmla="*/ 436 w 1150"/>
                              <a:gd name="T51" fmla="*/ 608 h 673"/>
                              <a:gd name="T52" fmla="*/ 565 w 1150"/>
                              <a:gd name="T53" fmla="*/ 578 h 673"/>
                              <a:gd name="T54" fmla="*/ 695 w 1150"/>
                              <a:gd name="T55" fmla="*/ 544 h 673"/>
                              <a:gd name="T56" fmla="*/ 823 w 1150"/>
                              <a:gd name="T57" fmla="*/ 511 h 673"/>
                              <a:gd name="T58" fmla="*/ 943 w 1150"/>
                              <a:gd name="T59" fmla="*/ 477 h 673"/>
                              <a:gd name="T60" fmla="*/ 1055 w 1150"/>
                              <a:gd name="T61" fmla="*/ 443 h 673"/>
                              <a:gd name="T62" fmla="*/ 1150 w 1150"/>
                              <a:gd name="T63" fmla="*/ 416 h 673"/>
                              <a:gd name="T64" fmla="*/ 1144 w 1150"/>
                              <a:gd name="T65" fmla="*/ 48 h 6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1150" h="673">
                                <a:moveTo>
                                  <a:pt x="1144" y="48"/>
                                </a:moveTo>
                                <a:lnTo>
                                  <a:pt x="1120" y="69"/>
                                </a:lnTo>
                                <a:lnTo>
                                  <a:pt x="1098" y="93"/>
                                </a:lnTo>
                                <a:lnTo>
                                  <a:pt x="1078" y="122"/>
                                </a:lnTo>
                                <a:lnTo>
                                  <a:pt x="1057" y="152"/>
                                </a:lnTo>
                                <a:lnTo>
                                  <a:pt x="1035" y="182"/>
                                </a:lnTo>
                                <a:lnTo>
                                  <a:pt x="1013" y="209"/>
                                </a:lnTo>
                                <a:lnTo>
                                  <a:pt x="987" y="231"/>
                                </a:lnTo>
                                <a:lnTo>
                                  <a:pt x="957" y="245"/>
                                </a:lnTo>
                                <a:lnTo>
                                  <a:pt x="923" y="253"/>
                                </a:lnTo>
                                <a:lnTo>
                                  <a:pt x="885" y="245"/>
                                </a:lnTo>
                                <a:lnTo>
                                  <a:pt x="841" y="227"/>
                                </a:lnTo>
                                <a:lnTo>
                                  <a:pt x="789" y="192"/>
                                </a:lnTo>
                                <a:lnTo>
                                  <a:pt x="729" y="138"/>
                                </a:lnTo>
                                <a:lnTo>
                                  <a:pt x="699" y="108"/>
                                </a:lnTo>
                                <a:lnTo>
                                  <a:pt x="666" y="82"/>
                                </a:lnTo>
                                <a:lnTo>
                                  <a:pt x="636" y="60"/>
                                </a:lnTo>
                                <a:lnTo>
                                  <a:pt x="603" y="42"/>
                                </a:lnTo>
                                <a:lnTo>
                                  <a:pt x="571" y="26"/>
                                </a:lnTo>
                                <a:lnTo>
                                  <a:pt x="539" y="16"/>
                                </a:lnTo>
                                <a:lnTo>
                                  <a:pt x="507" y="8"/>
                                </a:lnTo>
                                <a:lnTo>
                                  <a:pt x="478" y="2"/>
                                </a:lnTo>
                                <a:lnTo>
                                  <a:pt x="448" y="0"/>
                                </a:lnTo>
                                <a:lnTo>
                                  <a:pt x="416" y="0"/>
                                </a:lnTo>
                                <a:lnTo>
                                  <a:pt x="386" y="2"/>
                                </a:lnTo>
                                <a:lnTo>
                                  <a:pt x="358" y="8"/>
                                </a:lnTo>
                                <a:lnTo>
                                  <a:pt x="329" y="14"/>
                                </a:lnTo>
                                <a:lnTo>
                                  <a:pt x="301" y="22"/>
                                </a:lnTo>
                                <a:lnTo>
                                  <a:pt x="274" y="32"/>
                                </a:lnTo>
                                <a:lnTo>
                                  <a:pt x="246" y="45"/>
                                </a:lnTo>
                                <a:lnTo>
                                  <a:pt x="220" y="58"/>
                                </a:lnTo>
                                <a:lnTo>
                                  <a:pt x="196" y="72"/>
                                </a:lnTo>
                                <a:lnTo>
                                  <a:pt x="172" y="86"/>
                                </a:lnTo>
                                <a:lnTo>
                                  <a:pt x="148" y="102"/>
                                </a:lnTo>
                                <a:lnTo>
                                  <a:pt x="124" y="117"/>
                                </a:lnTo>
                                <a:lnTo>
                                  <a:pt x="104" y="136"/>
                                </a:lnTo>
                                <a:lnTo>
                                  <a:pt x="83" y="152"/>
                                </a:lnTo>
                                <a:lnTo>
                                  <a:pt x="65" y="168"/>
                                </a:lnTo>
                                <a:lnTo>
                                  <a:pt x="46" y="184"/>
                                </a:lnTo>
                                <a:lnTo>
                                  <a:pt x="30" y="201"/>
                                </a:lnTo>
                                <a:lnTo>
                                  <a:pt x="12" y="217"/>
                                </a:lnTo>
                                <a:lnTo>
                                  <a:pt x="0" y="231"/>
                                </a:lnTo>
                                <a:lnTo>
                                  <a:pt x="0" y="673"/>
                                </a:lnTo>
                                <a:lnTo>
                                  <a:pt x="4" y="673"/>
                                </a:lnTo>
                                <a:lnTo>
                                  <a:pt x="46" y="673"/>
                                </a:lnTo>
                                <a:lnTo>
                                  <a:pt x="92" y="669"/>
                                </a:lnTo>
                                <a:lnTo>
                                  <a:pt x="142" y="661"/>
                                </a:lnTo>
                                <a:lnTo>
                                  <a:pt x="196" y="653"/>
                                </a:lnTo>
                                <a:lnTo>
                                  <a:pt x="254" y="645"/>
                                </a:lnTo>
                                <a:lnTo>
                                  <a:pt x="311" y="634"/>
                                </a:lnTo>
                                <a:lnTo>
                                  <a:pt x="374" y="622"/>
                                </a:lnTo>
                                <a:lnTo>
                                  <a:pt x="436" y="608"/>
                                </a:lnTo>
                                <a:lnTo>
                                  <a:pt x="501" y="594"/>
                                </a:lnTo>
                                <a:lnTo>
                                  <a:pt x="565" y="578"/>
                                </a:lnTo>
                                <a:lnTo>
                                  <a:pt x="632" y="562"/>
                                </a:lnTo>
                                <a:lnTo>
                                  <a:pt x="695" y="544"/>
                                </a:lnTo>
                                <a:lnTo>
                                  <a:pt x="759" y="529"/>
                                </a:lnTo>
                                <a:lnTo>
                                  <a:pt x="823" y="511"/>
                                </a:lnTo>
                                <a:lnTo>
                                  <a:pt x="885" y="495"/>
                                </a:lnTo>
                                <a:lnTo>
                                  <a:pt x="943" y="477"/>
                                </a:lnTo>
                                <a:lnTo>
                                  <a:pt x="1001" y="459"/>
                                </a:lnTo>
                                <a:lnTo>
                                  <a:pt x="1055" y="443"/>
                                </a:lnTo>
                                <a:lnTo>
                                  <a:pt x="1104" y="429"/>
                                </a:lnTo>
                                <a:lnTo>
                                  <a:pt x="1150" y="416"/>
                                </a:lnTo>
                                <a:lnTo>
                                  <a:pt x="1150" y="46"/>
                                </a:lnTo>
                                <a:lnTo>
                                  <a:pt x="1144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96" name="Freeform 401"/>
                        <wps:cNvSpPr>
                          <a:spLocks/>
                        </wps:cNvSpPr>
                        <wps:spPr bwMode="auto">
                          <a:xfrm>
                            <a:off x="0" y="2095500"/>
                            <a:ext cx="1825881" cy="1107665"/>
                          </a:xfrm>
                          <a:custGeom>
                            <a:avLst/>
                            <a:gdLst>
                              <a:gd name="T0" fmla="*/ 1074 w 1150"/>
                              <a:gd name="T1" fmla="*/ 70 h 698"/>
                              <a:gd name="T2" fmla="*/ 1011 w 1150"/>
                              <a:gd name="T3" fmla="*/ 141 h 698"/>
                              <a:gd name="T4" fmla="*/ 953 w 1150"/>
                              <a:gd name="T5" fmla="*/ 209 h 698"/>
                              <a:gd name="T6" fmla="*/ 897 w 1150"/>
                              <a:gd name="T7" fmla="*/ 262 h 698"/>
                              <a:gd name="T8" fmla="*/ 835 w 1150"/>
                              <a:gd name="T9" fmla="*/ 278 h 698"/>
                              <a:gd name="T10" fmla="*/ 761 w 1150"/>
                              <a:gd name="T11" fmla="*/ 242 h 698"/>
                              <a:gd name="T12" fmla="*/ 693 w 1150"/>
                              <a:gd name="T13" fmla="*/ 177 h 698"/>
                              <a:gd name="T14" fmla="*/ 642 w 1150"/>
                              <a:gd name="T15" fmla="*/ 131 h 698"/>
                              <a:gd name="T16" fmla="*/ 587 w 1150"/>
                              <a:gd name="T17" fmla="*/ 94 h 698"/>
                              <a:gd name="T18" fmla="*/ 527 w 1150"/>
                              <a:gd name="T19" fmla="*/ 62 h 698"/>
                              <a:gd name="T20" fmla="*/ 466 w 1150"/>
                              <a:gd name="T21" fmla="*/ 38 h 698"/>
                              <a:gd name="T22" fmla="*/ 402 w 1150"/>
                              <a:gd name="T23" fmla="*/ 18 h 698"/>
                              <a:gd name="T24" fmla="*/ 334 w 1150"/>
                              <a:gd name="T25" fmla="*/ 6 h 698"/>
                              <a:gd name="T26" fmla="*/ 268 w 1150"/>
                              <a:gd name="T27" fmla="*/ 0 h 698"/>
                              <a:gd name="T28" fmla="*/ 202 w 1150"/>
                              <a:gd name="T29" fmla="*/ 0 h 698"/>
                              <a:gd name="T30" fmla="*/ 134 w 1150"/>
                              <a:gd name="T31" fmla="*/ 6 h 698"/>
                              <a:gd name="T32" fmla="*/ 71 w 1150"/>
                              <a:gd name="T33" fmla="*/ 20 h 698"/>
                              <a:gd name="T34" fmla="*/ 6 w 1150"/>
                              <a:gd name="T35" fmla="*/ 38 h 698"/>
                              <a:gd name="T36" fmla="*/ 0 w 1150"/>
                              <a:gd name="T37" fmla="*/ 698 h 698"/>
                              <a:gd name="T38" fmla="*/ 374 w 1150"/>
                              <a:gd name="T39" fmla="*/ 692 h 698"/>
                              <a:gd name="T40" fmla="*/ 406 w 1150"/>
                              <a:gd name="T41" fmla="*/ 668 h 698"/>
                              <a:gd name="T42" fmla="*/ 456 w 1150"/>
                              <a:gd name="T43" fmla="*/ 633 h 698"/>
                              <a:gd name="T44" fmla="*/ 509 w 1150"/>
                              <a:gd name="T45" fmla="*/ 605 h 698"/>
                              <a:gd name="T46" fmla="*/ 563 w 1150"/>
                              <a:gd name="T47" fmla="*/ 585 h 698"/>
                              <a:gd name="T48" fmla="*/ 616 w 1150"/>
                              <a:gd name="T49" fmla="*/ 571 h 698"/>
                              <a:gd name="T50" fmla="*/ 672 w 1150"/>
                              <a:gd name="T51" fmla="*/ 565 h 698"/>
                              <a:gd name="T52" fmla="*/ 725 w 1150"/>
                              <a:gd name="T53" fmla="*/ 563 h 698"/>
                              <a:gd name="T54" fmla="*/ 779 w 1150"/>
                              <a:gd name="T55" fmla="*/ 565 h 698"/>
                              <a:gd name="T56" fmla="*/ 833 w 1150"/>
                              <a:gd name="T57" fmla="*/ 571 h 698"/>
                              <a:gd name="T58" fmla="*/ 886 w 1150"/>
                              <a:gd name="T59" fmla="*/ 579 h 698"/>
                              <a:gd name="T60" fmla="*/ 939 w 1150"/>
                              <a:gd name="T61" fmla="*/ 589 h 698"/>
                              <a:gd name="T62" fmla="*/ 991 w 1150"/>
                              <a:gd name="T63" fmla="*/ 601 h 698"/>
                              <a:gd name="T64" fmla="*/ 1041 w 1150"/>
                              <a:gd name="T65" fmla="*/ 611 h 698"/>
                              <a:gd name="T66" fmla="*/ 1090 w 1150"/>
                              <a:gd name="T67" fmla="*/ 621 h 698"/>
                              <a:gd name="T68" fmla="*/ 1138 w 1150"/>
                              <a:gd name="T69" fmla="*/ 629 h 698"/>
                              <a:gd name="T70" fmla="*/ 1150 w 1150"/>
                              <a:gd name="T71" fmla="*/ 14 h 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1150" h="698">
                                <a:moveTo>
                                  <a:pt x="1112" y="38"/>
                                </a:moveTo>
                                <a:lnTo>
                                  <a:pt x="1074" y="70"/>
                                </a:lnTo>
                                <a:lnTo>
                                  <a:pt x="1041" y="104"/>
                                </a:lnTo>
                                <a:lnTo>
                                  <a:pt x="1011" y="141"/>
                                </a:lnTo>
                                <a:lnTo>
                                  <a:pt x="981" y="177"/>
                                </a:lnTo>
                                <a:lnTo>
                                  <a:pt x="953" y="209"/>
                                </a:lnTo>
                                <a:lnTo>
                                  <a:pt x="925" y="238"/>
                                </a:lnTo>
                                <a:lnTo>
                                  <a:pt x="897" y="262"/>
                                </a:lnTo>
                                <a:lnTo>
                                  <a:pt x="867" y="274"/>
                                </a:lnTo>
                                <a:lnTo>
                                  <a:pt x="835" y="278"/>
                                </a:lnTo>
                                <a:lnTo>
                                  <a:pt x="799" y="268"/>
                                </a:lnTo>
                                <a:lnTo>
                                  <a:pt x="761" y="242"/>
                                </a:lnTo>
                                <a:lnTo>
                                  <a:pt x="717" y="201"/>
                                </a:lnTo>
                                <a:lnTo>
                                  <a:pt x="693" y="177"/>
                                </a:lnTo>
                                <a:lnTo>
                                  <a:pt x="670" y="151"/>
                                </a:lnTo>
                                <a:lnTo>
                                  <a:pt x="642" y="131"/>
                                </a:lnTo>
                                <a:lnTo>
                                  <a:pt x="616" y="111"/>
                                </a:lnTo>
                                <a:lnTo>
                                  <a:pt x="587" y="94"/>
                                </a:lnTo>
                                <a:lnTo>
                                  <a:pt x="557" y="78"/>
                                </a:lnTo>
                                <a:lnTo>
                                  <a:pt x="527" y="62"/>
                                </a:lnTo>
                                <a:lnTo>
                                  <a:pt x="497" y="50"/>
                                </a:lnTo>
                                <a:lnTo>
                                  <a:pt x="466" y="38"/>
                                </a:lnTo>
                                <a:lnTo>
                                  <a:pt x="434" y="28"/>
                                </a:lnTo>
                                <a:lnTo>
                                  <a:pt x="402" y="18"/>
                                </a:lnTo>
                                <a:lnTo>
                                  <a:pt x="368" y="12"/>
                                </a:lnTo>
                                <a:lnTo>
                                  <a:pt x="334" y="6"/>
                                </a:lnTo>
                                <a:lnTo>
                                  <a:pt x="301" y="2"/>
                                </a:lnTo>
                                <a:lnTo>
                                  <a:pt x="268" y="0"/>
                                </a:lnTo>
                                <a:lnTo>
                                  <a:pt x="234" y="0"/>
                                </a:lnTo>
                                <a:lnTo>
                                  <a:pt x="202" y="0"/>
                                </a:lnTo>
                                <a:lnTo>
                                  <a:pt x="168" y="2"/>
                                </a:lnTo>
                                <a:lnTo>
                                  <a:pt x="134" y="6"/>
                                </a:lnTo>
                                <a:lnTo>
                                  <a:pt x="102" y="14"/>
                                </a:lnTo>
                                <a:lnTo>
                                  <a:pt x="71" y="20"/>
                                </a:lnTo>
                                <a:lnTo>
                                  <a:pt x="38" y="28"/>
                                </a:lnTo>
                                <a:lnTo>
                                  <a:pt x="6" y="38"/>
                                </a:lnTo>
                                <a:lnTo>
                                  <a:pt x="0" y="40"/>
                                </a:lnTo>
                                <a:lnTo>
                                  <a:pt x="0" y="698"/>
                                </a:lnTo>
                                <a:lnTo>
                                  <a:pt x="364" y="698"/>
                                </a:lnTo>
                                <a:lnTo>
                                  <a:pt x="374" y="692"/>
                                </a:lnTo>
                                <a:lnTo>
                                  <a:pt x="390" y="680"/>
                                </a:lnTo>
                                <a:lnTo>
                                  <a:pt x="406" y="668"/>
                                </a:lnTo>
                                <a:lnTo>
                                  <a:pt x="432" y="651"/>
                                </a:lnTo>
                                <a:lnTo>
                                  <a:pt x="456" y="633"/>
                                </a:lnTo>
                                <a:lnTo>
                                  <a:pt x="481" y="619"/>
                                </a:lnTo>
                                <a:lnTo>
                                  <a:pt x="509" y="605"/>
                                </a:lnTo>
                                <a:lnTo>
                                  <a:pt x="535" y="595"/>
                                </a:lnTo>
                                <a:lnTo>
                                  <a:pt x="563" y="585"/>
                                </a:lnTo>
                                <a:lnTo>
                                  <a:pt x="589" y="579"/>
                                </a:lnTo>
                                <a:lnTo>
                                  <a:pt x="616" y="571"/>
                                </a:lnTo>
                                <a:lnTo>
                                  <a:pt x="644" y="569"/>
                                </a:lnTo>
                                <a:lnTo>
                                  <a:pt x="672" y="565"/>
                                </a:lnTo>
                                <a:lnTo>
                                  <a:pt x="697" y="565"/>
                                </a:lnTo>
                                <a:lnTo>
                                  <a:pt x="725" y="563"/>
                                </a:lnTo>
                                <a:lnTo>
                                  <a:pt x="751" y="565"/>
                                </a:lnTo>
                                <a:lnTo>
                                  <a:pt x="779" y="565"/>
                                </a:lnTo>
                                <a:lnTo>
                                  <a:pt x="807" y="569"/>
                                </a:lnTo>
                                <a:lnTo>
                                  <a:pt x="833" y="571"/>
                                </a:lnTo>
                                <a:lnTo>
                                  <a:pt x="859" y="575"/>
                                </a:lnTo>
                                <a:lnTo>
                                  <a:pt x="886" y="579"/>
                                </a:lnTo>
                                <a:lnTo>
                                  <a:pt x="913" y="585"/>
                                </a:lnTo>
                                <a:lnTo>
                                  <a:pt x="939" y="589"/>
                                </a:lnTo>
                                <a:lnTo>
                                  <a:pt x="965" y="595"/>
                                </a:lnTo>
                                <a:lnTo>
                                  <a:pt x="991" y="601"/>
                                </a:lnTo>
                                <a:lnTo>
                                  <a:pt x="1017" y="605"/>
                                </a:lnTo>
                                <a:lnTo>
                                  <a:pt x="1041" y="611"/>
                                </a:lnTo>
                                <a:lnTo>
                                  <a:pt x="1067" y="617"/>
                                </a:lnTo>
                                <a:lnTo>
                                  <a:pt x="1090" y="621"/>
                                </a:lnTo>
                                <a:lnTo>
                                  <a:pt x="1114" y="625"/>
                                </a:lnTo>
                                <a:lnTo>
                                  <a:pt x="1138" y="629"/>
                                </a:lnTo>
                                <a:lnTo>
                                  <a:pt x="1150" y="631"/>
                                </a:lnTo>
                                <a:lnTo>
                                  <a:pt x="1150" y="14"/>
                                </a:lnTo>
                                <a:lnTo>
                                  <a:pt x="1112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97" name="Freeform 402"/>
                        <wps:cNvSpPr>
                          <a:spLocks/>
                        </wps:cNvSpPr>
                        <wps:spPr bwMode="auto">
                          <a:xfrm>
                            <a:off x="847725" y="1628775"/>
                            <a:ext cx="26991" cy="41260"/>
                          </a:xfrm>
                          <a:custGeom>
                            <a:avLst/>
                            <a:gdLst>
                              <a:gd name="T0" fmla="*/ 6 w 17"/>
                              <a:gd name="T1" fmla="*/ 0 h 26"/>
                              <a:gd name="T2" fmla="*/ 6 w 17"/>
                              <a:gd name="T3" fmla="*/ 2 h 26"/>
                              <a:gd name="T4" fmla="*/ 6 w 17"/>
                              <a:gd name="T5" fmla="*/ 8 h 26"/>
                              <a:gd name="T6" fmla="*/ 4 w 17"/>
                              <a:gd name="T7" fmla="*/ 16 h 26"/>
                              <a:gd name="T8" fmla="*/ 0 w 17"/>
                              <a:gd name="T9" fmla="*/ 24 h 26"/>
                              <a:gd name="T10" fmla="*/ 10 w 17"/>
                              <a:gd name="T11" fmla="*/ 26 h 26"/>
                              <a:gd name="T12" fmla="*/ 12 w 17"/>
                              <a:gd name="T13" fmla="*/ 20 h 26"/>
                              <a:gd name="T14" fmla="*/ 17 w 17"/>
                              <a:gd name="T15" fmla="*/ 24 h 26"/>
                              <a:gd name="T16" fmla="*/ 12 w 17"/>
                              <a:gd name="T17" fmla="*/ 6 h 26"/>
                              <a:gd name="T18" fmla="*/ 6 w 17"/>
                              <a:gd name="T19" fmla="*/ 0 h 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" h="26">
                                <a:moveTo>
                                  <a:pt x="6" y="0"/>
                                </a:moveTo>
                                <a:lnTo>
                                  <a:pt x="6" y="2"/>
                                </a:lnTo>
                                <a:lnTo>
                                  <a:pt x="6" y="8"/>
                                </a:lnTo>
                                <a:lnTo>
                                  <a:pt x="4" y="16"/>
                                </a:lnTo>
                                <a:lnTo>
                                  <a:pt x="0" y="24"/>
                                </a:lnTo>
                                <a:lnTo>
                                  <a:pt x="10" y="26"/>
                                </a:lnTo>
                                <a:lnTo>
                                  <a:pt x="12" y="20"/>
                                </a:lnTo>
                                <a:lnTo>
                                  <a:pt x="17" y="24"/>
                                </a:lnTo>
                                <a:lnTo>
                                  <a:pt x="12" y="6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98" name="Freeform 403"/>
                        <wps:cNvSpPr>
                          <a:spLocks/>
                        </wps:cNvSpPr>
                        <wps:spPr bwMode="auto">
                          <a:xfrm>
                            <a:off x="771525" y="1419225"/>
                            <a:ext cx="171474" cy="226929"/>
                          </a:xfrm>
                          <a:custGeom>
                            <a:avLst/>
                            <a:gdLst>
                              <a:gd name="T0" fmla="*/ 104 w 108"/>
                              <a:gd name="T1" fmla="*/ 137 h 143"/>
                              <a:gd name="T2" fmla="*/ 98 w 108"/>
                              <a:gd name="T3" fmla="*/ 133 h 143"/>
                              <a:gd name="T4" fmla="*/ 92 w 108"/>
                              <a:gd name="T5" fmla="*/ 129 h 143"/>
                              <a:gd name="T6" fmla="*/ 88 w 108"/>
                              <a:gd name="T7" fmla="*/ 121 h 143"/>
                              <a:gd name="T8" fmla="*/ 82 w 108"/>
                              <a:gd name="T9" fmla="*/ 113 h 143"/>
                              <a:gd name="T10" fmla="*/ 80 w 108"/>
                              <a:gd name="T11" fmla="*/ 105 h 143"/>
                              <a:gd name="T12" fmla="*/ 80 w 108"/>
                              <a:gd name="T13" fmla="*/ 97 h 143"/>
                              <a:gd name="T14" fmla="*/ 94 w 108"/>
                              <a:gd name="T15" fmla="*/ 95 h 143"/>
                              <a:gd name="T16" fmla="*/ 94 w 108"/>
                              <a:gd name="T17" fmla="*/ 93 h 143"/>
                              <a:gd name="T18" fmla="*/ 90 w 108"/>
                              <a:gd name="T19" fmla="*/ 91 h 143"/>
                              <a:gd name="T20" fmla="*/ 86 w 108"/>
                              <a:gd name="T21" fmla="*/ 87 h 143"/>
                              <a:gd name="T22" fmla="*/ 80 w 108"/>
                              <a:gd name="T23" fmla="*/ 83 h 143"/>
                              <a:gd name="T24" fmla="*/ 74 w 108"/>
                              <a:gd name="T25" fmla="*/ 78 h 143"/>
                              <a:gd name="T26" fmla="*/ 70 w 108"/>
                              <a:gd name="T27" fmla="*/ 72 h 143"/>
                              <a:gd name="T28" fmla="*/ 66 w 108"/>
                              <a:gd name="T29" fmla="*/ 66 h 143"/>
                              <a:gd name="T30" fmla="*/ 64 w 108"/>
                              <a:gd name="T31" fmla="*/ 58 h 143"/>
                              <a:gd name="T32" fmla="*/ 76 w 108"/>
                              <a:gd name="T33" fmla="*/ 52 h 143"/>
                              <a:gd name="T34" fmla="*/ 72 w 108"/>
                              <a:gd name="T35" fmla="*/ 50 h 143"/>
                              <a:gd name="T36" fmla="*/ 66 w 108"/>
                              <a:gd name="T37" fmla="*/ 44 h 143"/>
                              <a:gd name="T38" fmla="*/ 57 w 108"/>
                              <a:gd name="T39" fmla="*/ 30 h 143"/>
                              <a:gd name="T40" fmla="*/ 53 w 108"/>
                              <a:gd name="T41" fmla="*/ 0 h 143"/>
                              <a:gd name="T42" fmla="*/ 51 w 108"/>
                              <a:gd name="T43" fmla="*/ 8 h 143"/>
                              <a:gd name="T44" fmla="*/ 47 w 108"/>
                              <a:gd name="T45" fmla="*/ 24 h 143"/>
                              <a:gd name="T46" fmla="*/ 41 w 108"/>
                              <a:gd name="T47" fmla="*/ 42 h 143"/>
                              <a:gd name="T48" fmla="*/ 27 w 108"/>
                              <a:gd name="T49" fmla="*/ 54 h 143"/>
                              <a:gd name="T50" fmla="*/ 39 w 108"/>
                              <a:gd name="T51" fmla="*/ 58 h 143"/>
                              <a:gd name="T52" fmla="*/ 39 w 108"/>
                              <a:gd name="T53" fmla="*/ 62 h 143"/>
                              <a:gd name="T54" fmla="*/ 37 w 108"/>
                              <a:gd name="T55" fmla="*/ 72 h 143"/>
                              <a:gd name="T56" fmla="*/ 33 w 108"/>
                              <a:gd name="T57" fmla="*/ 85 h 143"/>
                              <a:gd name="T58" fmla="*/ 21 w 108"/>
                              <a:gd name="T59" fmla="*/ 95 h 143"/>
                              <a:gd name="T60" fmla="*/ 31 w 108"/>
                              <a:gd name="T61" fmla="*/ 99 h 143"/>
                              <a:gd name="T62" fmla="*/ 31 w 108"/>
                              <a:gd name="T63" fmla="*/ 99 h 143"/>
                              <a:gd name="T64" fmla="*/ 33 w 108"/>
                              <a:gd name="T65" fmla="*/ 103 h 143"/>
                              <a:gd name="T66" fmla="*/ 35 w 108"/>
                              <a:gd name="T67" fmla="*/ 107 h 143"/>
                              <a:gd name="T68" fmla="*/ 35 w 108"/>
                              <a:gd name="T69" fmla="*/ 111 h 143"/>
                              <a:gd name="T70" fmla="*/ 33 w 108"/>
                              <a:gd name="T71" fmla="*/ 119 h 143"/>
                              <a:gd name="T72" fmla="*/ 27 w 108"/>
                              <a:gd name="T73" fmla="*/ 125 h 143"/>
                              <a:gd name="T74" fmla="*/ 15 w 108"/>
                              <a:gd name="T75" fmla="*/ 131 h 143"/>
                              <a:gd name="T76" fmla="*/ 0 w 108"/>
                              <a:gd name="T77" fmla="*/ 139 h 143"/>
                              <a:gd name="T78" fmla="*/ 45 w 108"/>
                              <a:gd name="T79" fmla="*/ 143 h 143"/>
                              <a:gd name="T80" fmla="*/ 45 w 108"/>
                              <a:gd name="T81" fmla="*/ 143 h 143"/>
                              <a:gd name="T82" fmla="*/ 49 w 108"/>
                              <a:gd name="T83" fmla="*/ 141 h 143"/>
                              <a:gd name="T84" fmla="*/ 56 w 108"/>
                              <a:gd name="T85" fmla="*/ 141 h 143"/>
                              <a:gd name="T86" fmla="*/ 64 w 108"/>
                              <a:gd name="T87" fmla="*/ 139 h 143"/>
                              <a:gd name="T88" fmla="*/ 72 w 108"/>
                              <a:gd name="T89" fmla="*/ 139 h 143"/>
                              <a:gd name="T90" fmla="*/ 82 w 108"/>
                              <a:gd name="T91" fmla="*/ 139 h 143"/>
                              <a:gd name="T92" fmla="*/ 96 w 108"/>
                              <a:gd name="T93" fmla="*/ 139 h 143"/>
                              <a:gd name="T94" fmla="*/ 108 w 108"/>
                              <a:gd name="T95" fmla="*/ 141 h 143"/>
                              <a:gd name="T96" fmla="*/ 108 w 108"/>
                              <a:gd name="T97" fmla="*/ 139 h 143"/>
                              <a:gd name="T98" fmla="*/ 104 w 108"/>
                              <a:gd name="T99" fmla="*/ 13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08" h="143">
                                <a:moveTo>
                                  <a:pt x="104" y="137"/>
                                </a:moveTo>
                                <a:lnTo>
                                  <a:pt x="98" y="133"/>
                                </a:lnTo>
                                <a:lnTo>
                                  <a:pt x="92" y="129"/>
                                </a:lnTo>
                                <a:lnTo>
                                  <a:pt x="88" y="121"/>
                                </a:lnTo>
                                <a:lnTo>
                                  <a:pt x="82" y="113"/>
                                </a:lnTo>
                                <a:lnTo>
                                  <a:pt x="80" y="105"/>
                                </a:lnTo>
                                <a:lnTo>
                                  <a:pt x="80" y="97"/>
                                </a:lnTo>
                                <a:lnTo>
                                  <a:pt x="94" y="95"/>
                                </a:lnTo>
                                <a:lnTo>
                                  <a:pt x="94" y="93"/>
                                </a:lnTo>
                                <a:lnTo>
                                  <a:pt x="90" y="91"/>
                                </a:lnTo>
                                <a:lnTo>
                                  <a:pt x="86" y="87"/>
                                </a:lnTo>
                                <a:lnTo>
                                  <a:pt x="80" y="83"/>
                                </a:lnTo>
                                <a:lnTo>
                                  <a:pt x="74" y="78"/>
                                </a:lnTo>
                                <a:lnTo>
                                  <a:pt x="70" y="72"/>
                                </a:lnTo>
                                <a:lnTo>
                                  <a:pt x="66" y="66"/>
                                </a:lnTo>
                                <a:lnTo>
                                  <a:pt x="64" y="58"/>
                                </a:lnTo>
                                <a:lnTo>
                                  <a:pt x="76" y="52"/>
                                </a:lnTo>
                                <a:lnTo>
                                  <a:pt x="72" y="50"/>
                                </a:lnTo>
                                <a:lnTo>
                                  <a:pt x="66" y="44"/>
                                </a:lnTo>
                                <a:lnTo>
                                  <a:pt x="57" y="30"/>
                                </a:lnTo>
                                <a:lnTo>
                                  <a:pt x="53" y="0"/>
                                </a:lnTo>
                                <a:lnTo>
                                  <a:pt x="51" y="8"/>
                                </a:lnTo>
                                <a:lnTo>
                                  <a:pt x="47" y="24"/>
                                </a:lnTo>
                                <a:lnTo>
                                  <a:pt x="41" y="42"/>
                                </a:lnTo>
                                <a:lnTo>
                                  <a:pt x="27" y="54"/>
                                </a:lnTo>
                                <a:lnTo>
                                  <a:pt x="39" y="58"/>
                                </a:lnTo>
                                <a:lnTo>
                                  <a:pt x="39" y="62"/>
                                </a:lnTo>
                                <a:lnTo>
                                  <a:pt x="37" y="72"/>
                                </a:lnTo>
                                <a:lnTo>
                                  <a:pt x="33" y="85"/>
                                </a:lnTo>
                                <a:lnTo>
                                  <a:pt x="21" y="95"/>
                                </a:lnTo>
                                <a:lnTo>
                                  <a:pt x="31" y="99"/>
                                </a:lnTo>
                                <a:lnTo>
                                  <a:pt x="31" y="99"/>
                                </a:lnTo>
                                <a:lnTo>
                                  <a:pt x="33" y="103"/>
                                </a:lnTo>
                                <a:lnTo>
                                  <a:pt x="35" y="107"/>
                                </a:lnTo>
                                <a:lnTo>
                                  <a:pt x="35" y="111"/>
                                </a:lnTo>
                                <a:lnTo>
                                  <a:pt x="33" y="119"/>
                                </a:lnTo>
                                <a:lnTo>
                                  <a:pt x="27" y="125"/>
                                </a:lnTo>
                                <a:lnTo>
                                  <a:pt x="15" y="131"/>
                                </a:lnTo>
                                <a:lnTo>
                                  <a:pt x="0" y="139"/>
                                </a:lnTo>
                                <a:lnTo>
                                  <a:pt x="45" y="143"/>
                                </a:lnTo>
                                <a:lnTo>
                                  <a:pt x="45" y="143"/>
                                </a:lnTo>
                                <a:lnTo>
                                  <a:pt x="49" y="141"/>
                                </a:lnTo>
                                <a:lnTo>
                                  <a:pt x="56" y="141"/>
                                </a:lnTo>
                                <a:lnTo>
                                  <a:pt x="64" y="139"/>
                                </a:lnTo>
                                <a:lnTo>
                                  <a:pt x="72" y="139"/>
                                </a:lnTo>
                                <a:lnTo>
                                  <a:pt x="82" y="139"/>
                                </a:lnTo>
                                <a:lnTo>
                                  <a:pt x="96" y="139"/>
                                </a:lnTo>
                                <a:lnTo>
                                  <a:pt x="108" y="141"/>
                                </a:lnTo>
                                <a:lnTo>
                                  <a:pt x="108" y="139"/>
                                </a:lnTo>
                                <a:lnTo>
                                  <a:pt x="104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99" name="Freeform 404"/>
                        <wps:cNvSpPr>
                          <a:spLocks/>
                        </wps:cNvSpPr>
                        <wps:spPr bwMode="auto">
                          <a:xfrm>
                            <a:off x="857250" y="1476375"/>
                            <a:ext cx="14290" cy="25391"/>
                          </a:xfrm>
                          <a:custGeom>
                            <a:avLst/>
                            <a:gdLst>
                              <a:gd name="T0" fmla="*/ 2 w 9"/>
                              <a:gd name="T1" fmla="*/ 6 h 16"/>
                              <a:gd name="T2" fmla="*/ 0 w 9"/>
                              <a:gd name="T3" fmla="*/ 2 h 16"/>
                              <a:gd name="T4" fmla="*/ 0 w 9"/>
                              <a:gd name="T5" fmla="*/ 0 h 16"/>
                              <a:gd name="T6" fmla="*/ 0 w 9"/>
                              <a:gd name="T7" fmla="*/ 8 h 16"/>
                              <a:gd name="T8" fmla="*/ 0 w 9"/>
                              <a:gd name="T9" fmla="*/ 14 h 16"/>
                              <a:gd name="T10" fmla="*/ 2 w 9"/>
                              <a:gd name="T11" fmla="*/ 16 h 16"/>
                              <a:gd name="T12" fmla="*/ 2 w 9"/>
                              <a:gd name="T13" fmla="*/ 16 h 16"/>
                              <a:gd name="T14" fmla="*/ 9 w 9"/>
                              <a:gd name="T15" fmla="*/ 14 h 16"/>
                              <a:gd name="T16" fmla="*/ 4 w 9"/>
                              <a:gd name="T17" fmla="*/ 12 h 16"/>
                              <a:gd name="T18" fmla="*/ 2 w 9"/>
                              <a:gd name="T19" fmla="*/ 6 h 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9" h="16">
                                <a:moveTo>
                                  <a:pt x="2" y="6"/>
                                </a:moveTo>
                                <a:lnTo>
                                  <a:pt x="0" y="2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0" y="14"/>
                                </a:lnTo>
                                <a:lnTo>
                                  <a:pt x="2" y="16"/>
                                </a:lnTo>
                                <a:lnTo>
                                  <a:pt x="2" y="16"/>
                                </a:lnTo>
                                <a:lnTo>
                                  <a:pt x="9" y="14"/>
                                </a:lnTo>
                                <a:lnTo>
                                  <a:pt x="4" y="12"/>
                                </a:lnTo>
                                <a:lnTo>
                                  <a:pt x="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00" name="Freeform 405"/>
                        <wps:cNvSpPr>
                          <a:spLocks/>
                        </wps:cNvSpPr>
                        <wps:spPr bwMode="auto">
                          <a:xfrm>
                            <a:off x="857250" y="1514475"/>
                            <a:ext cx="26991" cy="42847"/>
                          </a:xfrm>
                          <a:custGeom>
                            <a:avLst/>
                            <a:gdLst>
                              <a:gd name="T0" fmla="*/ 6 w 17"/>
                              <a:gd name="T1" fmla="*/ 12 h 27"/>
                              <a:gd name="T2" fmla="*/ 2 w 17"/>
                              <a:gd name="T3" fmla="*/ 4 h 27"/>
                              <a:gd name="T4" fmla="*/ 0 w 17"/>
                              <a:gd name="T5" fmla="*/ 0 h 27"/>
                              <a:gd name="T6" fmla="*/ 0 w 17"/>
                              <a:gd name="T7" fmla="*/ 8 h 27"/>
                              <a:gd name="T8" fmla="*/ 4 w 17"/>
                              <a:gd name="T9" fmla="*/ 16 h 27"/>
                              <a:gd name="T10" fmla="*/ 6 w 17"/>
                              <a:gd name="T11" fmla="*/ 21 h 27"/>
                              <a:gd name="T12" fmla="*/ 7 w 17"/>
                              <a:gd name="T13" fmla="*/ 23 h 27"/>
                              <a:gd name="T14" fmla="*/ 7 w 17"/>
                              <a:gd name="T15" fmla="*/ 27 h 27"/>
                              <a:gd name="T16" fmla="*/ 11 w 17"/>
                              <a:gd name="T17" fmla="*/ 27 h 27"/>
                              <a:gd name="T18" fmla="*/ 13 w 17"/>
                              <a:gd name="T19" fmla="*/ 27 h 27"/>
                              <a:gd name="T20" fmla="*/ 15 w 17"/>
                              <a:gd name="T21" fmla="*/ 25 h 27"/>
                              <a:gd name="T22" fmla="*/ 17 w 17"/>
                              <a:gd name="T23" fmla="*/ 25 h 27"/>
                              <a:gd name="T24" fmla="*/ 11 w 17"/>
                              <a:gd name="T25" fmla="*/ 21 h 27"/>
                              <a:gd name="T26" fmla="*/ 6 w 17"/>
                              <a:gd name="T27" fmla="*/ 12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7" h="27">
                                <a:moveTo>
                                  <a:pt x="6" y="12"/>
                                </a:moveTo>
                                <a:lnTo>
                                  <a:pt x="2" y="4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4" y="16"/>
                                </a:lnTo>
                                <a:lnTo>
                                  <a:pt x="6" y="21"/>
                                </a:lnTo>
                                <a:lnTo>
                                  <a:pt x="7" y="23"/>
                                </a:lnTo>
                                <a:lnTo>
                                  <a:pt x="7" y="27"/>
                                </a:lnTo>
                                <a:lnTo>
                                  <a:pt x="11" y="27"/>
                                </a:lnTo>
                                <a:lnTo>
                                  <a:pt x="13" y="27"/>
                                </a:lnTo>
                                <a:lnTo>
                                  <a:pt x="15" y="25"/>
                                </a:lnTo>
                                <a:lnTo>
                                  <a:pt x="17" y="25"/>
                                </a:lnTo>
                                <a:lnTo>
                                  <a:pt x="11" y="21"/>
                                </a:lnTo>
                                <a:lnTo>
                                  <a:pt x="6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01" name="Freeform 406"/>
                        <wps:cNvSpPr>
                          <a:spLocks/>
                        </wps:cNvSpPr>
                        <wps:spPr bwMode="auto">
                          <a:xfrm>
                            <a:off x="847725" y="1581150"/>
                            <a:ext cx="55570" cy="53955"/>
                          </a:xfrm>
                          <a:custGeom>
                            <a:avLst/>
                            <a:gdLst>
                              <a:gd name="T0" fmla="*/ 23 w 35"/>
                              <a:gd name="T1" fmla="*/ 10 h 34"/>
                              <a:gd name="T2" fmla="*/ 23 w 35"/>
                              <a:gd name="T3" fmla="*/ 2 h 34"/>
                              <a:gd name="T4" fmla="*/ 23 w 35"/>
                              <a:gd name="T5" fmla="*/ 0 h 34"/>
                              <a:gd name="T6" fmla="*/ 18 w 35"/>
                              <a:gd name="T7" fmla="*/ 8 h 34"/>
                              <a:gd name="T8" fmla="*/ 18 w 35"/>
                              <a:gd name="T9" fmla="*/ 16 h 34"/>
                              <a:gd name="T10" fmla="*/ 21 w 35"/>
                              <a:gd name="T11" fmla="*/ 22 h 34"/>
                              <a:gd name="T12" fmla="*/ 21 w 35"/>
                              <a:gd name="T13" fmla="*/ 24 h 34"/>
                              <a:gd name="T14" fmla="*/ 14 w 35"/>
                              <a:gd name="T15" fmla="*/ 26 h 34"/>
                              <a:gd name="T16" fmla="*/ 6 w 35"/>
                              <a:gd name="T17" fmla="*/ 28 h 34"/>
                              <a:gd name="T18" fmla="*/ 2 w 35"/>
                              <a:gd name="T19" fmla="*/ 32 h 34"/>
                              <a:gd name="T20" fmla="*/ 0 w 35"/>
                              <a:gd name="T21" fmla="*/ 34 h 34"/>
                              <a:gd name="T22" fmla="*/ 4 w 35"/>
                              <a:gd name="T23" fmla="*/ 32 h 34"/>
                              <a:gd name="T24" fmla="*/ 8 w 35"/>
                              <a:gd name="T25" fmla="*/ 30 h 34"/>
                              <a:gd name="T26" fmla="*/ 14 w 35"/>
                              <a:gd name="T27" fmla="*/ 30 h 34"/>
                              <a:gd name="T28" fmla="*/ 21 w 35"/>
                              <a:gd name="T29" fmla="*/ 28 h 34"/>
                              <a:gd name="T30" fmla="*/ 25 w 35"/>
                              <a:gd name="T31" fmla="*/ 28 h 34"/>
                              <a:gd name="T32" fmla="*/ 31 w 35"/>
                              <a:gd name="T33" fmla="*/ 28 h 34"/>
                              <a:gd name="T34" fmla="*/ 33 w 35"/>
                              <a:gd name="T35" fmla="*/ 28 h 34"/>
                              <a:gd name="T36" fmla="*/ 35 w 35"/>
                              <a:gd name="T37" fmla="*/ 28 h 34"/>
                              <a:gd name="T38" fmla="*/ 27 w 35"/>
                              <a:gd name="T39" fmla="*/ 18 h 34"/>
                              <a:gd name="T40" fmla="*/ 23 w 35"/>
                              <a:gd name="T41" fmla="*/ 10 h 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35" h="34">
                                <a:moveTo>
                                  <a:pt x="23" y="10"/>
                                </a:moveTo>
                                <a:lnTo>
                                  <a:pt x="23" y="2"/>
                                </a:lnTo>
                                <a:lnTo>
                                  <a:pt x="23" y="0"/>
                                </a:lnTo>
                                <a:lnTo>
                                  <a:pt x="18" y="8"/>
                                </a:lnTo>
                                <a:lnTo>
                                  <a:pt x="18" y="16"/>
                                </a:lnTo>
                                <a:lnTo>
                                  <a:pt x="21" y="22"/>
                                </a:lnTo>
                                <a:lnTo>
                                  <a:pt x="21" y="24"/>
                                </a:lnTo>
                                <a:lnTo>
                                  <a:pt x="14" y="26"/>
                                </a:lnTo>
                                <a:lnTo>
                                  <a:pt x="6" y="28"/>
                                </a:lnTo>
                                <a:lnTo>
                                  <a:pt x="2" y="32"/>
                                </a:lnTo>
                                <a:lnTo>
                                  <a:pt x="0" y="34"/>
                                </a:lnTo>
                                <a:lnTo>
                                  <a:pt x="4" y="32"/>
                                </a:lnTo>
                                <a:lnTo>
                                  <a:pt x="8" y="30"/>
                                </a:lnTo>
                                <a:lnTo>
                                  <a:pt x="14" y="30"/>
                                </a:lnTo>
                                <a:lnTo>
                                  <a:pt x="21" y="28"/>
                                </a:lnTo>
                                <a:lnTo>
                                  <a:pt x="25" y="28"/>
                                </a:lnTo>
                                <a:lnTo>
                                  <a:pt x="31" y="28"/>
                                </a:lnTo>
                                <a:lnTo>
                                  <a:pt x="33" y="28"/>
                                </a:lnTo>
                                <a:lnTo>
                                  <a:pt x="35" y="28"/>
                                </a:lnTo>
                                <a:lnTo>
                                  <a:pt x="27" y="18"/>
                                </a:lnTo>
                                <a:lnTo>
                                  <a:pt x="23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02" name="Freeform 407"/>
                        <wps:cNvSpPr>
                          <a:spLocks/>
                        </wps:cNvSpPr>
                        <wps:spPr bwMode="auto">
                          <a:xfrm>
                            <a:off x="666750" y="1638300"/>
                            <a:ext cx="25404" cy="41260"/>
                          </a:xfrm>
                          <a:custGeom>
                            <a:avLst/>
                            <a:gdLst>
                              <a:gd name="T0" fmla="*/ 6 w 16"/>
                              <a:gd name="T1" fmla="*/ 0 h 26"/>
                              <a:gd name="T2" fmla="*/ 6 w 16"/>
                              <a:gd name="T3" fmla="*/ 2 h 26"/>
                              <a:gd name="T4" fmla="*/ 4 w 16"/>
                              <a:gd name="T5" fmla="*/ 8 h 26"/>
                              <a:gd name="T6" fmla="*/ 2 w 16"/>
                              <a:gd name="T7" fmla="*/ 16 h 26"/>
                              <a:gd name="T8" fmla="*/ 0 w 16"/>
                              <a:gd name="T9" fmla="*/ 22 h 26"/>
                              <a:gd name="T10" fmla="*/ 10 w 16"/>
                              <a:gd name="T11" fmla="*/ 26 h 26"/>
                              <a:gd name="T12" fmla="*/ 10 w 16"/>
                              <a:gd name="T13" fmla="*/ 20 h 26"/>
                              <a:gd name="T14" fmla="*/ 16 w 16"/>
                              <a:gd name="T15" fmla="*/ 24 h 26"/>
                              <a:gd name="T16" fmla="*/ 12 w 16"/>
                              <a:gd name="T17" fmla="*/ 4 h 26"/>
                              <a:gd name="T18" fmla="*/ 6 w 16"/>
                              <a:gd name="T19" fmla="*/ 0 h 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6" h="26">
                                <a:moveTo>
                                  <a:pt x="6" y="0"/>
                                </a:moveTo>
                                <a:lnTo>
                                  <a:pt x="6" y="2"/>
                                </a:lnTo>
                                <a:lnTo>
                                  <a:pt x="4" y="8"/>
                                </a:lnTo>
                                <a:lnTo>
                                  <a:pt x="2" y="16"/>
                                </a:lnTo>
                                <a:lnTo>
                                  <a:pt x="0" y="22"/>
                                </a:lnTo>
                                <a:lnTo>
                                  <a:pt x="10" y="26"/>
                                </a:lnTo>
                                <a:lnTo>
                                  <a:pt x="10" y="20"/>
                                </a:lnTo>
                                <a:lnTo>
                                  <a:pt x="16" y="24"/>
                                </a:lnTo>
                                <a:lnTo>
                                  <a:pt x="12" y="4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03" name="Freeform 408"/>
                        <wps:cNvSpPr>
                          <a:spLocks/>
                        </wps:cNvSpPr>
                        <wps:spPr bwMode="auto">
                          <a:xfrm>
                            <a:off x="590550" y="1428750"/>
                            <a:ext cx="171474" cy="226929"/>
                          </a:xfrm>
                          <a:custGeom>
                            <a:avLst/>
                            <a:gdLst>
                              <a:gd name="T0" fmla="*/ 102 w 108"/>
                              <a:gd name="T1" fmla="*/ 137 h 143"/>
                              <a:gd name="T2" fmla="*/ 98 w 108"/>
                              <a:gd name="T3" fmla="*/ 133 h 143"/>
                              <a:gd name="T4" fmla="*/ 92 w 108"/>
                              <a:gd name="T5" fmla="*/ 127 h 143"/>
                              <a:gd name="T6" fmla="*/ 86 w 108"/>
                              <a:gd name="T7" fmla="*/ 121 h 143"/>
                              <a:gd name="T8" fmla="*/ 82 w 108"/>
                              <a:gd name="T9" fmla="*/ 113 h 143"/>
                              <a:gd name="T10" fmla="*/ 78 w 108"/>
                              <a:gd name="T11" fmla="*/ 105 h 143"/>
                              <a:gd name="T12" fmla="*/ 78 w 108"/>
                              <a:gd name="T13" fmla="*/ 97 h 143"/>
                              <a:gd name="T14" fmla="*/ 94 w 108"/>
                              <a:gd name="T15" fmla="*/ 93 h 143"/>
                              <a:gd name="T16" fmla="*/ 92 w 108"/>
                              <a:gd name="T17" fmla="*/ 93 h 143"/>
                              <a:gd name="T18" fmla="*/ 88 w 108"/>
                              <a:gd name="T19" fmla="*/ 91 h 143"/>
                              <a:gd name="T20" fmla="*/ 84 w 108"/>
                              <a:gd name="T21" fmla="*/ 87 h 143"/>
                              <a:gd name="T22" fmla="*/ 78 w 108"/>
                              <a:gd name="T23" fmla="*/ 83 h 143"/>
                              <a:gd name="T24" fmla="*/ 74 w 108"/>
                              <a:gd name="T25" fmla="*/ 77 h 143"/>
                              <a:gd name="T26" fmla="*/ 68 w 108"/>
                              <a:gd name="T27" fmla="*/ 72 h 143"/>
                              <a:gd name="T28" fmla="*/ 66 w 108"/>
                              <a:gd name="T29" fmla="*/ 64 h 143"/>
                              <a:gd name="T30" fmla="*/ 64 w 108"/>
                              <a:gd name="T31" fmla="*/ 56 h 143"/>
                              <a:gd name="T32" fmla="*/ 76 w 108"/>
                              <a:gd name="T33" fmla="*/ 52 h 143"/>
                              <a:gd name="T34" fmla="*/ 72 w 108"/>
                              <a:gd name="T35" fmla="*/ 52 h 143"/>
                              <a:gd name="T36" fmla="*/ 66 w 108"/>
                              <a:gd name="T37" fmla="*/ 44 h 143"/>
                              <a:gd name="T38" fmla="*/ 58 w 108"/>
                              <a:gd name="T39" fmla="*/ 28 h 143"/>
                              <a:gd name="T40" fmla="*/ 52 w 108"/>
                              <a:gd name="T41" fmla="*/ 0 h 143"/>
                              <a:gd name="T42" fmla="*/ 50 w 108"/>
                              <a:gd name="T43" fmla="*/ 8 h 143"/>
                              <a:gd name="T44" fmla="*/ 48 w 108"/>
                              <a:gd name="T45" fmla="*/ 24 h 143"/>
                              <a:gd name="T46" fmla="*/ 40 w 108"/>
                              <a:gd name="T47" fmla="*/ 42 h 143"/>
                              <a:gd name="T48" fmla="*/ 28 w 108"/>
                              <a:gd name="T49" fmla="*/ 54 h 143"/>
                              <a:gd name="T50" fmla="*/ 40 w 108"/>
                              <a:gd name="T51" fmla="*/ 58 h 143"/>
                              <a:gd name="T52" fmla="*/ 40 w 108"/>
                              <a:gd name="T53" fmla="*/ 62 h 143"/>
                              <a:gd name="T54" fmla="*/ 38 w 108"/>
                              <a:gd name="T55" fmla="*/ 72 h 143"/>
                              <a:gd name="T56" fmla="*/ 32 w 108"/>
                              <a:gd name="T57" fmla="*/ 83 h 143"/>
                              <a:gd name="T58" fmla="*/ 20 w 108"/>
                              <a:gd name="T59" fmla="*/ 93 h 143"/>
                              <a:gd name="T60" fmla="*/ 30 w 108"/>
                              <a:gd name="T61" fmla="*/ 97 h 143"/>
                              <a:gd name="T62" fmla="*/ 32 w 108"/>
                              <a:gd name="T63" fmla="*/ 99 h 143"/>
                              <a:gd name="T64" fmla="*/ 32 w 108"/>
                              <a:gd name="T65" fmla="*/ 101 h 143"/>
                              <a:gd name="T66" fmla="*/ 34 w 108"/>
                              <a:gd name="T67" fmla="*/ 105 h 143"/>
                              <a:gd name="T68" fmla="*/ 34 w 108"/>
                              <a:gd name="T69" fmla="*/ 111 h 143"/>
                              <a:gd name="T70" fmla="*/ 32 w 108"/>
                              <a:gd name="T71" fmla="*/ 117 h 143"/>
                              <a:gd name="T72" fmla="*/ 26 w 108"/>
                              <a:gd name="T73" fmla="*/ 123 h 143"/>
                              <a:gd name="T74" fmla="*/ 16 w 108"/>
                              <a:gd name="T75" fmla="*/ 131 h 143"/>
                              <a:gd name="T76" fmla="*/ 0 w 108"/>
                              <a:gd name="T77" fmla="*/ 139 h 143"/>
                              <a:gd name="T78" fmla="*/ 46 w 108"/>
                              <a:gd name="T79" fmla="*/ 143 h 143"/>
                              <a:gd name="T80" fmla="*/ 46 w 108"/>
                              <a:gd name="T81" fmla="*/ 143 h 143"/>
                              <a:gd name="T82" fmla="*/ 50 w 108"/>
                              <a:gd name="T83" fmla="*/ 141 h 143"/>
                              <a:gd name="T84" fmla="*/ 56 w 108"/>
                              <a:gd name="T85" fmla="*/ 141 h 143"/>
                              <a:gd name="T86" fmla="*/ 62 w 108"/>
                              <a:gd name="T87" fmla="*/ 139 h 143"/>
                              <a:gd name="T88" fmla="*/ 72 w 108"/>
                              <a:gd name="T89" fmla="*/ 139 h 143"/>
                              <a:gd name="T90" fmla="*/ 82 w 108"/>
                              <a:gd name="T91" fmla="*/ 139 h 143"/>
                              <a:gd name="T92" fmla="*/ 94 w 108"/>
                              <a:gd name="T93" fmla="*/ 139 h 143"/>
                              <a:gd name="T94" fmla="*/ 108 w 108"/>
                              <a:gd name="T95" fmla="*/ 141 h 143"/>
                              <a:gd name="T96" fmla="*/ 106 w 108"/>
                              <a:gd name="T97" fmla="*/ 141 h 143"/>
                              <a:gd name="T98" fmla="*/ 102 w 108"/>
                              <a:gd name="T99" fmla="*/ 13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08" h="143">
                                <a:moveTo>
                                  <a:pt x="102" y="137"/>
                                </a:moveTo>
                                <a:lnTo>
                                  <a:pt x="98" y="133"/>
                                </a:lnTo>
                                <a:lnTo>
                                  <a:pt x="92" y="127"/>
                                </a:lnTo>
                                <a:lnTo>
                                  <a:pt x="86" y="121"/>
                                </a:lnTo>
                                <a:lnTo>
                                  <a:pt x="82" y="113"/>
                                </a:lnTo>
                                <a:lnTo>
                                  <a:pt x="78" y="105"/>
                                </a:lnTo>
                                <a:lnTo>
                                  <a:pt x="78" y="97"/>
                                </a:lnTo>
                                <a:lnTo>
                                  <a:pt x="94" y="93"/>
                                </a:lnTo>
                                <a:lnTo>
                                  <a:pt x="92" y="93"/>
                                </a:lnTo>
                                <a:lnTo>
                                  <a:pt x="88" y="91"/>
                                </a:lnTo>
                                <a:lnTo>
                                  <a:pt x="84" y="87"/>
                                </a:lnTo>
                                <a:lnTo>
                                  <a:pt x="78" y="83"/>
                                </a:lnTo>
                                <a:lnTo>
                                  <a:pt x="74" y="77"/>
                                </a:lnTo>
                                <a:lnTo>
                                  <a:pt x="68" y="72"/>
                                </a:lnTo>
                                <a:lnTo>
                                  <a:pt x="66" y="64"/>
                                </a:lnTo>
                                <a:lnTo>
                                  <a:pt x="64" y="56"/>
                                </a:lnTo>
                                <a:lnTo>
                                  <a:pt x="76" y="52"/>
                                </a:lnTo>
                                <a:lnTo>
                                  <a:pt x="72" y="52"/>
                                </a:lnTo>
                                <a:lnTo>
                                  <a:pt x="66" y="44"/>
                                </a:lnTo>
                                <a:lnTo>
                                  <a:pt x="58" y="28"/>
                                </a:lnTo>
                                <a:lnTo>
                                  <a:pt x="52" y="0"/>
                                </a:lnTo>
                                <a:lnTo>
                                  <a:pt x="50" y="8"/>
                                </a:lnTo>
                                <a:lnTo>
                                  <a:pt x="48" y="24"/>
                                </a:lnTo>
                                <a:lnTo>
                                  <a:pt x="40" y="42"/>
                                </a:lnTo>
                                <a:lnTo>
                                  <a:pt x="28" y="54"/>
                                </a:lnTo>
                                <a:lnTo>
                                  <a:pt x="40" y="58"/>
                                </a:lnTo>
                                <a:lnTo>
                                  <a:pt x="40" y="62"/>
                                </a:lnTo>
                                <a:lnTo>
                                  <a:pt x="38" y="72"/>
                                </a:lnTo>
                                <a:lnTo>
                                  <a:pt x="32" y="83"/>
                                </a:lnTo>
                                <a:lnTo>
                                  <a:pt x="20" y="93"/>
                                </a:lnTo>
                                <a:lnTo>
                                  <a:pt x="30" y="97"/>
                                </a:lnTo>
                                <a:lnTo>
                                  <a:pt x="32" y="99"/>
                                </a:lnTo>
                                <a:lnTo>
                                  <a:pt x="32" y="101"/>
                                </a:lnTo>
                                <a:lnTo>
                                  <a:pt x="34" y="105"/>
                                </a:lnTo>
                                <a:lnTo>
                                  <a:pt x="34" y="111"/>
                                </a:lnTo>
                                <a:lnTo>
                                  <a:pt x="32" y="117"/>
                                </a:lnTo>
                                <a:lnTo>
                                  <a:pt x="26" y="123"/>
                                </a:lnTo>
                                <a:lnTo>
                                  <a:pt x="16" y="131"/>
                                </a:lnTo>
                                <a:lnTo>
                                  <a:pt x="0" y="139"/>
                                </a:lnTo>
                                <a:lnTo>
                                  <a:pt x="46" y="143"/>
                                </a:lnTo>
                                <a:lnTo>
                                  <a:pt x="46" y="143"/>
                                </a:lnTo>
                                <a:lnTo>
                                  <a:pt x="50" y="141"/>
                                </a:lnTo>
                                <a:lnTo>
                                  <a:pt x="56" y="141"/>
                                </a:lnTo>
                                <a:lnTo>
                                  <a:pt x="62" y="139"/>
                                </a:lnTo>
                                <a:lnTo>
                                  <a:pt x="72" y="139"/>
                                </a:lnTo>
                                <a:lnTo>
                                  <a:pt x="82" y="139"/>
                                </a:lnTo>
                                <a:lnTo>
                                  <a:pt x="94" y="139"/>
                                </a:lnTo>
                                <a:lnTo>
                                  <a:pt x="108" y="141"/>
                                </a:lnTo>
                                <a:lnTo>
                                  <a:pt x="106" y="141"/>
                                </a:lnTo>
                                <a:lnTo>
                                  <a:pt x="102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04" name="Freeform 409"/>
                        <wps:cNvSpPr>
                          <a:spLocks/>
                        </wps:cNvSpPr>
                        <wps:spPr bwMode="auto">
                          <a:xfrm>
                            <a:off x="514350" y="1619250"/>
                            <a:ext cx="23816" cy="41260"/>
                          </a:xfrm>
                          <a:custGeom>
                            <a:avLst/>
                            <a:gdLst>
                              <a:gd name="T0" fmla="*/ 6 w 15"/>
                              <a:gd name="T1" fmla="*/ 0 h 26"/>
                              <a:gd name="T2" fmla="*/ 6 w 15"/>
                              <a:gd name="T3" fmla="*/ 4 h 26"/>
                              <a:gd name="T4" fmla="*/ 6 w 15"/>
                              <a:gd name="T5" fmla="*/ 10 h 26"/>
                              <a:gd name="T6" fmla="*/ 4 w 15"/>
                              <a:gd name="T7" fmla="*/ 18 h 26"/>
                              <a:gd name="T8" fmla="*/ 0 w 15"/>
                              <a:gd name="T9" fmla="*/ 24 h 26"/>
                              <a:gd name="T10" fmla="*/ 10 w 15"/>
                              <a:gd name="T11" fmla="*/ 26 h 26"/>
                              <a:gd name="T12" fmla="*/ 12 w 15"/>
                              <a:gd name="T13" fmla="*/ 22 h 26"/>
                              <a:gd name="T14" fmla="*/ 15 w 15"/>
                              <a:gd name="T15" fmla="*/ 26 h 26"/>
                              <a:gd name="T16" fmla="*/ 14 w 15"/>
                              <a:gd name="T17" fmla="*/ 6 h 26"/>
                              <a:gd name="T18" fmla="*/ 6 w 15"/>
                              <a:gd name="T19" fmla="*/ 0 h 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5" h="26">
                                <a:moveTo>
                                  <a:pt x="6" y="0"/>
                                </a:moveTo>
                                <a:lnTo>
                                  <a:pt x="6" y="4"/>
                                </a:lnTo>
                                <a:lnTo>
                                  <a:pt x="6" y="10"/>
                                </a:lnTo>
                                <a:lnTo>
                                  <a:pt x="4" y="18"/>
                                </a:lnTo>
                                <a:lnTo>
                                  <a:pt x="0" y="24"/>
                                </a:lnTo>
                                <a:lnTo>
                                  <a:pt x="10" y="26"/>
                                </a:lnTo>
                                <a:lnTo>
                                  <a:pt x="12" y="22"/>
                                </a:lnTo>
                                <a:lnTo>
                                  <a:pt x="15" y="26"/>
                                </a:lnTo>
                                <a:lnTo>
                                  <a:pt x="14" y="6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05" name="Freeform 410"/>
                        <wps:cNvSpPr>
                          <a:spLocks/>
                        </wps:cNvSpPr>
                        <wps:spPr bwMode="auto">
                          <a:xfrm>
                            <a:off x="447675" y="1409700"/>
                            <a:ext cx="169886" cy="230102"/>
                          </a:xfrm>
                          <a:custGeom>
                            <a:avLst/>
                            <a:gdLst>
                              <a:gd name="T0" fmla="*/ 103 w 107"/>
                              <a:gd name="T1" fmla="*/ 139 h 145"/>
                              <a:gd name="T2" fmla="*/ 99 w 107"/>
                              <a:gd name="T3" fmla="*/ 133 h 145"/>
                              <a:gd name="T4" fmla="*/ 93 w 107"/>
                              <a:gd name="T5" fmla="*/ 129 h 145"/>
                              <a:gd name="T6" fmla="*/ 87 w 107"/>
                              <a:gd name="T7" fmla="*/ 123 h 145"/>
                              <a:gd name="T8" fmla="*/ 81 w 107"/>
                              <a:gd name="T9" fmla="*/ 115 h 145"/>
                              <a:gd name="T10" fmla="*/ 79 w 107"/>
                              <a:gd name="T11" fmla="*/ 107 h 145"/>
                              <a:gd name="T12" fmla="*/ 79 w 107"/>
                              <a:gd name="T13" fmla="*/ 97 h 145"/>
                              <a:gd name="T14" fmla="*/ 93 w 107"/>
                              <a:gd name="T15" fmla="*/ 95 h 145"/>
                              <a:gd name="T16" fmla="*/ 93 w 107"/>
                              <a:gd name="T17" fmla="*/ 93 h 145"/>
                              <a:gd name="T18" fmla="*/ 89 w 107"/>
                              <a:gd name="T19" fmla="*/ 91 h 145"/>
                              <a:gd name="T20" fmla="*/ 85 w 107"/>
                              <a:gd name="T21" fmla="*/ 87 h 145"/>
                              <a:gd name="T22" fmla="*/ 79 w 107"/>
                              <a:gd name="T23" fmla="*/ 83 h 145"/>
                              <a:gd name="T24" fmla="*/ 73 w 107"/>
                              <a:gd name="T25" fmla="*/ 80 h 145"/>
                              <a:gd name="T26" fmla="*/ 69 w 107"/>
                              <a:gd name="T27" fmla="*/ 72 h 145"/>
                              <a:gd name="T28" fmla="*/ 65 w 107"/>
                              <a:gd name="T29" fmla="*/ 66 h 145"/>
                              <a:gd name="T30" fmla="*/ 63 w 107"/>
                              <a:gd name="T31" fmla="*/ 58 h 145"/>
                              <a:gd name="T32" fmla="*/ 75 w 107"/>
                              <a:gd name="T33" fmla="*/ 52 h 145"/>
                              <a:gd name="T34" fmla="*/ 71 w 107"/>
                              <a:gd name="T35" fmla="*/ 52 h 145"/>
                              <a:gd name="T36" fmla="*/ 65 w 107"/>
                              <a:gd name="T37" fmla="*/ 44 h 145"/>
                              <a:gd name="T38" fmla="*/ 57 w 107"/>
                              <a:gd name="T39" fmla="*/ 30 h 145"/>
                              <a:gd name="T40" fmla="*/ 53 w 107"/>
                              <a:gd name="T41" fmla="*/ 0 h 145"/>
                              <a:gd name="T42" fmla="*/ 51 w 107"/>
                              <a:gd name="T43" fmla="*/ 8 h 145"/>
                              <a:gd name="T44" fmla="*/ 47 w 107"/>
                              <a:gd name="T45" fmla="*/ 26 h 145"/>
                              <a:gd name="T46" fmla="*/ 41 w 107"/>
                              <a:gd name="T47" fmla="*/ 44 h 145"/>
                              <a:gd name="T48" fmla="*/ 27 w 107"/>
                              <a:gd name="T49" fmla="*/ 54 h 145"/>
                              <a:gd name="T50" fmla="*/ 39 w 107"/>
                              <a:gd name="T51" fmla="*/ 58 h 145"/>
                              <a:gd name="T52" fmla="*/ 39 w 107"/>
                              <a:gd name="T53" fmla="*/ 62 h 145"/>
                              <a:gd name="T54" fmla="*/ 37 w 107"/>
                              <a:gd name="T55" fmla="*/ 74 h 145"/>
                              <a:gd name="T56" fmla="*/ 33 w 107"/>
                              <a:gd name="T57" fmla="*/ 85 h 145"/>
                              <a:gd name="T58" fmla="*/ 21 w 107"/>
                              <a:gd name="T59" fmla="*/ 95 h 145"/>
                              <a:gd name="T60" fmla="*/ 31 w 107"/>
                              <a:gd name="T61" fmla="*/ 99 h 145"/>
                              <a:gd name="T62" fmla="*/ 31 w 107"/>
                              <a:gd name="T63" fmla="*/ 99 h 145"/>
                              <a:gd name="T64" fmla="*/ 33 w 107"/>
                              <a:gd name="T65" fmla="*/ 103 h 145"/>
                              <a:gd name="T66" fmla="*/ 35 w 107"/>
                              <a:gd name="T67" fmla="*/ 107 h 145"/>
                              <a:gd name="T68" fmla="*/ 35 w 107"/>
                              <a:gd name="T69" fmla="*/ 113 h 145"/>
                              <a:gd name="T70" fmla="*/ 33 w 107"/>
                              <a:gd name="T71" fmla="*/ 119 h 145"/>
                              <a:gd name="T72" fmla="*/ 27 w 107"/>
                              <a:gd name="T73" fmla="*/ 125 h 145"/>
                              <a:gd name="T74" fmla="*/ 15 w 107"/>
                              <a:gd name="T75" fmla="*/ 131 h 145"/>
                              <a:gd name="T76" fmla="*/ 0 w 107"/>
                              <a:gd name="T77" fmla="*/ 139 h 145"/>
                              <a:gd name="T78" fmla="*/ 45 w 107"/>
                              <a:gd name="T79" fmla="*/ 145 h 145"/>
                              <a:gd name="T80" fmla="*/ 47 w 107"/>
                              <a:gd name="T81" fmla="*/ 145 h 145"/>
                              <a:gd name="T82" fmla="*/ 51 w 107"/>
                              <a:gd name="T83" fmla="*/ 143 h 145"/>
                              <a:gd name="T84" fmla="*/ 55 w 107"/>
                              <a:gd name="T85" fmla="*/ 141 h 145"/>
                              <a:gd name="T86" fmla="*/ 63 w 107"/>
                              <a:gd name="T87" fmla="*/ 141 h 145"/>
                              <a:gd name="T88" fmla="*/ 71 w 107"/>
                              <a:gd name="T89" fmla="*/ 139 h 145"/>
                              <a:gd name="T90" fmla="*/ 83 w 107"/>
                              <a:gd name="T91" fmla="*/ 139 h 145"/>
                              <a:gd name="T92" fmla="*/ 95 w 107"/>
                              <a:gd name="T93" fmla="*/ 141 h 145"/>
                              <a:gd name="T94" fmla="*/ 107 w 107"/>
                              <a:gd name="T95" fmla="*/ 141 h 145"/>
                              <a:gd name="T96" fmla="*/ 107 w 107"/>
                              <a:gd name="T97" fmla="*/ 141 h 145"/>
                              <a:gd name="T98" fmla="*/ 103 w 107"/>
                              <a:gd name="T99" fmla="*/ 139 h 1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07" h="145">
                                <a:moveTo>
                                  <a:pt x="103" y="139"/>
                                </a:moveTo>
                                <a:lnTo>
                                  <a:pt x="99" y="133"/>
                                </a:lnTo>
                                <a:lnTo>
                                  <a:pt x="93" y="129"/>
                                </a:lnTo>
                                <a:lnTo>
                                  <a:pt x="87" y="123"/>
                                </a:lnTo>
                                <a:lnTo>
                                  <a:pt x="81" y="115"/>
                                </a:lnTo>
                                <a:lnTo>
                                  <a:pt x="79" y="107"/>
                                </a:lnTo>
                                <a:lnTo>
                                  <a:pt x="79" y="97"/>
                                </a:lnTo>
                                <a:lnTo>
                                  <a:pt x="93" y="95"/>
                                </a:lnTo>
                                <a:lnTo>
                                  <a:pt x="93" y="93"/>
                                </a:lnTo>
                                <a:lnTo>
                                  <a:pt x="89" y="91"/>
                                </a:lnTo>
                                <a:lnTo>
                                  <a:pt x="85" y="87"/>
                                </a:lnTo>
                                <a:lnTo>
                                  <a:pt x="79" y="83"/>
                                </a:lnTo>
                                <a:lnTo>
                                  <a:pt x="73" y="80"/>
                                </a:lnTo>
                                <a:lnTo>
                                  <a:pt x="69" y="72"/>
                                </a:lnTo>
                                <a:lnTo>
                                  <a:pt x="65" y="66"/>
                                </a:lnTo>
                                <a:lnTo>
                                  <a:pt x="63" y="58"/>
                                </a:lnTo>
                                <a:lnTo>
                                  <a:pt x="75" y="52"/>
                                </a:lnTo>
                                <a:lnTo>
                                  <a:pt x="71" y="52"/>
                                </a:lnTo>
                                <a:lnTo>
                                  <a:pt x="65" y="44"/>
                                </a:lnTo>
                                <a:lnTo>
                                  <a:pt x="57" y="30"/>
                                </a:lnTo>
                                <a:lnTo>
                                  <a:pt x="53" y="0"/>
                                </a:lnTo>
                                <a:lnTo>
                                  <a:pt x="51" y="8"/>
                                </a:lnTo>
                                <a:lnTo>
                                  <a:pt x="47" y="26"/>
                                </a:lnTo>
                                <a:lnTo>
                                  <a:pt x="41" y="44"/>
                                </a:lnTo>
                                <a:lnTo>
                                  <a:pt x="27" y="54"/>
                                </a:lnTo>
                                <a:lnTo>
                                  <a:pt x="39" y="58"/>
                                </a:lnTo>
                                <a:lnTo>
                                  <a:pt x="39" y="62"/>
                                </a:lnTo>
                                <a:lnTo>
                                  <a:pt x="37" y="74"/>
                                </a:lnTo>
                                <a:lnTo>
                                  <a:pt x="33" y="85"/>
                                </a:lnTo>
                                <a:lnTo>
                                  <a:pt x="21" y="95"/>
                                </a:lnTo>
                                <a:lnTo>
                                  <a:pt x="31" y="99"/>
                                </a:lnTo>
                                <a:lnTo>
                                  <a:pt x="31" y="99"/>
                                </a:lnTo>
                                <a:lnTo>
                                  <a:pt x="33" y="103"/>
                                </a:lnTo>
                                <a:lnTo>
                                  <a:pt x="35" y="107"/>
                                </a:lnTo>
                                <a:lnTo>
                                  <a:pt x="35" y="113"/>
                                </a:lnTo>
                                <a:lnTo>
                                  <a:pt x="33" y="119"/>
                                </a:lnTo>
                                <a:lnTo>
                                  <a:pt x="27" y="125"/>
                                </a:lnTo>
                                <a:lnTo>
                                  <a:pt x="15" y="131"/>
                                </a:lnTo>
                                <a:lnTo>
                                  <a:pt x="0" y="139"/>
                                </a:lnTo>
                                <a:lnTo>
                                  <a:pt x="45" y="145"/>
                                </a:lnTo>
                                <a:lnTo>
                                  <a:pt x="47" y="145"/>
                                </a:lnTo>
                                <a:lnTo>
                                  <a:pt x="51" y="143"/>
                                </a:lnTo>
                                <a:lnTo>
                                  <a:pt x="55" y="141"/>
                                </a:lnTo>
                                <a:lnTo>
                                  <a:pt x="63" y="141"/>
                                </a:lnTo>
                                <a:lnTo>
                                  <a:pt x="71" y="139"/>
                                </a:lnTo>
                                <a:lnTo>
                                  <a:pt x="83" y="139"/>
                                </a:lnTo>
                                <a:lnTo>
                                  <a:pt x="95" y="141"/>
                                </a:lnTo>
                                <a:lnTo>
                                  <a:pt x="107" y="141"/>
                                </a:lnTo>
                                <a:lnTo>
                                  <a:pt x="107" y="141"/>
                                </a:lnTo>
                                <a:lnTo>
                                  <a:pt x="103" y="1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06" name="Freeform 411"/>
                        <wps:cNvSpPr>
                          <a:spLocks/>
                        </wps:cNvSpPr>
                        <wps:spPr bwMode="auto">
                          <a:xfrm>
                            <a:off x="523875" y="1476375"/>
                            <a:ext cx="12702" cy="22217"/>
                          </a:xfrm>
                          <a:custGeom>
                            <a:avLst/>
                            <a:gdLst>
                              <a:gd name="T0" fmla="*/ 2 w 8"/>
                              <a:gd name="T1" fmla="*/ 6 h 14"/>
                              <a:gd name="T2" fmla="*/ 0 w 8"/>
                              <a:gd name="T3" fmla="*/ 2 h 14"/>
                              <a:gd name="T4" fmla="*/ 0 w 8"/>
                              <a:gd name="T5" fmla="*/ 0 h 14"/>
                              <a:gd name="T6" fmla="*/ 0 w 8"/>
                              <a:gd name="T7" fmla="*/ 6 h 14"/>
                              <a:gd name="T8" fmla="*/ 0 w 8"/>
                              <a:gd name="T9" fmla="*/ 12 h 14"/>
                              <a:gd name="T10" fmla="*/ 2 w 8"/>
                              <a:gd name="T11" fmla="*/ 14 h 14"/>
                              <a:gd name="T12" fmla="*/ 2 w 8"/>
                              <a:gd name="T13" fmla="*/ 14 h 14"/>
                              <a:gd name="T14" fmla="*/ 8 w 8"/>
                              <a:gd name="T15" fmla="*/ 14 h 14"/>
                              <a:gd name="T16" fmla="*/ 4 w 8"/>
                              <a:gd name="T17" fmla="*/ 10 h 14"/>
                              <a:gd name="T18" fmla="*/ 2 w 8"/>
                              <a:gd name="T19" fmla="*/ 6 h 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" h="14">
                                <a:moveTo>
                                  <a:pt x="2" y="6"/>
                                </a:moveTo>
                                <a:lnTo>
                                  <a:pt x="0" y="2"/>
                                </a:lnTo>
                                <a:lnTo>
                                  <a:pt x="0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2"/>
                                </a:lnTo>
                                <a:lnTo>
                                  <a:pt x="2" y="14"/>
                                </a:lnTo>
                                <a:lnTo>
                                  <a:pt x="2" y="14"/>
                                </a:lnTo>
                                <a:lnTo>
                                  <a:pt x="8" y="14"/>
                                </a:lnTo>
                                <a:lnTo>
                                  <a:pt x="4" y="10"/>
                                </a:lnTo>
                                <a:lnTo>
                                  <a:pt x="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07" name="Freeform 412"/>
                        <wps:cNvSpPr>
                          <a:spLocks/>
                        </wps:cNvSpPr>
                        <wps:spPr bwMode="auto">
                          <a:xfrm>
                            <a:off x="533400" y="1514475"/>
                            <a:ext cx="25404" cy="42847"/>
                          </a:xfrm>
                          <a:custGeom>
                            <a:avLst/>
                            <a:gdLst>
                              <a:gd name="T0" fmla="*/ 4 w 16"/>
                              <a:gd name="T1" fmla="*/ 12 h 27"/>
                              <a:gd name="T2" fmla="*/ 0 w 16"/>
                              <a:gd name="T3" fmla="*/ 4 h 27"/>
                              <a:gd name="T4" fmla="*/ 0 w 16"/>
                              <a:gd name="T5" fmla="*/ 0 h 27"/>
                              <a:gd name="T6" fmla="*/ 0 w 16"/>
                              <a:gd name="T7" fmla="*/ 6 h 27"/>
                              <a:gd name="T8" fmla="*/ 2 w 16"/>
                              <a:gd name="T9" fmla="*/ 14 h 27"/>
                              <a:gd name="T10" fmla="*/ 4 w 16"/>
                              <a:gd name="T11" fmla="*/ 21 h 27"/>
                              <a:gd name="T12" fmla="*/ 6 w 16"/>
                              <a:gd name="T13" fmla="*/ 23 h 27"/>
                              <a:gd name="T14" fmla="*/ 6 w 16"/>
                              <a:gd name="T15" fmla="*/ 27 h 27"/>
                              <a:gd name="T16" fmla="*/ 10 w 16"/>
                              <a:gd name="T17" fmla="*/ 27 h 27"/>
                              <a:gd name="T18" fmla="*/ 12 w 16"/>
                              <a:gd name="T19" fmla="*/ 25 h 27"/>
                              <a:gd name="T20" fmla="*/ 14 w 16"/>
                              <a:gd name="T21" fmla="*/ 25 h 27"/>
                              <a:gd name="T22" fmla="*/ 16 w 16"/>
                              <a:gd name="T23" fmla="*/ 25 h 27"/>
                              <a:gd name="T24" fmla="*/ 10 w 16"/>
                              <a:gd name="T25" fmla="*/ 19 h 27"/>
                              <a:gd name="T26" fmla="*/ 4 w 16"/>
                              <a:gd name="T27" fmla="*/ 12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6" h="27">
                                <a:moveTo>
                                  <a:pt x="4" y="12"/>
                                </a:moveTo>
                                <a:lnTo>
                                  <a:pt x="0" y="4"/>
                                </a:lnTo>
                                <a:lnTo>
                                  <a:pt x="0" y="0"/>
                                </a:lnTo>
                                <a:lnTo>
                                  <a:pt x="0" y="6"/>
                                </a:lnTo>
                                <a:lnTo>
                                  <a:pt x="2" y="14"/>
                                </a:lnTo>
                                <a:lnTo>
                                  <a:pt x="4" y="21"/>
                                </a:lnTo>
                                <a:lnTo>
                                  <a:pt x="6" y="23"/>
                                </a:lnTo>
                                <a:lnTo>
                                  <a:pt x="6" y="27"/>
                                </a:lnTo>
                                <a:lnTo>
                                  <a:pt x="10" y="27"/>
                                </a:lnTo>
                                <a:lnTo>
                                  <a:pt x="12" y="25"/>
                                </a:lnTo>
                                <a:lnTo>
                                  <a:pt x="14" y="25"/>
                                </a:lnTo>
                                <a:lnTo>
                                  <a:pt x="16" y="25"/>
                                </a:lnTo>
                                <a:lnTo>
                                  <a:pt x="10" y="19"/>
                                </a:lnTo>
                                <a:lnTo>
                                  <a:pt x="4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08" name="Freeform 413"/>
                        <wps:cNvSpPr>
                          <a:spLocks/>
                        </wps:cNvSpPr>
                        <wps:spPr bwMode="auto">
                          <a:xfrm>
                            <a:off x="523875" y="1581150"/>
                            <a:ext cx="53983" cy="50781"/>
                          </a:xfrm>
                          <a:custGeom>
                            <a:avLst/>
                            <a:gdLst>
                              <a:gd name="T0" fmla="*/ 22 w 34"/>
                              <a:gd name="T1" fmla="*/ 8 h 32"/>
                              <a:gd name="T2" fmla="*/ 22 w 34"/>
                              <a:gd name="T3" fmla="*/ 2 h 32"/>
                              <a:gd name="T4" fmla="*/ 22 w 34"/>
                              <a:gd name="T5" fmla="*/ 0 h 32"/>
                              <a:gd name="T6" fmla="*/ 18 w 34"/>
                              <a:gd name="T7" fmla="*/ 6 h 32"/>
                              <a:gd name="T8" fmla="*/ 18 w 34"/>
                              <a:gd name="T9" fmla="*/ 14 h 32"/>
                              <a:gd name="T10" fmla="*/ 20 w 34"/>
                              <a:gd name="T11" fmla="*/ 20 h 32"/>
                              <a:gd name="T12" fmla="*/ 20 w 34"/>
                              <a:gd name="T13" fmla="*/ 24 h 32"/>
                              <a:gd name="T14" fmla="*/ 14 w 34"/>
                              <a:gd name="T15" fmla="*/ 26 h 32"/>
                              <a:gd name="T16" fmla="*/ 6 w 34"/>
                              <a:gd name="T17" fmla="*/ 28 h 32"/>
                              <a:gd name="T18" fmla="*/ 2 w 34"/>
                              <a:gd name="T19" fmla="*/ 30 h 32"/>
                              <a:gd name="T20" fmla="*/ 0 w 34"/>
                              <a:gd name="T21" fmla="*/ 32 h 32"/>
                              <a:gd name="T22" fmla="*/ 4 w 34"/>
                              <a:gd name="T23" fmla="*/ 30 h 32"/>
                              <a:gd name="T24" fmla="*/ 8 w 34"/>
                              <a:gd name="T25" fmla="*/ 30 h 32"/>
                              <a:gd name="T26" fmla="*/ 14 w 34"/>
                              <a:gd name="T27" fmla="*/ 28 h 32"/>
                              <a:gd name="T28" fmla="*/ 20 w 34"/>
                              <a:gd name="T29" fmla="*/ 28 h 32"/>
                              <a:gd name="T30" fmla="*/ 24 w 34"/>
                              <a:gd name="T31" fmla="*/ 28 h 32"/>
                              <a:gd name="T32" fmla="*/ 30 w 34"/>
                              <a:gd name="T33" fmla="*/ 26 h 32"/>
                              <a:gd name="T34" fmla="*/ 32 w 34"/>
                              <a:gd name="T35" fmla="*/ 26 h 32"/>
                              <a:gd name="T36" fmla="*/ 34 w 34"/>
                              <a:gd name="T37" fmla="*/ 26 h 32"/>
                              <a:gd name="T38" fmla="*/ 26 w 34"/>
                              <a:gd name="T39" fmla="*/ 18 h 32"/>
                              <a:gd name="T40" fmla="*/ 22 w 34"/>
                              <a:gd name="T41" fmla="*/ 8 h 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34" h="32">
                                <a:moveTo>
                                  <a:pt x="22" y="8"/>
                                </a:moveTo>
                                <a:lnTo>
                                  <a:pt x="22" y="2"/>
                                </a:lnTo>
                                <a:lnTo>
                                  <a:pt x="22" y="0"/>
                                </a:lnTo>
                                <a:lnTo>
                                  <a:pt x="18" y="6"/>
                                </a:lnTo>
                                <a:lnTo>
                                  <a:pt x="18" y="14"/>
                                </a:lnTo>
                                <a:lnTo>
                                  <a:pt x="20" y="20"/>
                                </a:lnTo>
                                <a:lnTo>
                                  <a:pt x="20" y="24"/>
                                </a:lnTo>
                                <a:lnTo>
                                  <a:pt x="14" y="26"/>
                                </a:lnTo>
                                <a:lnTo>
                                  <a:pt x="6" y="28"/>
                                </a:lnTo>
                                <a:lnTo>
                                  <a:pt x="2" y="30"/>
                                </a:lnTo>
                                <a:lnTo>
                                  <a:pt x="0" y="32"/>
                                </a:lnTo>
                                <a:lnTo>
                                  <a:pt x="4" y="30"/>
                                </a:lnTo>
                                <a:lnTo>
                                  <a:pt x="8" y="30"/>
                                </a:lnTo>
                                <a:lnTo>
                                  <a:pt x="14" y="28"/>
                                </a:lnTo>
                                <a:lnTo>
                                  <a:pt x="20" y="28"/>
                                </a:lnTo>
                                <a:lnTo>
                                  <a:pt x="24" y="28"/>
                                </a:lnTo>
                                <a:lnTo>
                                  <a:pt x="30" y="26"/>
                                </a:lnTo>
                                <a:lnTo>
                                  <a:pt x="32" y="26"/>
                                </a:lnTo>
                                <a:lnTo>
                                  <a:pt x="34" y="26"/>
                                </a:lnTo>
                                <a:lnTo>
                                  <a:pt x="26" y="18"/>
                                </a:lnTo>
                                <a:lnTo>
                                  <a:pt x="22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09" name="Freeform 414"/>
                        <wps:cNvSpPr>
                          <a:spLocks/>
                        </wps:cNvSpPr>
                        <wps:spPr bwMode="auto">
                          <a:xfrm>
                            <a:off x="676275" y="1485900"/>
                            <a:ext cx="12702" cy="25391"/>
                          </a:xfrm>
                          <a:custGeom>
                            <a:avLst/>
                            <a:gdLst>
                              <a:gd name="T0" fmla="*/ 4 w 8"/>
                              <a:gd name="T1" fmla="*/ 6 h 16"/>
                              <a:gd name="T2" fmla="*/ 2 w 8"/>
                              <a:gd name="T3" fmla="*/ 2 h 16"/>
                              <a:gd name="T4" fmla="*/ 0 w 8"/>
                              <a:gd name="T5" fmla="*/ 0 h 16"/>
                              <a:gd name="T6" fmla="*/ 0 w 8"/>
                              <a:gd name="T7" fmla="*/ 8 h 16"/>
                              <a:gd name="T8" fmla="*/ 2 w 8"/>
                              <a:gd name="T9" fmla="*/ 12 h 16"/>
                              <a:gd name="T10" fmla="*/ 4 w 8"/>
                              <a:gd name="T11" fmla="*/ 16 h 16"/>
                              <a:gd name="T12" fmla="*/ 4 w 8"/>
                              <a:gd name="T13" fmla="*/ 16 h 16"/>
                              <a:gd name="T14" fmla="*/ 8 w 8"/>
                              <a:gd name="T15" fmla="*/ 14 h 16"/>
                              <a:gd name="T16" fmla="*/ 6 w 8"/>
                              <a:gd name="T17" fmla="*/ 10 h 16"/>
                              <a:gd name="T18" fmla="*/ 4 w 8"/>
                              <a:gd name="T19" fmla="*/ 6 h 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" h="16">
                                <a:moveTo>
                                  <a:pt x="4" y="6"/>
                                </a:moveTo>
                                <a:lnTo>
                                  <a:pt x="2" y="2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2" y="12"/>
                                </a:lnTo>
                                <a:lnTo>
                                  <a:pt x="4" y="16"/>
                                </a:lnTo>
                                <a:lnTo>
                                  <a:pt x="4" y="16"/>
                                </a:lnTo>
                                <a:lnTo>
                                  <a:pt x="8" y="14"/>
                                </a:lnTo>
                                <a:lnTo>
                                  <a:pt x="6" y="10"/>
                                </a:lnTo>
                                <a:lnTo>
                                  <a:pt x="4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10" name="Freeform 415"/>
                        <wps:cNvSpPr>
                          <a:spLocks/>
                        </wps:cNvSpPr>
                        <wps:spPr bwMode="auto">
                          <a:xfrm>
                            <a:off x="685800" y="1524000"/>
                            <a:ext cx="28579" cy="42847"/>
                          </a:xfrm>
                          <a:custGeom>
                            <a:avLst/>
                            <a:gdLst>
                              <a:gd name="T0" fmla="*/ 6 w 18"/>
                              <a:gd name="T1" fmla="*/ 11 h 27"/>
                              <a:gd name="T2" fmla="*/ 2 w 18"/>
                              <a:gd name="T3" fmla="*/ 4 h 27"/>
                              <a:gd name="T4" fmla="*/ 0 w 18"/>
                              <a:gd name="T5" fmla="*/ 0 h 27"/>
                              <a:gd name="T6" fmla="*/ 0 w 18"/>
                              <a:gd name="T7" fmla="*/ 8 h 27"/>
                              <a:gd name="T8" fmla="*/ 2 w 18"/>
                              <a:gd name="T9" fmla="*/ 15 h 27"/>
                              <a:gd name="T10" fmla="*/ 6 w 18"/>
                              <a:gd name="T11" fmla="*/ 21 h 27"/>
                              <a:gd name="T12" fmla="*/ 8 w 18"/>
                              <a:gd name="T13" fmla="*/ 25 h 27"/>
                              <a:gd name="T14" fmla="*/ 8 w 18"/>
                              <a:gd name="T15" fmla="*/ 27 h 27"/>
                              <a:gd name="T16" fmla="*/ 10 w 18"/>
                              <a:gd name="T17" fmla="*/ 27 h 27"/>
                              <a:gd name="T18" fmla="*/ 14 w 18"/>
                              <a:gd name="T19" fmla="*/ 25 h 27"/>
                              <a:gd name="T20" fmla="*/ 16 w 18"/>
                              <a:gd name="T21" fmla="*/ 25 h 27"/>
                              <a:gd name="T22" fmla="*/ 18 w 18"/>
                              <a:gd name="T23" fmla="*/ 25 h 27"/>
                              <a:gd name="T24" fmla="*/ 10 w 18"/>
                              <a:gd name="T25" fmla="*/ 19 h 27"/>
                              <a:gd name="T26" fmla="*/ 6 w 18"/>
                              <a:gd name="T27" fmla="*/ 11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8" h="27">
                                <a:moveTo>
                                  <a:pt x="6" y="11"/>
                                </a:moveTo>
                                <a:lnTo>
                                  <a:pt x="2" y="4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2" y="15"/>
                                </a:lnTo>
                                <a:lnTo>
                                  <a:pt x="6" y="21"/>
                                </a:lnTo>
                                <a:lnTo>
                                  <a:pt x="8" y="25"/>
                                </a:lnTo>
                                <a:lnTo>
                                  <a:pt x="8" y="27"/>
                                </a:lnTo>
                                <a:lnTo>
                                  <a:pt x="10" y="27"/>
                                </a:lnTo>
                                <a:lnTo>
                                  <a:pt x="14" y="25"/>
                                </a:lnTo>
                                <a:lnTo>
                                  <a:pt x="16" y="25"/>
                                </a:lnTo>
                                <a:lnTo>
                                  <a:pt x="18" y="25"/>
                                </a:lnTo>
                                <a:lnTo>
                                  <a:pt x="10" y="19"/>
                                </a:lnTo>
                                <a:lnTo>
                                  <a:pt x="6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11" name="Freeform 416"/>
                        <wps:cNvSpPr>
                          <a:spLocks/>
                        </wps:cNvSpPr>
                        <wps:spPr bwMode="auto">
                          <a:xfrm>
                            <a:off x="666750" y="1590675"/>
                            <a:ext cx="53983" cy="53955"/>
                          </a:xfrm>
                          <a:custGeom>
                            <a:avLst/>
                            <a:gdLst>
                              <a:gd name="T0" fmla="*/ 22 w 34"/>
                              <a:gd name="T1" fmla="*/ 10 h 34"/>
                              <a:gd name="T2" fmla="*/ 22 w 34"/>
                              <a:gd name="T3" fmla="*/ 2 h 34"/>
                              <a:gd name="T4" fmla="*/ 22 w 34"/>
                              <a:gd name="T5" fmla="*/ 0 h 34"/>
                              <a:gd name="T6" fmla="*/ 18 w 34"/>
                              <a:gd name="T7" fmla="*/ 8 h 34"/>
                              <a:gd name="T8" fmla="*/ 18 w 34"/>
                              <a:gd name="T9" fmla="*/ 16 h 34"/>
                              <a:gd name="T10" fmla="*/ 18 w 34"/>
                              <a:gd name="T11" fmla="*/ 20 h 34"/>
                              <a:gd name="T12" fmla="*/ 20 w 34"/>
                              <a:gd name="T13" fmla="*/ 24 h 34"/>
                              <a:gd name="T14" fmla="*/ 12 w 34"/>
                              <a:gd name="T15" fmla="*/ 26 h 34"/>
                              <a:gd name="T16" fmla="*/ 6 w 34"/>
                              <a:gd name="T17" fmla="*/ 28 h 34"/>
                              <a:gd name="T18" fmla="*/ 0 w 34"/>
                              <a:gd name="T19" fmla="*/ 32 h 34"/>
                              <a:gd name="T20" fmla="*/ 0 w 34"/>
                              <a:gd name="T21" fmla="*/ 34 h 34"/>
                              <a:gd name="T22" fmla="*/ 2 w 34"/>
                              <a:gd name="T23" fmla="*/ 32 h 34"/>
                              <a:gd name="T24" fmla="*/ 8 w 34"/>
                              <a:gd name="T25" fmla="*/ 30 h 34"/>
                              <a:gd name="T26" fmla="*/ 12 w 34"/>
                              <a:gd name="T27" fmla="*/ 30 h 34"/>
                              <a:gd name="T28" fmla="*/ 18 w 34"/>
                              <a:gd name="T29" fmla="*/ 30 h 34"/>
                              <a:gd name="T30" fmla="*/ 24 w 34"/>
                              <a:gd name="T31" fmla="*/ 28 h 34"/>
                              <a:gd name="T32" fmla="*/ 28 w 34"/>
                              <a:gd name="T33" fmla="*/ 28 h 34"/>
                              <a:gd name="T34" fmla="*/ 32 w 34"/>
                              <a:gd name="T35" fmla="*/ 28 h 34"/>
                              <a:gd name="T36" fmla="*/ 34 w 34"/>
                              <a:gd name="T37" fmla="*/ 28 h 34"/>
                              <a:gd name="T38" fmla="*/ 24 w 34"/>
                              <a:gd name="T39" fmla="*/ 20 h 34"/>
                              <a:gd name="T40" fmla="*/ 22 w 34"/>
                              <a:gd name="T41" fmla="*/ 10 h 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34" h="34">
                                <a:moveTo>
                                  <a:pt x="22" y="10"/>
                                </a:moveTo>
                                <a:lnTo>
                                  <a:pt x="22" y="2"/>
                                </a:lnTo>
                                <a:lnTo>
                                  <a:pt x="22" y="0"/>
                                </a:lnTo>
                                <a:lnTo>
                                  <a:pt x="18" y="8"/>
                                </a:lnTo>
                                <a:lnTo>
                                  <a:pt x="18" y="16"/>
                                </a:lnTo>
                                <a:lnTo>
                                  <a:pt x="18" y="20"/>
                                </a:lnTo>
                                <a:lnTo>
                                  <a:pt x="20" y="24"/>
                                </a:lnTo>
                                <a:lnTo>
                                  <a:pt x="12" y="26"/>
                                </a:lnTo>
                                <a:lnTo>
                                  <a:pt x="6" y="28"/>
                                </a:lnTo>
                                <a:lnTo>
                                  <a:pt x="0" y="32"/>
                                </a:lnTo>
                                <a:lnTo>
                                  <a:pt x="0" y="34"/>
                                </a:lnTo>
                                <a:lnTo>
                                  <a:pt x="2" y="32"/>
                                </a:lnTo>
                                <a:lnTo>
                                  <a:pt x="8" y="30"/>
                                </a:lnTo>
                                <a:lnTo>
                                  <a:pt x="12" y="30"/>
                                </a:lnTo>
                                <a:lnTo>
                                  <a:pt x="18" y="30"/>
                                </a:lnTo>
                                <a:lnTo>
                                  <a:pt x="24" y="28"/>
                                </a:lnTo>
                                <a:lnTo>
                                  <a:pt x="28" y="28"/>
                                </a:lnTo>
                                <a:lnTo>
                                  <a:pt x="32" y="28"/>
                                </a:lnTo>
                                <a:lnTo>
                                  <a:pt x="34" y="28"/>
                                </a:lnTo>
                                <a:lnTo>
                                  <a:pt x="24" y="20"/>
                                </a:lnTo>
                                <a:lnTo>
                                  <a:pt x="22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12" name="Freeform 417"/>
                        <wps:cNvSpPr>
                          <a:spLocks/>
                        </wps:cNvSpPr>
                        <wps:spPr bwMode="auto">
                          <a:xfrm>
                            <a:off x="857250" y="514350"/>
                            <a:ext cx="979625" cy="2680296"/>
                          </a:xfrm>
                          <a:custGeom>
                            <a:avLst/>
                            <a:gdLst>
                              <a:gd name="T0" fmla="*/ 581 w 617"/>
                              <a:gd name="T1" fmla="*/ 832 h 1689"/>
                              <a:gd name="T2" fmla="*/ 617 w 617"/>
                              <a:gd name="T3" fmla="*/ 689 h 1689"/>
                              <a:gd name="T4" fmla="*/ 551 w 617"/>
                              <a:gd name="T5" fmla="*/ 618 h 1689"/>
                              <a:gd name="T6" fmla="*/ 480 w 617"/>
                              <a:gd name="T7" fmla="*/ 523 h 1689"/>
                              <a:gd name="T8" fmla="*/ 454 w 617"/>
                              <a:gd name="T9" fmla="*/ 441 h 1689"/>
                              <a:gd name="T10" fmla="*/ 520 w 617"/>
                              <a:gd name="T11" fmla="*/ 429 h 1689"/>
                              <a:gd name="T12" fmla="*/ 522 w 617"/>
                              <a:gd name="T13" fmla="*/ 390 h 1689"/>
                              <a:gd name="T14" fmla="*/ 492 w 617"/>
                              <a:gd name="T15" fmla="*/ 320 h 1689"/>
                              <a:gd name="T16" fmla="*/ 579 w 617"/>
                              <a:gd name="T17" fmla="*/ 223 h 1689"/>
                              <a:gd name="T18" fmla="*/ 524 w 617"/>
                              <a:gd name="T19" fmla="*/ 209 h 1689"/>
                              <a:gd name="T20" fmla="*/ 450 w 617"/>
                              <a:gd name="T21" fmla="*/ 229 h 1689"/>
                              <a:gd name="T22" fmla="*/ 408 w 617"/>
                              <a:gd name="T23" fmla="*/ 115 h 1689"/>
                              <a:gd name="T24" fmla="*/ 334 w 617"/>
                              <a:gd name="T25" fmla="*/ 0 h 1689"/>
                              <a:gd name="T26" fmla="*/ 310 w 617"/>
                              <a:gd name="T27" fmla="*/ 48 h 1689"/>
                              <a:gd name="T28" fmla="*/ 292 w 617"/>
                              <a:gd name="T29" fmla="*/ 257 h 1689"/>
                              <a:gd name="T30" fmla="*/ 228 w 617"/>
                              <a:gd name="T31" fmla="*/ 312 h 1689"/>
                              <a:gd name="T32" fmla="*/ 172 w 617"/>
                              <a:gd name="T33" fmla="*/ 364 h 1689"/>
                              <a:gd name="T34" fmla="*/ 184 w 617"/>
                              <a:gd name="T35" fmla="*/ 386 h 1689"/>
                              <a:gd name="T36" fmla="*/ 248 w 617"/>
                              <a:gd name="T37" fmla="*/ 388 h 1689"/>
                              <a:gd name="T38" fmla="*/ 306 w 617"/>
                              <a:gd name="T39" fmla="*/ 390 h 1689"/>
                              <a:gd name="T40" fmla="*/ 314 w 617"/>
                              <a:gd name="T41" fmla="*/ 412 h 1689"/>
                              <a:gd name="T42" fmla="*/ 312 w 617"/>
                              <a:gd name="T43" fmla="*/ 467 h 1689"/>
                              <a:gd name="T44" fmla="*/ 367 w 617"/>
                              <a:gd name="T45" fmla="*/ 457 h 1689"/>
                              <a:gd name="T46" fmla="*/ 367 w 617"/>
                              <a:gd name="T47" fmla="*/ 542 h 1689"/>
                              <a:gd name="T48" fmla="*/ 284 w 617"/>
                              <a:gd name="T49" fmla="*/ 687 h 1689"/>
                              <a:gd name="T50" fmla="*/ 228 w 617"/>
                              <a:gd name="T51" fmla="*/ 788 h 1689"/>
                              <a:gd name="T52" fmla="*/ 280 w 617"/>
                              <a:gd name="T53" fmla="*/ 820 h 1689"/>
                              <a:gd name="T54" fmla="*/ 306 w 617"/>
                              <a:gd name="T55" fmla="*/ 868 h 1689"/>
                              <a:gd name="T56" fmla="*/ 248 w 617"/>
                              <a:gd name="T57" fmla="*/ 977 h 1689"/>
                              <a:gd name="T58" fmla="*/ 180 w 617"/>
                              <a:gd name="T59" fmla="*/ 1008 h 1689"/>
                              <a:gd name="T60" fmla="*/ 124 w 617"/>
                              <a:gd name="T61" fmla="*/ 1028 h 1689"/>
                              <a:gd name="T62" fmla="*/ 111 w 617"/>
                              <a:gd name="T63" fmla="*/ 1060 h 1689"/>
                              <a:gd name="T64" fmla="*/ 190 w 617"/>
                              <a:gd name="T65" fmla="*/ 1143 h 1689"/>
                              <a:gd name="T66" fmla="*/ 264 w 617"/>
                              <a:gd name="T67" fmla="*/ 1191 h 1689"/>
                              <a:gd name="T68" fmla="*/ 230 w 617"/>
                              <a:gd name="T69" fmla="*/ 1250 h 1689"/>
                              <a:gd name="T70" fmla="*/ 174 w 617"/>
                              <a:gd name="T71" fmla="*/ 1301 h 1689"/>
                              <a:gd name="T72" fmla="*/ 111 w 617"/>
                              <a:gd name="T73" fmla="*/ 1334 h 1689"/>
                              <a:gd name="T74" fmla="*/ 50 w 617"/>
                              <a:gd name="T75" fmla="*/ 1358 h 1689"/>
                              <a:gd name="T76" fmla="*/ 8 w 617"/>
                              <a:gd name="T77" fmla="*/ 1366 h 1689"/>
                              <a:gd name="T78" fmla="*/ 22 w 617"/>
                              <a:gd name="T79" fmla="*/ 1418 h 1689"/>
                              <a:gd name="T80" fmla="*/ 90 w 617"/>
                              <a:gd name="T81" fmla="*/ 1475 h 1689"/>
                              <a:gd name="T82" fmla="*/ 141 w 617"/>
                              <a:gd name="T83" fmla="*/ 1499 h 1689"/>
                              <a:gd name="T84" fmla="*/ 188 w 617"/>
                              <a:gd name="T85" fmla="*/ 1503 h 1689"/>
                              <a:gd name="T86" fmla="*/ 240 w 617"/>
                              <a:gd name="T87" fmla="*/ 1493 h 1689"/>
                              <a:gd name="T88" fmla="*/ 304 w 617"/>
                              <a:gd name="T89" fmla="*/ 1483 h 1689"/>
                              <a:gd name="T90" fmla="*/ 357 w 617"/>
                              <a:gd name="T91" fmla="*/ 1493 h 1689"/>
                              <a:gd name="T92" fmla="*/ 367 w 617"/>
                              <a:gd name="T93" fmla="*/ 1554 h 1689"/>
                              <a:gd name="T94" fmla="*/ 312 w 617"/>
                              <a:gd name="T95" fmla="*/ 1622 h 1689"/>
                              <a:gd name="T96" fmla="*/ 280 w 617"/>
                              <a:gd name="T97" fmla="*/ 1636 h 1689"/>
                              <a:gd name="T98" fmla="*/ 322 w 617"/>
                              <a:gd name="T99" fmla="*/ 1677 h 1689"/>
                              <a:gd name="T100" fmla="*/ 563 w 617"/>
                              <a:gd name="T101" fmla="*/ 1677 h 1689"/>
                              <a:gd name="T102" fmla="*/ 585 w 617"/>
                              <a:gd name="T103" fmla="*/ 1650 h 1689"/>
                              <a:gd name="T104" fmla="*/ 611 w 617"/>
                              <a:gd name="T105" fmla="*/ 881 h 168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617" h="1689">
                                <a:moveTo>
                                  <a:pt x="611" y="881"/>
                                </a:moveTo>
                                <a:lnTo>
                                  <a:pt x="597" y="870"/>
                                </a:lnTo>
                                <a:lnTo>
                                  <a:pt x="589" y="858"/>
                                </a:lnTo>
                                <a:lnTo>
                                  <a:pt x="583" y="844"/>
                                </a:lnTo>
                                <a:lnTo>
                                  <a:pt x="581" y="832"/>
                                </a:lnTo>
                                <a:lnTo>
                                  <a:pt x="583" y="818"/>
                                </a:lnTo>
                                <a:lnTo>
                                  <a:pt x="591" y="806"/>
                                </a:lnTo>
                                <a:lnTo>
                                  <a:pt x="613" y="786"/>
                                </a:lnTo>
                                <a:lnTo>
                                  <a:pt x="617" y="782"/>
                                </a:lnTo>
                                <a:lnTo>
                                  <a:pt x="617" y="689"/>
                                </a:lnTo>
                                <a:lnTo>
                                  <a:pt x="615" y="687"/>
                                </a:lnTo>
                                <a:lnTo>
                                  <a:pt x="599" y="671"/>
                                </a:lnTo>
                                <a:lnTo>
                                  <a:pt x="585" y="655"/>
                                </a:lnTo>
                                <a:lnTo>
                                  <a:pt x="567" y="638"/>
                                </a:lnTo>
                                <a:lnTo>
                                  <a:pt x="551" y="618"/>
                                </a:lnTo>
                                <a:lnTo>
                                  <a:pt x="536" y="598"/>
                                </a:lnTo>
                                <a:lnTo>
                                  <a:pt x="520" y="580"/>
                                </a:lnTo>
                                <a:lnTo>
                                  <a:pt x="504" y="560"/>
                                </a:lnTo>
                                <a:lnTo>
                                  <a:pt x="492" y="540"/>
                                </a:lnTo>
                                <a:lnTo>
                                  <a:pt x="480" y="523"/>
                                </a:lnTo>
                                <a:lnTo>
                                  <a:pt x="470" y="505"/>
                                </a:lnTo>
                                <a:lnTo>
                                  <a:pt x="462" y="487"/>
                                </a:lnTo>
                                <a:lnTo>
                                  <a:pt x="456" y="471"/>
                                </a:lnTo>
                                <a:lnTo>
                                  <a:pt x="454" y="455"/>
                                </a:lnTo>
                                <a:lnTo>
                                  <a:pt x="454" y="441"/>
                                </a:lnTo>
                                <a:lnTo>
                                  <a:pt x="462" y="422"/>
                                </a:lnTo>
                                <a:lnTo>
                                  <a:pt x="476" y="416"/>
                                </a:lnTo>
                                <a:lnTo>
                                  <a:pt x="490" y="416"/>
                                </a:lnTo>
                                <a:lnTo>
                                  <a:pt x="506" y="422"/>
                                </a:lnTo>
                                <a:lnTo>
                                  <a:pt x="520" y="429"/>
                                </a:lnTo>
                                <a:lnTo>
                                  <a:pt x="532" y="435"/>
                                </a:lnTo>
                                <a:lnTo>
                                  <a:pt x="538" y="433"/>
                                </a:lnTo>
                                <a:lnTo>
                                  <a:pt x="538" y="422"/>
                                </a:lnTo>
                                <a:lnTo>
                                  <a:pt x="532" y="404"/>
                                </a:lnTo>
                                <a:lnTo>
                                  <a:pt x="522" y="390"/>
                                </a:lnTo>
                                <a:lnTo>
                                  <a:pt x="510" y="376"/>
                                </a:lnTo>
                                <a:lnTo>
                                  <a:pt x="498" y="362"/>
                                </a:lnTo>
                                <a:lnTo>
                                  <a:pt x="490" y="348"/>
                                </a:lnTo>
                                <a:lnTo>
                                  <a:pt x="486" y="336"/>
                                </a:lnTo>
                                <a:lnTo>
                                  <a:pt x="492" y="320"/>
                                </a:lnTo>
                                <a:lnTo>
                                  <a:pt x="504" y="305"/>
                                </a:lnTo>
                                <a:lnTo>
                                  <a:pt x="524" y="287"/>
                                </a:lnTo>
                                <a:lnTo>
                                  <a:pt x="543" y="265"/>
                                </a:lnTo>
                                <a:lnTo>
                                  <a:pt x="563" y="243"/>
                                </a:lnTo>
                                <a:lnTo>
                                  <a:pt x="579" y="223"/>
                                </a:lnTo>
                                <a:lnTo>
                                  <a:pt x="587" y="207"/>
                                </a:lnTo>
                                <a:lnTo>
                                  <a:pt x="587" y="196"/>
                                </a:lnTo>
                                <a:lnTo>
                                  <a:pt x="577" y="193"/>
                                </a:lnTo>
                                <a:lnTo>
                                  <a:pt x="551" y="199"/>
                                </a:lnTo>
                                <a:lnTo>
                                  <a:pt x="524" y="209"/>
                                </a:lnTo>
                                <a:lnTo>
                                  <a:pt x="500" y="221"/>
                                </a:lnTo>
                                <a:lnTo>
                                  <a:pt x="482" y="227"/>
                                </a:lnTo>
                                <a:lnTo>
                                  <a:pt x="470" y="231"/>
                                </a:lnTo>
                                <a:lnTo>
                                  <a:pt x="458" y="233"/>
                                </a:lnTo>
                                <a:lnTo>
                                  <a:pt x="450" y="229"/>
                                </a:lnTo>
                                <a:lnTo>
                                  <a:pt x="444" y="217"/>
                                </a:lnTo>
                                <a:lnTo>
                                  <a:pt x="438" y="199"/>
                                </a:lnTo>
                                <a:lnTo>
                                  <a:pt x="430" y="175"/>
                                </a:lnTo>
                                <a:lnTo>
                                  <a:pt x="420" y="148"/>
                                </a:lnTo>
                                <a:lnTo>
                                  <a:pt x="408" y="115"/>
                                </a:lnTo>
                                <a:lnTo>
                                  <a:pt x="394" y="84"/>
                                </a:lnTo>
                                <a:lnTo>
                                  <a:pt x="378" y="54"/>
                                </a:lnTo>
                                <a:lnTo>
                                  <a:pt x="363" y="28"/>
                                </a:lnTo>
                                <a:lnTo>
                                  <a:pt x="347" y="10"/>
                                </a:lnTo>
                                <a:lnTo>
                                  <a:pt x="334" y="0"/>
                                </a:lnTo>
                                <a:lnTo>
                                  <a:pt x="330" y="0"/>
                                </a:lnTo>
                                <a:lnTo>
                                  <a:pt x="326" y="0"/>
                                </a:lnTo>
                                <a:lnTo>
                                  <a:pt x="322" y="2"/>
                                </a:lnTo>
                                <a:lnTo>
                                  <a:pt x="320" y="4"/>
                                </a:lnTo>
                                <a:lnTo>
                                  <a:pt x="310" y="48"/>
                                </a:lnTo>
                                <a:lnTo>
                                  <a:pt x="310" y="121"/>
                                </a:lnTo>
                                <a:lnTo>
                                  <a:pt x="312" y="196"/>
                                </a:lnTo>
                                <a:lnTo>
                                  <a:pt x="308" y="237"/>
                                </a:lnTo>
                                <a:lnTo>
                                  <a:pt x="302" y="245"/>
                                </a:lnTo>
                                <a:lnTo>
                                  <a:pt x="292" y="257"/>
                                </a:lnTo>
                                <a:lnTo>
                                  <a:pt x="282" y="267"/>
                                </a:lnTo>
                                <a:lnTo>
                                  <a:pt x="270" y="277"/>
                                </a:lnTo>
                                <a:lnTo>
                                  <a:pt x="256" y="289"/>
                                </a:lnTo>
                                <a:lnTo>
                                  <a:pt x="242" y="301"/>
                                </a:lnTo>
                                <a:lnTo>
                                  <a:pt x="228" y="312"/>
                                </a:lnTo>
                                <a:lnTo>
                                  <a:pt x="214" y="324"/>
                                </a:lnTo>
                                <a:lnTo>
                                  <a:pt x="202" y="334"/>
                                </a:lnTo>
                                <a:lnTo>
                                  <a:pt x="190" y="344"/>
                                </a:lnTo>
                                <a:lnTo>
                                  <a:pt x="180" y="354"/>
                                </a:lnTo>
                                <a:lnTo>
                                  <a:pt x="172" y="364"/>
                                </a:lnTo>
                                <a:lnTo>
                                  <a:pt x="168" y="370"/>
                                </a:lnTo>
                                <a:lnTo>
                                  <a:pt x="166" y="376"/>
                                </a:lnTo>
                                <a:lnTo>
                                  <a:pt x="168" y="382"/>
                                </a:lnTo>
                                <a:lnTo>
                                  <a:pt x="174" y="384"/>
                                </a:lnTo>
                                <a:lnTo>
                                  <a:pt x="184" y="386"/>
                                </a:lnTo>
                                <a:lnTo>
                                  <a:pt x="196" y="388"/>
                                </a:lnTo>
                                <a:lnTo>
                                  <a:pt x="208" y="388"/>
                                </a:lnTo>
                                <a:lnTo>
                                  <a:pt x="220" y="388"/>
                                </a:lnTo>
                                <a:lnTo>
                                  <a:pt x="234" y="388"/>
                                </a:lnTo>
                                <a:lnTo>
                                  <a:pt x="248" y="388"/>
                                </a:lnTo>
                                <a:lnTo>
                                  <a:pt x="262" y="388"/>
                                </a:lnTo>
                                <a:lnTo>
                                  <a:pt x="274" y="388"/>
                                </a:lnTo>
                                <a:lnTo>
                                  <a:pt x="286" y="388"/>
                                </a:lnTo>
                                <a:lnTo>
                                  <a:pt x="298" y="390"/>
                                </a:lnTo>
                                <a:lnTo>
                                  <a:pt x="306" y="390"/>
                                </a:lnTo>
                                <a:lnTo>
                                  <a:pt x="312" y="392"/>
                                </a:lnTo>
                                <a:lnTo>
                                  <a:pt x="318" y="396"/>
                                </a:lnTo>
                                <a:lnTo>
                                  <a:pt x="320" y="400"/>
                                </a:lnTo>
                                <a:lnTo>
                                  <a:pt x="318" y="406"/>
                                </a:lnTo>
                                <a:lnTo>
                                  <a:pt x="314" y="412"/>
                                </a:lnTo>
                                <a:lnTo>
                                  <a:pt x="304" y="425"/>
                                </a:lnTo>
                                <a:lnTo>
                                  <a:pt x="300" y="439"/>
                                </a:lnTo>
                                <a:lnTo>
                                  <a:pt x="300" y="451"/>
                                </a:lnTo>
                                <a:lnTo>
                                  <a:pt x="304" y="461"/>
                                </a:lnTo>
                                <a:lnTo>
                                  <a:pt x="312" y="467"/>
                                </a:lnTo>
                                <a:lnTo>
                                  <a:pt x="322" y="469"/>
                                </a:lnTo>
                                <a:lnTo>
                                  <a:pt x="334" y="467"/>
                                </a:lnTo>
                                <a:lnTo>
                                  <a:pt x="347" y="461"/>
                                </a:lnTo>
                                <a:lnTo>
                                  <a:pt x="360" y="455"/>
                                </a:lnTo>
                                <a:lnTo>
                                  <a:pt x="367" y="457"/>
                                </a:lnTo>
                                <a:lnTo>
                                  <a:pt x="376" y="465"/>
                                </a:lnTo>
                                <a:lnTo>
                                  <a:pt x="379" y="479"/>
                                </a:lnTo>
                                <a:lnTo>
                                  <a:pt x="379" y="497"/>
                                </a:lnTo>
                                <a:lnTo>
                                  <a:pt x="376" y="519"/>
                                </a:lnTo>
                                <a:lnTo>
                                  <a:pt x="367" y="542"/>
                                </a:lnTo>
                                <a:lnTo>
                                  <a:pt x="355" y="568"/>
                                </a:lnTo>
                                <a:lnTo>
                                  <a:pt x="341" y="594"/>
                                </a:lnTo>
                                <a:lnTo>
                                  <a:pt x="322" y="624"/>
                                </a:lnTo>
                                <a:lnTo>
                                  <a:pt x="304" y="655"/>
                                </a:lnTo>
                                <a:lnTo>
                                  <a:pt x="284" y="687"/>
                                </a:lnTo>
                                <a:lnTo>
                                  <a:pt x="266" y="717"/>
                                </a:lnTo>
                                <a:lnTo>
                                  <a:pt x="250" y="743"/>
                                </a:lnTo>
                                <a:lnTo>
                                  <a:pt x="238" y="762"/>
                                </a:lnTo>
                                <a:lnTo>
                                  <a:pt x="230" y="778"/>
                                </a:lnTo>
                                <a:lnTo>
                                  <a:pt x="228" y="788"/>
                                </a:lnTo>
                                <a:lnTo>
                                  <a:pt x="232" y="796"/>
                                </a:lnTo>
                                <a:lnTo>
                                  <a:pt x="242" y="804"/>
                                </a:lnTo>
                                <a:lnTo>
                                  <a:pt x="254" y="810"/>
                                </a:lnTo>
                                <a:lnTo>
                                  <a:pt x="268" y="816"/>
                                </a:lnTo>
                                <a:lnTo>
                                  <a:pt x="280" y="820"/>
                                </a:lnTo>
                                <a:lnTo>
                                  <a:pt x="292" y="824"/>
                                </a:lnTo>
                                <a:lnTo>
                                  <a:pt x="300" y="828"/>
                                </a:lnTo>
                                <a:lnTo>
                                  <a:pt x="302" y="834"/>
                                </a:lnTo>
                                <a:lnTo>
                                  <a:pt x="306" y="848"/>
                                </a:lnTo>
                                <a:lnTo>
                                  <a:pt x="306" y="868"/>
                                </a:lnTo>
                                <a:lnTo>
                                  <a:pt x="304" y="889"/>
                                </a:lnTo>
                                <a:lnTo>
                                  <a:pt x="300" y="913"/>
                                </a:lnTo>
                                <a:lnTo>
                                  <a:pt x="288" y="937"/>
                                </a:lnTo>
                                <a:lnTo>
                                  <a:pt x="272" y="959"/>
                                </a:lnTo>
                                <a:lnTo>
                                  <a:pt x="248" y="977"/>
                                </a:lnTo>
                                <a:lnTo>
                                  <a:pt x="236" y="984"/>
                                </a:lnTo>
                                <a:lnTo>
                                  <a:pt x="222" y="992"/>
                                </a:lnTo>
                                <a:lnTo>
                                  <a:pt x="208" y="998"/>
                                </a:lnTo>
                                <a:lnTo>
                                  <a:pt x="194" y="1002"/>
                                </a:lnTo>
                                <a:lnTo>
                                  <a:pt x="180" y="1008"/>
                                </a:lnTo>
                                <a:lnTo>
                                  <a:pt x="166" y="1012"/>
                                </a:lnTo>
                                <a:lnTo>
                                  <a:pt x="154" y="1016"/>
                                </a:lnTo>
                                <a:lnTo>
                                  <a:pt x="145" y="1020"/>
                                </a:lnTo>
                                <a:lnTo>
                                  <a:pt x="135" y="1024"/>
                                </a:lnTo>
                                <a:lnTo>
                                  <a:pt x="124" y="1028"/>
                                </a:lnTo>
                                <a:lnTo>
                                  <a:pt x="118" y="1034"/>
                                </a:lnTo>
                                <a:lnTo>
                                  <a:pt x="112" y="1038"/>
                                </a:lnTo>
                                <a:lnTo>
                                  <a:pt x="111" y="1044"/>
                                </a:lnTo>
                                <a:lnTo>
                                  <a:pt x="108" y="1052"/>
                                </a:lnTo>
                                <a:lnTo>
                                  <a:pt x="111" y="1060"/>
                                </a:lnTo>
                                <a:lnTo>
                                  <a:pt x="117" y="1070"/>
                                </a:lnTo>
                                <a:lnTo>
                                  <a:pt x="129" y="1090"/>
                                </a:lnTo>
                                <a:lnTo>
                                  <a:pt x="148" y="1109"/>
                                </a:lnTo>
                                <a:lnTo>
                                  <a:pt x="168" y="1127"/>
                                </a:lnTo>
                                <a:lnTo>
                                  <a:pt x="190" y="1143"/>
                                </a:lnTo>
                                <a:lnTo>
                                  <a:pt x="212" y="1157"/>
                                </a:lnTo>
                                <a:lnTo>
                                  <a:pt x="230" y="1171"/>
                                </a:lnTo>
                                <a:lnTo>
                                  <a:pt x="246" y="1179"/>
                                </a:lnTo>
                                <a:lnTo>
                                  <a:pt x="258" y="1185"/>
                                </a:lnTo>
                                <a:lnTo>
                                  <a:pt x="264" y="1191"/>
                                </a:lnTo>
                                <a:lnTo>
                                  <a:pt x="264" y="1199"/>
                                </a:lnTo>
                                <a:lnTo>
                                  <a:pt x="260" y="1210"/>
                                </a:lnTo>
                                <a:lnTo>
                                  <a:pt x="252" y="1223"/>
                                </a:lnTo>
                                <a:lnTo>
                                  <a:pt x="242" y="1236"/>
                                </a:lnTo>
                                <a:lnTo>
                                  <a:pt x="230" y="1250"/>
                                </a:lnTo>
                                <a:lnTo>
                                  <a:pt x="216" y="1265"/>
                                </a:lnTo>
                                <a:lnTo>
                                  <a:pt x="204" y="1278"/>
                                </a:lnTo>
                                <a:lnTo>
                                  <a:pt x="196" y="1286"/>
                                </a:lnTo>
                                <a:lnTo>
                                  <a:pt x="186" y="1295"/>
                                </a:lnTo>
                                <a:lnTo>
                                  <a:pt x="174" y="1301"/>
                                </a:lnTo>
                                <a:lnTo>
                                  <a:pt x="162" y="1309"/>
                                </a:lnTo>
                                <a:lnTo>
                                  <a:pt x="150" y="1315"/>
                                </a:lnTo>
                                <a:lnTo>
                                  <a:pt x="139" y="1322"/>
                                </a:lnTo>
                                <a:lnTo>
                                  <a:pt x="124" y="1330"/>
                                </a:lnTo>
                                <a:lnTo>
                                  <a:pt x="111" y="1334"/>
                                </a:lnTo>
                                <a:lnTo>
                                  <a:pt x="96" y="1340"/>
                                </a:lnTo>
                                <a:lnTo>
                                  <a:pt x="84" y="1346"/>
                                </a:lnTo>
                                <a:lnTo>
                                  <a:pt x="72" y="1350"/>
                                </a:lnTo>
                                <a:lnTo>
                                  <a:pt x="60" y="1354"/>
                                </a:lnTo>
                                <a:lnTo>
                                  <a:pt x="50" y="1358"/>
                                </a:lnTo>
                                <a:lnTo>
                                  <a:pt x="40" y="1360"/>
                                </a:lnTo>
                                <a:lnTo>
                                  <a:pt x="32" y="1362"/>
                                </a:lnTo>
                                <a:lnTo>
                                  <a:pt x="26" y="1362"/>
                                </a:lnTo>
                                <a:lnTo>
                                  <a:pt x="16" y="1364"/>
                                </a:lnTo>
                                <a:lnTo>
                                  <a:pt x="8" y="1366"/>
                                </a:lnTo>
                                <a:lnTo>
                                  <a:pt x="0" y="1370"/>
                                </a:lnTo>
                                <a:lnTo>
                                  <a:pt x="0" y="1378"/>
                                </a:lnTo>
                                <a:lnTo>
                                  <a:pt x="0" y="1388"/>
                                </a:lnTo>
                                <a:lnTo>
                                  <a:pt x="8" y="1402"/>
                                </a:lnTo>
                                <a:lnTo>
                                  <a:pt x="22" y="1418"/>
                                </a:lnTo>
                                <a:lnTo>
                                  <a:pt x="42" y="1437"/>
                                </a:lnTo>
                                <a:lnTo>
                                  <a:pt x="54" y="1449"/>
                                </a:lnTo>
                                <a:lnTo>
                                  <a:pt x="66" y="1459"/>
                                </a:lnTo>
                                <a:lnTo>
                                  <a:pt x="78" y="1467"/>
                                </a:lnTo>
                                <a:lnTo>
                                  <a:pt x="90" y="1475"/>
                                </a:lnTo>
                                <a:lnTo>
                                  <a:pt x="100" y="1481"/>
                                </a:lnTo>
                                <a:lnTo>
                                  <a:pt x="111" y="1487"/>
                                </a:lnTo>
                                <a:lnTo>
                                  <a:pt x="123" y="1491"/>
                                </a:lnTo>
                                <a:lnTo>
                                  <a:pt x="133" y="1497"/>
                                </a:lnTo>
                                <a:lnTo>
                                  <a:pt x="141" y="1499"/>
                                </a:lnTo>
                                <a:lnTo>
                                  <a:pt x="150" y="1501"/>
                                </a:lnTo>
                                <a:lnTo>
                                  <a:pt x="160" y="1503"/>
                                </a:lnTo>
                                <a:lnTo>
                                  <a:pt x="170" y="1505"/>
                                </a:lnTo>
                                <a:lnTo>
                                  <a:pt x="180" y="1505"/>
                                </a:lnTo>
                                <a:lnTo>
                                  <a:pt x="188" y="1503"/>
                                </a:lnTo>
                                <a:lnTo>
                                  <a:pt x="198" y="1503"/>
                                </a:lnTo>
                                <a:lnTo>
                                  <a:pt x="206" y="1501"/>
                                </a:lnTo>
                                <a:lnTo>
                                  <a:pt x="216" y="1499"/>
                                </a:lnTo>
                                <a:lnTo>
                                  <a:pt x="228" y="1495"/>
                                </a:lnTo>
                                <a:lnTo>
                                  <a:pt x="240" y="1493"/>
                                </a:lnTo>
                                <a:lnTo>
                                  <a:pt x="252" y="1491"/>
                                </a:lnTo>
                                <a:lnTo>
                                  <a:pt x="266" y="1489"/>
                                </a:lnTo>
                                <a:lnTo>
                                  <a:pt x="278" y="1485"/>
                                </a:lnTo>
                                <a:lnTo>
                                  <a:pt x="292" y="1485"/>
                                </a:lnTo>
                                <a:lnTo>
                                  <a:pt x="304" y="1483"/>
                                </a:lnTo>
                                <a:lnTo>
                                  <a:pt x="318" y="1483"/>
                                </a:lnTo>
                                <a:lnTo>
                                  <a:pt x="330" y="1483"/>
                                </a:lnTo>
                                <a:lnTo>
                                  <a:pt x="340" y="1485"/>
                                </a:lnTo>
                                <a:lnTo>
                                  <a:pt x="349" y="1489"/>
                                </a:lnTo>
                                <a:lnTo>
                                  <a:pt x="357" y="1493"/>
                                </a:lnTo>
                                <a:lnTo>
                                  <a:pt x="363" y="1499"/>
                                </a:lnTo>
                                <a:lnTo>
                                  <a:pt x="367" y="1505"/>
                                </a:lnTo>
                                <a:lnTo>
                                  <a:pt x="372" y="1515"/>
                                </a:lnTo>
                                <a:lnTo>
                                  <a:pt x="372" y="1535"/>
                                </a:lnTo>
                                <a:lnTo>
                                  <a:pt x="367" y="1554"/>
                                </a:lnTo>
                                <a:lnTo>
                                  <a:pt x="361" y="1572"/>
                                </a:lnTo>
                                <a:lnTo>
                                  <a:pt x="351" y="1588"/>
                                </a:lnTo>
                                <a:lnTo>
                                  <a:pt x="340" y="1604"/>
                                </a:lnTo>
                                <a:lnTo>
                                  <a:pt x="326" y="1614"/>
                                </a:lnTo>
                                <a:lnTo>
                                  <a:pt x="312" y="1622"/>
                                </a:lnTo>
                                <a:lnTo>
                                  <a:pt x="294" y="1624"/>
                                </a:lnTo>
                                <a:lnTo>
                                  <a:pt x="292" y="1624"/>
                                </a:lnTo>
                                <a:lnTo>
                                  <a:pt x="288" y="1626"/>
                                </a:lnTo>
                                <a:lnTo>
                                  <a:pt x="284" y="1632"/>
                                </a:lnTo>
                                <a:lnTo>
                                  <a:pt x="280" y="1636"/>
                                </a:lnTo>
                                <a:lnTo>
                                  <a:pt x="280" y="1642"/>
                                </a:lnTo>
                                <a:lnTo>
                                  <a:pt x="284" y="1650"/>
                                </a:lnTo>
                                <a:lnTo>
                                  <a:pt x="292" y="1659"/>
                                </a:lnTo>
                                <a:lnTo>
                                  <a:pt x="308" y="1669"/>
                                </a:lnTo>
                                <a:lnTo>
                                  <a:pt x="322" y="1677"/>
                                </a:lnTo>
                                <a:lnTo>
                                  <a:pt x="338" y="1683"/>
                                </a:lnTo>
                                <a:lnTo>
                                  <a:pt x="353" y="1689"/>
                                </a:lnTo>
                                <a:lnTo>
                                  <a:pt x="355" y="1689"/>
                                </a:lnTo>
                                <a:lnTo>
                                  <a:pt x="553" y="1689"/>
                                </a:lnTo>
                                <a:lnTo>
                                  <a:pt x="563" y="1677"/>
                                </a:lnTo>
                                <a:lnTo>
                                  <a:pt x="571" y="1663"/>
                                </a:lnTo>
                                <a:lnTo>
                                  <a:pt x="573" y="1654"/>
                                </a:lnTo>
                                <a:lnTo>
                                  <a:pt x="575" y="1650"/>
                                </a:lnTo>
                                <a:lnTo>
                                  <a:pt x="577" y="1650"/>
                                </a:lnTo>
                                <a:lnTo>
                                  <a:pt x="585" y="1650"/>
                                </a:lnTo>
                                <a:lnTo>
                                  <a:pt x="599" y="1652"/>
                                </a:lnTo>
                                <a:lnTo>
                                  <a:pt x="613" y="1652"/>
                                </a:lnTo>
                                <a:lnTo>
                                  <a:pt x="617" y="1652"/>
                                </a:lnTo>
                                <a:lnTo>
                                  <a:pt x="617" y="887"/>
                                </a:lnTo>
                                <a:lnTo>
                                  <a:pt x="611" y="8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13" name="Freeform 418"/>
                        <wps:cNvSpPr>
                          <a:spLocks/>
                        </wps:cNvSpPr>
                        <wps:spPr bwMode="auto">
                          <a:xfrm>
                            <a:off x="1409700" y="2838450"/>
                            <a:ext cx="301667" cy="325317"/>
                          </a:xfrm>
                          <a:custGeom>
                            <a:avLst/>
                            <a:gdLst>
                              <a:gd name="T0" fmla="*/ 64 w 190"/>
                              <a:gd name="T1" fmla="*/ 0 h 205"/>
                              <a:gd name="T2" fmla="*/ 64 w 190"/>
                              <a:gd name="T3" fmla="*/ 6 h 205"/>
                              <a:gd name="T4" fmla="*/ 62 w 190"/>
                              <a:gd name="T5" fmla="*/ 22 h 205"/>
                              <a:gd name="T6" fmla="*/ 60 w 190"/>
                              <a:gd name="T7" fmla="*/ 46 h 205"/>
                              <a:gd name="T8" fmla="*/ 56 w 190"/>
                              <a:gd name="T9" fmla="*/ 75 h 205"/>
                              <a:gd name="T10" fmla="*/ 48 w 190"/>
                              <a:gd name="T11" fmla="*/ 104 h 205"/>
                              <a:gd name="T12" fmla="*/ 38 w 190"/>
                              <a:gd name="T13" fmla="*/ 136 h 205"/>
                              <a:gd name="T14" fmla="*/ 22 w 190"/>
                              <a:gd name="T15" fmla="*/ 162 h 205"/>
                              <a:gd name="T16" fmla="*/ 0 w 190"/>
                              <a:gd name="T17" fmla="*/ 186 h 205"/>
                              <a:gd name="T18" fmla="*/ 106 w 190"/>
                              <a:gd name="T19" fmla="*/ 205 h 205"/>
                              <a:gd name="T20" fmla="*/ 126 w 190"/>
                              <a:gd name="T21" fmla="*/ 164 h 205"/>
                              <a:gd name="T22" fmla="*/ 190 w 190"/>
                              <a:gd name="T23" fmla="*/ 196 h 205"/>
                              <a:gd name="T24" fmla="*/ 148 w 190"/>
                              <a:gd name="T25" fmla="*/ 42 h 205"/>
                              <a:gd name="T26" fmla="*/ 64 w 190"/>
                              <a:gd name="T27" fmla="*/ 0 h 2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90" h="205">
                                <a:moveTo>
                                  <a:pt x="64" y="0"/>
                                </a:moveTo>
                                <a:lnTo>
                                  <a:pt x="64" y="6"/>
                                </a:lnTo>
                                <a:lnTo>
                                  <a:pt x="62" y="22"/>
                                </a:lnTo>
                                <a:lnTo>
                                  <a:pt x="60" y="46"/>
                                </a:lnTo>
                                <a:lnTo>
                                  <a:pt x="56" y="75"/>
                                </a:lnTo>
                                <a:lnTo>
                                  <a:pt x="48" y="104"/>
                                </a:lnTo>
                                <a:lnTo>
                                  <a:pt x="38" y="136"/>
                                </a:lnTo>
                                <a:lnTo>
                                  <a:pt x="22" y="162"/>
                                </a:lnTo>
                                <a:lnTo>
                                  <a:pt x="0" y="186"/>
                                </a:lnTo>
                                <a:lnTo>
                                  <a:pt x="106" y="205"/>
                                </a:lnTo>
                                <a:lnTo>
                                  <a:pt x="126" y="164"/>
                                </a:lnTo>
                                <a:lnTo>
                                  <a:pt x="190" y="196"/>
                                </a:lnTo>
                                <a:lnTo>
                                  <a:pt x="148" y="42"/>
                                </a:lnTo>
                                <a:lnTo>
                                  <a:pt x="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14" name="Freeform 419"/>
                        <wps:cNvSpPr>
                          <a:spLocks/>
                        </wps:cNvSpPr>
                        <wps:spPr bwMode="auto">
                          <a:xfrm>
                            <a:off x="914401" y="1143000"/>
                            <a:ext cx="917704" cy="1936034"/>
                          </a:xfrm>
                          <a:custGeom>
                            <a:avLst/>
                            <a:gdLst>
                              <a:gd name="T0" fmla="*/ 536 w 578"/>
                              <a:gd name="T1" fmla="*/ 481 h 1220"/>
                              <a:gd name="T2" fmla="*/ 508 w 578"/>
                              <a:gd name="T3" fmla="*/ 408 h 1220"/>
                              <a:gd name="T4" fmla="*/ 516 w 578"/>
                              <a:gd name="T5" fmla="*/ 376 h 1220"/>
                              <a:gd name="T6" fmla="*/ 546 w 578"/>
                              <a:gd name="T7" fmla="*/ 370 h 1220"/>
                              <a:gd name="T8" fmla="*/ 578 w 578"/>
                              <a:gd name="T9" fmla="*/ 351 h 1220"/>
                              <a:gd name="T10" fmla="*/ 566 w 578"/>
                              <a:gd name="T11" fmla="*/ 333 h 1220"/>
                              <a:gd name="T12" fmla="*/ 522 w 578"/>
                              <a:gd name="T13" fmla="*/ 295 h 1220"/>
                              <a:gd name="T14" fmla="*/ 467 w 578"/>
                              <a:gd name="T15" fmla="*/ 234 h 1220"/>
                              <a:gd name="T16" fmla="*/ 415 w 578"/>
                              <a:gd name="T17" fmla="*/ 148 h 1220"/>
                              <a:gd name="T18" fmla="*/ 379 w 578"/>
                              <a:gd name="T19" fmla="*/ 39 h 1220"/>
                              <a:gd name="T20" fmla="*/ 373 w 578"/>
                              <a:gd name="T21" fmla="*/ 12 h 1220"/>
                              <a:gd name="T22" fmla="*/ 363 w 578"/>
                              <a:gd name="T23" fmla="*/ 71 h 1220"/>
                              <a:gd name="T24" fmla="*/ 345 w 578"/>
                              <a:gd name="T25" fmla="*/ 156 h 1220"/>
                              <a:gd name="T26" fmla="*/ 313 w 578"/>
                              <a:gd name="T27" fmla="*/ 251 h 1220"/>
                              <a:gd name="T28" fmla="*/ 263 w 578"/>
                              <a:gd name="T29" fmla="*/ 337 h 1220"/>
                              <a:gd name="T30" fmla="*/ 291 w 578"/>
                              <a:gd name="T31" fmla="*/ 390 h 1220"/>
                              <a:gd name="T32" fmla="*/ 293 w 578"/>
                              <a:gd name="T33" fmla="*/ 410 h 1220"/>
                              <a:gd name="T34" fmla="*/ 291 w 578"/>
                              <a:gd name="T35" fmla="*/ 462 h 1220"/>
                              <a:gd name="T36" fmla="*/ 273 w 578"/>
                              <a:gd name="T37" fmla="*/ 527 h 1220"/>
                              <a:gd name="T38" fmla="*/ 225 w 578"/>
                              <a:gd name="T39" fmla="*/ 592 h 1220"/>
                              <a:gd name="T40" fmla="*/ 135 w 578"/>
                              <a:gd name="T41" fmla="*/ 642 h 1220"/>
                              <a:gd name="T42" fmla="*/ 98 w 578"/>
                              <a:gd name="T43" fmla="*/ 658 h 1220"/>
                              <a:gd name="T44" fmla="*/ 113 w 578"/>
                              <a:gd name="T45" fmla="*/ 676 h 1220"/>
                              <a:gd name="T46" fmla="*/ 143 w 578"/>
                              <a:gd name="T47" fmla="*/ 704 h 1220"/>
                              <a:gd name="T48" fmla="*/ 183 w 578"/>
                              <a:gd name="T49" fmla="*/ 732 h 1220"/>
                              <a:gd name="T50" fmla="*/ 235 w 578"/>
                              <a:gd name="T51" fmla="*/ 758 h 1220"/>
                              <a:gd name="T52" fmla="*/ 275 w 578"/>
                              <a:gd name="T53" fmla="*/ 770 h 1220"/>
                              <a:gd name="T54" fmla="*/ 267 w 578"/>
                              <a:gd name="T55" fmla="*/ 796 h 1220"/>
                              <a:gd name="T56" fmla="*/ 241 w 578"/>
                              <a:gd name="T57" fmla="*/ 845 h 1220"/>
                              <a:gd name="T58" fmla="*/ 193 w 578"/>
                              <a:gd name="T59" fmla="*/ 901 h 1220"/>
                              <a:gd name="T60" fmla="*/ 115 w 578"/>
                              <a:gd name="T61" fmla="*/ 952 h 1220"/>
                              <a:gd name="T62" fmla="*/ 0 w 578"/>
                              <a:gd name="T63" fmla="*/ 984 h 1220"/>
                              <a:gd name="T64" fmla="*/ 8 w 578"/>
                              <a:gd name="T65" fmla="*/ 994 h 1220"/>
                              <a:gd name="T66" fmla="*/ 34 w 578"/>
                              <a:gd name="T67" fmla="*/ 1018 h 1220"/>
                              <a:gd name="T68" fmla="*/ 72 w 578"/>
                              <a:gd name="T69" fmla="*/ 1043 h 1220"/>
                              <a:gd name="T70" fmla="*/ 119 w 578"/>
                              <a:gd name="T71" fmla="*/ 1061 h 1220"/>
                              <a:gd name="T72" fmla="*/ 179 w 578"/>
                              <a:gd name="T73" fmla="*/ 1063 h 1220"/>
                              <a:gd name="T74" fmla="*/ 243 w 578"/>
                              <a:gd name="T75" fmla="*/ 1049 h 1220"/>
                              <a:gd name="T76" fmla="*/ 305 w 578"/>
                              <a:gd name="T77" fmla="*/ 1053 h 1220"/>
                              <a:gd name="T78" fmla="*/ 363 w 578"/>
                              <a:gd name="T79" fmla="*/ 1075 h 1220"/>
                              <a:gd name="T80" fmla="*/ 415 w 578"/>
                              <a:gd name="T81" fmla="*/ 1109 h 1220"/>
                              <a:gd name="T82" fmla="*/ 461 w 578"/>
                              <a:gd name="T83" fmla="*/ 1145 h 1220"/>
                              <a:gd name="T84" fmla="*/ 499 w 578"/>
                              <a:gd name="T85" fmla="*/ 1176 h 1220"/>
                              <a:gd name="T86" fmla="*/ 530 w 578"/>
                              <a:gd name="T87" fmla="*/ 1198 h 1220"/>
                              <a:gd name="T88" fmla="*/ 558 w 578"/>
                              <a:gd name="T89" fmla="*/ 1212 h 1220"/>
                              <a:gd name="T90" fmla="*/ 578 w 578"/>
                              <a:gd name="T91" fmla="*/ 1220 h 1220"/>
                              <a:gd name="T92" fmla="*/ 574 w 578"/>
                              <a:gd name="T93" fmla="*/ 1065 h 1220"/>
                              <a:gd name="T94" fmla="*/ 578 w 578"/>
                              <a:gd name="T95" fmla="*/ 1032 h 122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8861 h 10000"/>
                              <a:gd name="connsiteX139" fmla="*/ 9965 w 10000"/>
                              <a:gd name="connsiteY139" fmla="*/ 8844 h 10000"/>
                              <a:gd name="connsiteX140" fmla="*/ 9931 w 10000"/>
                              <a:gd name="connsiteY140" fmla="*/ 8730 h 10000"/>
                              <a:gd name="connsiteX141" fmla="*/ 9965 w 10000"/>
                              <a:gd name="connsiteY141" fmla="*/ 8492 h 10000"/>
                              <a:gd name="connsiteX142" fmla="*/ 10000 w 10000"/>
                              <a:gd name="connsiteY142" fmla="*/ 8459 h 10000"/>
                              <a:gd name="connsiteX143" fmla="*/ 10000 w 10000"/>
                              <a:gd name="connsiteY143" fmla="*/ 4320 h 10000"/>
                              <a:gd name="connsiteX144" fmla="*/ 9827 w 10000"/>
                              <a:gd name="connsiteY144" fmla="*/ 4270 h 1000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8861 h 10000"/>
                              <a:gd name="connsiteX139" fmla="*/ 9965 w 10000"/>
                              <a:gd name="connsiteY139" fmla="*/ 8844 h 10000"/>
                              <a:gd name="connsiteX140" fmla="*/ 9965 w 10000"/>
                              <a:gd name="connsiteY140" fmla="*/ 8492 h 10000"/>
                              <a:gd name="connsiteX141" fmla="*/ 10000 w 10000"/>
                              <a:gd name="connsiteY141" fmla="*/ 8459 h 10000"/>
                              <a:gd name="connsiteX142" fmla="*/ 10000 w 10000"/>
                              <a:gd name="connsiteY142" fmla="*/ 4320 h 10000"/>
                              <a:gd name="connsiteX143" fmla="*/ 9827 w 10000"/>
                              <a:gd name="connsiteY143" fmla="*/ 4270 h 1000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8861 h 10000"/>
                              <a:gd name="connsiteX139" fmla="*/ 9965 w 10000"/>
                              <a:gd name="connsiteY139" fmla="*/ 8492 h 10000"/>
                              <a:gd name="connsiteX140" fmla="*/ 10000 w 10000"/>
                              <a:gd name="connsiteY140" fmla="*/ 8459 h 10000"/>
                              <a:gd name="connsiteX141" fmla="*/ 10000 w 10000"/>
                              <a:gd name="connsiteY141" fmla="*/ 4320 h 10000"/>
                              <a:gd name="connsiteX142" fmla="*/ 9827 w 10000"/>
                              <a:gd name="connsiteY142" fmla="*/ 4270 h 10000"/>
                              <a:gd name="connsiteX0" fmla="*/ 9827 w 10005"/>
                              <a:gd name="connsiteY0" fmla="*/ 4270 h 10000"/>
                              <a:gd name="connsiteX1" fmla="*/ 9550 w 10005"/>
                              <a:gd name="connsiteY1" fmla="*/ 4123 h 10000"/>
                              <a:gd name="connsiteX2" fmla="*/ 9273 w 10005"/>
                              <a:gd name="connsiteY2" fmla="*/ 3943 h 10000"/>
                              <a:gd name="connsiteX3" fmla="*/ 9031 w 10005"/>
                              <a:gd name="connsiteY3" fmla="*/ 3770 h 10000"/>
                              <a:gd name="connsiteX4" fmla="*/ 8893 w 10005"/>
                              <a:gd name="connsiteY4" fmla="*/ 3574 h 10000"/>
                              <a:gd name="connsiteX5" fmla="*/ 8789 w 10005"/>
                              <a:gd name="connsiteY5" fmla="*/ 3344 h 10000"/>
                              <a:gd name="connsiteX6" fmla="*/ 8824 w 10005"/>
                              <a:gd name="connsiteY6" fmla="*/ 3082 h 10000"/>
                              <a:gd name="connsiteX7" fmla="*/ 8858 w 10005"/>
                              <a:gd name="connsiteY7" fmla="*/ 3082 h 10000"/>
                              <a:gd name="connsiteX8" fmla="*/ 8927 w 10005"/>
                              <a:gd name="connsiteY8" fmla="*/ 3082 h 10000"/>
                              <a:gd name="connsiteX9" fmla="*/ 9066 w 10005"/>
                              <a:gd name="connsiteY9" fmla="*/ 3082 h 10000"/>
                              <a:gd name="connsiteX10" fmla="*/ 9239 w 10005"/>
                              <a:gd name="connsiteY10" fmla="*/ 3066 h 10000"/>
                              <a:gd name="connsiteX11" fmla="*/ 9446 w 10005"/>
                              <a:gd name="connsiteY11" fmla="*/ 3033 h 10000"/>
                              <a:gd name="connsiteX12" fmla="*/ 9654 w 10005"/>
                              <a:gd name="connsiteY12" fmla="*/ 2984 h 10000"/>
                              <a:gd name="connsiteX13" fmla="*/ 9862 w 10005"/>
                              <a:gd name="connsiteY13" fmla="*/ 2926 h 10000"/>
                              <a:gd name="connsiteX14" fmla="*/ 10000 w 10005"/>
                              <a:gd name="connsiteY14" fmla="*/ 2877 h 10000"/>
                              <a:gd name="connsiteX15" fmla="*/ 10000 w 10005"/>
                              <a:gd name="connsiteY15" fmla="*/ 2811 h 10000"/>
                              <a:gd name="connsiteX16" fmla="*/ 9931 w 10005"/>
                              <a:gd name="connsiteY16" fmla="*/ 2795 h 10000"/>
                              <a:gd name="connsiteX17" fmla="*/ 9792 w 10005"/>
                              <a:gd name="connsiteY17" fmla="*/ 2730 h 10000"/>
                              <a:gd name="connsiteX18" fmla="*/ 9550 w 10005"/>
                              <a:gd name="connsiteY18" fmla="*/ 2648 h 10000"/>
                              <a:gd name="connsiteX19" fmla="*/ 9308 w 10005"/>
                              <a:gd name="connsiteY19" fmla="*/ 2549 h 10000"/>
                              <a:gd name="connsiteX20" fmla="*/ 9031 w 10005"/>
                              <a:gd name="connsiteY20" fmla="*/ 2418 h 10000"/>
                              <a:gd name="connsiteX21" fmla="*/ 8720 w 10005"/>
                              <a:gd name="connsiteY21" fmla="*/ 2270 h 10000"/>
                              <a:gd name="connsiteX22" fmla="*/ 8426 w 10005"/>
                              <a:gd name="connsiteY22" fmla="*/ 2107 h 10000"/>
                              <a:gd name="connsiteX23" fmla="*/ 8080 w 10005"/>
                              <a:gd name="connsiteY23" fmla="*/ 1918 h 10000"/>
                              <a:gd name="connsiteX24" fmla="*/ 7768 w 10005"/>
                              <a:gd name="connsiteY24" fmla="*/ 1705 h 10000"/>
                              <a:gd name="connsiteX25" fmla="*/ 7457 w 10005"/>
                              <a:gd name="connsiteY25" fmla="*/ 1475 h 10000"/>
                              <a:gd name="connsiteX26" fmla="*/ 7180 w 10005"/>
                              <a:gd name="connsiteY26" fmla="*/ 1213 h 10000"/>
                              <a:gd name="connsiteX27" fmla="*/ 6938 w 10005"/>
                              <a:gd name="connsiteY27" fmla="*/ 943 h 10000"/>
                              <a:gd name="connsiteX28" fmla="*/ 6730 w 10005"/>
                              <a:gd name="connsiteY28" fmla="*/ 648 h 10000"/>
                              <a:gd name="connsiteX29" fmla="*/ 6557 w 10005"/>
                              <a:gd name="connsiteY29" fmla="*/ 320 h 10000"/>
                              <a:gd name="connsiteX30" fmla="*/ 6453 w 10005"/>
                              <a:gd name="connsiteY30" fmla="*/ 0 h 10000"/>
                              <a:gd name="connsiteX31" fmla="*/ 6453 w 10005"/>
                              <a:gd name="connsiteY31" fmla="*/ 16 h 10000"/>
                              <a:gd name="connsiteX32" fmla="*/ 6453 w 10005"/>
                              <a:gd name="connsiteY32" fmla="*/ 98 h 10000"/>
                              <a:gd name="connsiteX33" fmla="*/ 6419 w 10005"/>
                              <a:gd name="connsiteY33" fmla="*/ 221 h 10000"/>
                              <a:gd name="connsiteX34" fmla="*/ 6349 w 10005"/>
                              <a:gd name="connsiteY34" fmla="*/ 385 h 10000"/>
                              <a:gd name="connsiteX35" fmla="*/ 6280 w 10005"/>
                              <a:gd name="connsiteY35" fmla="*/ 582 h 10000"/>
                              <a:gd name="connsiteX36" fmla="*/ 6211 w 10005"/>
                              <a:gd name="connsiteY36" fmla="*/ 795 h 10000"/>
                              <a:gd name="connsiteX37" fmla="*/ 6107 w 10005"/>
                              <a:gd name="connsiteY37" fmla="*/ 1041 h 10000"/>
                              <a:gd name="connsiteX38" fmla="*/ 5969 w 10005"/>
                              <a:gd name="connsiteY38" fmla="*/ 1279 h 10000"/>
                              <a:gd name="connsiteX39" fmla="*/ 5830 w 10005"/>
                              <a:gd name="connsiteY39" fmla="*/ 1541 h 10000"/>
                              <a:gd name="connsiteX40" fmla="*/ 5623 w 10005"/>
                              <a:gd name="connsiteY40" fmla="*/ 1803 h 10000"/>
                              <a:gd name="connsiteX41" fmla="*/ 5415 w 10005"/>
                              <a:gd name="connsiteY41" fmla="*/ 2057 h 10000"/>
                              <a:gd name="connsiteX42" fmla="*/ 5173 w 10005"/>
                              <a:gd name="connsiteY42" fmla="*/ 2320 h 10000"/>
                              <a:gd name="connsiteX43" fmla="*/ 4896 w 10005"/>
                              <a:gd name="connsiteY43" fmla="*/ 2549 h 10000"/>
                              <a:gd name="connsiteX44" fmla="*/ 4550 w 10005"/>
                              <a:gd name="connsiteY44" fmla="*/ 2762 h 10000"/>
                              <a:gd name="connsiteX45" fmla="*/ 4204 w 10005"/>
                              <a:gd name="connsiteY45" fmla="*/ 2926 h 10000"/>
                              <a:gd name="connsiteX46" fmla="*/ 3824 w 10005"/>
                              <a:gd name="connsiteY46" fmla="*/ 3066 h 10000"/>
                              <a:gd name="connsiteX47" fmla="*/ 5035 w 10005"/>
                              <a:gd name="connsiteY47" fmla="*/ 3197 h 10000"/>
                              <a:gd name="connsiteX48" fmla="*/ 5035 w 10005"/>
                              <a:gd name="connsiteY48" fmla="*/ 3213 h 10000"/>
                              <a:gd name="connsiteX49" fmla="*/ 5069 w 10005"/>
                              <a:gd name="connsiteY49" fmla="*/ 3279 h 10000"/>
                              <a:gd name="connsiteX50" fmla="*/ 5069 w 10005"/>
                              <a:gd name="connsiteY50" fmla="*/ 3361 h 10000"/>
                              <a:gd name="connsiteX51" fmla="*/ 5069 w 10005"/>
                              <a:gd name="connsiteY51" fmla="*/ 3475 h 10000"/>
                              <a:gd name="connsiteX52" fmla="*/ 5069 w 10005"/>
                              <a:gd name="connsiteY52" fmla="*/ 3623 h 10000"/>
                              <a:gd name="connsiteX53" fmla="*/ 5035 w 10005"/>
                              <a:gd name="connsiteY53" fmla="*/ 3787 h 10000"/>
                              <a:gd name="connsiteX54" fmla="*/ 4965 w 10005"/>
                              <a:gd name="connsiteY54" fmla="*/ 3943 h 10000"/>
                              <a:gd name="connsiteX55" fmla="*/ 4862 w 10005"/>
                              <a:gd name="connsiteY55" fmla="*/ 4123 h 10000"/>
                              <a:gd name="connsiteX56" fmla="*/ 4723 w 10005"/>
                              <a:gd name="connsiteY56" fmla="*/ 4320 h 10000"/>
                              <a:gd name="connsiteX57" fmla="*/ 4516 w 10005"/>
                              <a:gd name="connsiteY57" fmla="*/ 4500 h 10000"/>
                              <a:gd name="connsiteX58" fmla="*/ 4204 w 10005"/>
                              <a:gd name="connsiteY58" fmla="*/ 4680 h 10000"/>
                              <a:gd name="connsiteX59" fmla="*/ 3893 w 10005"/>
                              <a:gd name="connsiteY59" fmla="*/ 4852 h 10000"/>
                              <a:gd name="connsiteX60" fmla="*/ 3443 w 10005"/>
                              <a:gd name="connsiteY60" fmla="*/ 5016 h 10000"/>
                              <a:gd name="connsiteX61" fmla="*/ 2958 w 10005"/>
                              <a:gd name="connsiteY61" fmla="*/ 5148 h 10000"/>
                              <a:gd name="connsiteX62" fmla="*/ 2336 w 10005"/>
                              <a:gd name="connsiteY62" fmla="*/ 5262 h 10000"/>
                              <a:gd name="connsiteX63" fmla="*/ 1661 w 10005"/>
                              <a:gd name="connsiteY63" fmla="*/ 5344 h 10000"/>
                              <a:gd name="connsiteX64" fmla="*/ 1661 w 10005"/>
                              <a:gd name="connsiteY64" fmla="*/ 5361 h 10000"/>
                              <a:gd name="connsiteX65" fmla="*/ 1696 w 10005"/>
                              <a:gd name="connsiteY65" fmla="*/ 5393 h 10000"/>
                              <a:gd name="connsiteX66" fmla="*/ 1799 w 10005"/>
                              <a:gd name="connsiteY66" fmla="*/ 5434 h 10000"/>
                              <a:gd name="connsiteX67" fmla="*/ 1851 w 10005"/>
                              <a:gd name="connsiteY67" fmla="*/ 5484 h 10000"/>
                              <a:gd name="connsiteX68" fmla="*/ 1955 w 10005"/>
                              <a:gd name="connsiteY68" fmla="*/ 5541 h 10000"/>
                              <a:gd name="connsiteX69" fmla="*/ 2128 w 10005"/>
                              <a:gd name="connsiteY69" fmla="*/ 5607 h 10000"/>
                              <a:gd name="connsiteX70" fmla="*/ 2266 w 10005"/>
                              <a:gd name="connsiteY70" fmla="*/ 5689 h 10000"/>
                              <a:gd name="connsiteX71" fmla="*/ 2474 w 10005"/>
                              <a:gd name="connsiteY71" fmla="*/ 5770 h 10000"/>
                              <a:gd name="connsiteX72" fmla="*/ 2682 w 10005"/>
                              <a:gd name="connsiteY72" fmla="*/ 5852 h 10000"/>
                              <a:gd name="connsiteX73" fmla="*/ 2889 w 10005"/>
                              <a:gd name="connsiteY73" fmla="*/ 5926 h 10000"/>
                              <a:gd name="connsiteX74" fmla="*/ 3166 w 10005"/>
                              <a:gd name="connsiteY74" fmla="*/ 6000 h 10000"/>
                              <a:gd name="connsiteX75" fmla="*/ 3443 w 10005"/>
                              <a:gd name="connsiteY75" fmla="*/ 6082 h 10000"/>
                              <a:gd name="connsiteX76" fmla="*/ 3754 w 10005"/>
                              <a:gd name="connsiteY76" fmla="*/ 6148 h 10000"/>
                              <a:gd name="connsiteX77" fmla="*/ 4066 w 10005"/>
                              <a:gd name="connsiteY77" fmla="*/ 6213 h 10000"/>
                              <a:gd name="connsiteX78" fmla="*/ 4412 w 10005"/>
                              <a:gd name="connsiteY78" fmla="*/ 6262 h 10000"/>
                              <a:gd name="connsiteX79" fmla="*/ 4758 w 10005"/>
                              <a:gd name="connsiteY79" fmla="*/ 6295 h 10000"/>
                              <a:gd name="connsiteX80" fmla="*/ 4758 w 10005"/>
                              <a:gd name="connsiteY80" fmla="*/ 6311 h 10000"/>
                              <a:gd name="connsiteX81" fmla="*/ 4758 w 10005"/>
                              <a:gd name="connsiteY81" fmla="*/ 6361 h 10000"/>
                              <a:gd name="connsiteX82" fmla="*/ 4689 w 10005"/>
                              <a:gd name="connsiteY82" fmla="*/ 6426 h 10000"/>
                              <a:gd name="connsiteX83" fmla="*/ 4619 w 10005"/>
                              <a:gd name="connsiteY83" fmla="*/ 6525 h 10000"/>
                              <a:gd name="connsiteX84" fmla="*/ 4516 w 10005"/>
                              <a:gd name="connsiteY84" fmla="*/ 6656 h 10000"/>
                              <a:gd name="connsiteX85" fmla="*/ 4377 w 10005"/>
                              <a:gd name="connsiteY85" fmla="*/ 6779 h 10000"/>
                              <a:gd name="connsiteX86" fmla="*/ 4170 w 10005"/>
                              <a:gd name="connsiteY86" fmla="*/ 6926 h 10000"/>
                              <a:gd name="connsiteX87" fmla="*/ 3962 w 10005"/>
                              <a:gd name="connsiteY87" fmla="*/ 7074 h 10000"/>
                              <a:gd name="connsiteX88" fmla="*/ 3685 w 10005"/>
                              <a:gd name="connsiteY88" fmla="*/ 7221 h 10000"/>
                              <a:gd name="connsiteX89" fmla="*/ 3339 w 10005"/>
                              <a:gd name="connsiteY89" fmla="*/ 7385 h 10000"/>
                              <a:gd name="connsiteX90" fmla="*/ 2958 w 10005"/>
                              <a:gd name="connsiteY90" fmla="*/ 7533 h 10000"/>
                              <a:gd name="connsiteX91" fmla="*/ 2509 w 10005"/>
                              <a:gd name="connsiteY91" fmla="*/ 7672 h 10000"/>
                              <a:gd name="connsiteX92" fmla="*/ 1990 w 10005"/>
                              <a:gd name="connsiteY92" fmla="*/ 7803 h 10000"/>
                              <a:gd name="connsiteX93" fmla="*/ 1419 w 10005"/>
                              <a:gd name="connsiteY93" fmla="*/ 7902 h 10000"/>
                              <a:gd name="connsiteX94" fmla="*/ 761 w 10005"/>
                              <a:gd name="connsiteY94" fmla="*/ 8000 h 10000"/>
                              <a:gd name="connsiteX95" fmla="*/ 0 w 10005"/>
                              <a:gd name="connsiteY95" fmla="*/ 8066 h 10000"/>
                              <a:gd name="connsiteX96" fmla="*/ 35 w 10005"/>
                              <a:gd name="connsiteY96" fmla="*/ 8082 h 10000"/>
                              <a:gd name="connsiteX97" fmla="*/ 69 w 10005"/>
                              <a:gd name="connsiteY97" fmla="*/ 8098 h 10000"/>
                              <a:gd name="connsiteX98" fmla="*/ 138 w 10005"/>
                              <a:gd name="connsiteY98" fmla="*/ 8148 h 10000"/>
                              <a:gd name="connsiteX99" fmla="*/ 277 w 10005"/>
                              <a:gd name="connsiteY99" fmla="*/ 8213 h 10000"/>
                              <a:gd name="connsiteX100" fmla="*/ 415 w 10005"/>
                              <a:gd name="connsiteY100" fmla="*/ 8279 h 10000"/>
                              <a:gd name="connsiteX101" fmla="*/ 588 w 10005"/>
                              <a:gd name="connsiteY101" fmla="*/ 8344 h 10000"/>
                              <a:gd name="connsiteX102" fmla="*/ 761 w 10005"/>
                              <a:gd name="connsiteY102" fmla="*/ 8410 h 10000"/>
                              <a:gd name="connsiteX103" fmla="*/ 1003 w 10005"/>
                              <a:gd name="connsiteY103" fmla="*/ 8492 h 10000"/>
                              <a:gd name="connsiteX104" fmla="*/ 1246 w 10005"/>
                              <a:gd name="connsiteY104" fmla="*/ 8549 h 10000"/>
                              <a:gd name="connsiteX105" fmla="*/ 1488 w 10005"/>
                              <a:gd name="connsiteY105" fmla="*/ 8615 h 10000"/>
                              <a:gd name="connsiteX106" fmla="*/ 1799 w 10005"/>
                              <a:gd name="connsiteY106" fmla="*/ 8664 h 10000"/>
                              <a:gd name="connsiteX107" fmla="*/ 2059 w 10005"/>
                              <a:gd name="connsiteY107" fmla="*/ 8697 h 10000"/>
                              <a:gd name="connsiteX108" fmla="*/ 2405 w 10005"/>
                              <a:gd name="connsiteY108" fmla="*/ 8730 h 10000"/>
                              <a:gd name="connsiteX109" fmla="*/ 2716 w 10005"/>
                              <a:gd name="connsiteY109" fmla="*/ 8730 h 10000"/>
                              <a:gd name="connsiteX110" fmla="*/ 3097 w 10005"/>
                              <a:gd name="connsiteY110" fmla="*/ 8713 h 10000"/>
                              <a:gd name="connsiteX111" fmla="*/ 3443 w 10005"/>
                              <a:gd name="connsiteY111" fmla="*/ 8664 h 10000"/>
                              <a:gd name="connsiteX112" fmla="*/ 3824 w 10005"/>
                              <a:gd name="connsiteY112" fmla="*/ 8615 h 10000"/>
                              <a:gd name="connsiteX113" fmla="*/ 4204 w 10005"/>
                              <a:gd name="connsiteY113" fmla="*/ 8598 h 10000"/>
                              <a:gd name="connsiteX114" fmla="*/ 4585 w 10005"/>
                              <a:gd name="connsiteY114" fmla="*/ 8598 h 10000"/>
                              <a:gd name="connsiteX115" fmla="*/ 4931 w 10005"/>
                              <a:gd name="connsiteY115" fmla="*/ 8598 h 10000"/>
                              <a:gd name="connsiteX116" fmla="*/ 5277 w 10005"/>
                              <a:gd name="connsiteY116" fmla="*/ 8631 h 10000"/>
                              <a:gd name="connsiteX117" fmla="*/ 5623 w 10005"/>
                              <a:gd name="connsiteY117" fmla="*/ 8680 h 10000"/>
                              <a:gd name="connsiteX118" fmla="*/ 5969 w 10005"/>
                              <a:gd name="connsiteY118" fmla="*/ 8746 h 10000"/>
                              <a:gd name="connsiteX119" fmla="*/ 6280 w 10005"/>
                              <a:gd name="connsiteY119" fmla="*/ 8811 h 10000"/>
                              <a:gd name="connsiteX120" fmla="*/ 6592 w 10005"/>
                              <a:gd name="connsiteY120" fmla="*/ 8893 h 10000"/>
                              <a:gd name="connsiteX121" fmla="*/ 6903 w 10005"/>
                              <a:gd name="connsiteY121" fmla="*/ 8992 h 10000"/>
                              <a:gd name="connsiteX122" fmla="*/ 7180 w 10005"/>
                              <a:gd name="connsiteY122" fmla="*/ 9090 h 10000"/>
                              <a:gd name="connsiteX123" fmla="*/ 7457 w 10005"/>
                              <a:gd name="connsiteY123" fmla="*/ 9189 h 10000"/>
                              <a:gd name="connsiteX124" fmla="*/ 7734 w 10005"/>
                              <a:gd name="connsiteY124" fmla="*/ 9287 h 10000"/>
                              <a:gd name="connsiteX125" fmla="*/ 7976 w 10005"/>
                              <a:gd name="connsiteY125" fmla="*/ 9385 h 10000"/>
                              <a:gd name="connsiteX126" fmla="*/ 8253 w 10005"/>
                              <a:gd name="connsiteY126" fmla="*/ 9475 h 10000"/>
                              <a:gd name="connsiteX127" fmla="*/ 8460 w 10005"/>
                              <a:gd name="connsiteY127" fmla="*/ 9574 h 10000"/>
                              <a:gd name="connsiteX128" fmla="*/ 8633 w 10005"/>
                              <a:gd name="connsiteY128" fmla="*/ 9639 h 10000"/>
                              <a:gd name="connsiteX129" fmla="*/ 8789 w 10005"/>
                              <a:gd name="connsiteY129" fmla="*/ 9705 h 10000"/>
                              <a:gd name="connsiteX130" fmla="*/ 8997 w 10005"/>
                              <a:gd name="connsiteY130" fmla="*/ 9770 h 10000"/>
                              <a:gd name="connsiteX131" fmla="*/ 9170 w 10005"/>
                              <a:gd name="connsiteY131" fmla="*/ 9820 h 10000"/>
                              <a:gd name="connsiteX132" fmla="*/ 9343 w 10005"/>
                              <a:gd name="connsiteY132" fmla="*/ 9869 h 10000"/>
                              <a:gd name="connsiteX133" fmla="*/ 9481 w 10005"/>
                              <a:gd name="connsiteY133" fmla="*/ 9902 h 10000"/>
                              <a:gd name="connsiteX134" fmla="*/ 9654 w 10005"/>
                              <a:gd name="connsiteY134" fmla="*/ 9934 h 10000"/>
                              <a:gd name="connsiteX135" fmla="*/ 9827 w 10005"/>
                              <a:gd name="connsiteY135" fmla="*/ 9967 h 10000"/>
                              <a:gd name="connsiteX136" fmla="*/ 10000 w 10005"/>
                              <a:gd name="connsiteY136" fmla="*/ 9984 h 10000"/>
                              <a:gd name="connsiteX137" fmla="*/ 10000 w 10005"/>
                              <a:gd name="connsiteY137" fmla="*/ 10000 h 10000"/>
                              <a:gd name="connsiteX138" fmla="*/ 10000 w 10005"/>
                              <a:gd name="connsiteY138" fmla="*/ 8861 h 10000"/>
                              <a:gd name="connsiteX139" fmla="*/ 9965 w 10005"/>
                              <a:gd name="connsiteY139" fmla="*/ 8492 h 10000"/>
                              <a:gd name="connsiteX140" fmla="*/ 10000 w 10005"/>
                              <a:gd name="connsiteY140" fmla="*/ 4320 h 10000"/>
                              <a:gd name="connsiteX141" fmla="*/ 9827 w 10005"/>
                              <a:gd name="connsiteY141" fmla="*/ 4270 h 10000"/>
                              <a:gd name="connsiteX0" fmla="*/ 9827 w 10012"/>
                              <a:gd name="connsiteY0" fmla="*/ 4270 h 10000"/>
                              <a:gd name="connsiteX1" fmla="*/ 9550 w 10012"/>
                              <a:gd name="connsiteY1" fmla="*/ 4123 h 10000"/>
                              <a:gd name="connsiteX2" fmla="*/ 9273 w 10012"/>
                              <a:gd name="connsiteY2" fmla="*/ 3943 h 10000"/>
                              <a:gd name="connsiteX3" fmla="*/ 9031 w 10012"/>
                              <a:gd name="connsiteY3" fmla="*/ 3770 h 10000"/>
                              <a:gd name="connsiteX4" fmla="*/ 8893 w 10012"/>
                              <a:gd name="connsiteY4" fmla="*/ 3574 h 10000"/>
                              <a:gd name="connsiteX5" fmla="*/ 8789 w 10012"/>
                              <a:gd name="connsiteY5" fmla="*/ 3344 h 10000"/>
                              <a:gd name="connsiteX6" fmla="*/ 8824 w 10012"/>
                              <a:gd name="connsiteY6" fmla="*/ 3082 h 10000"/>
                              <a:gd name="connsiteX7" fmla="*/ 8858 w 10012"/>
                              <a:gd name="connsiteY7" fmla="*/ 3082 h 10000"/>
                              <a:gd name="connsiteX8" fmla="*/ 8927 w 10012"/>
                              <a:gd name="connsiteY8" fmla="*/ 3082 h 10000"/>
                              <a:gd name="connsiteX9" fmla="*/ 9066 w 10012"/>
                              <a:gd name="connsiteY9" fmla="*/ 3082 h 10000"/>
                              <a:gd name="connsiteX10" fmla="*/ 9239 w 10012"/>
                              <a:gd name="connsiteY10" fmla="*/ 3066 h 10000"/>
                              <a:gd name="connsiteX11" fmla="*/ 9446 w 10012"/>
                              <a:gd name="connsiteY11" fmla="*/ 3033 h 10000"/>
                              <a:gd name="connsiteX12" fmla="*/ 9654 w 10012"/>
                              <a:gd name="connsiteY12" fmla="*/ 2984 h 10000"/>
                              <a:gd name="connsiteX13" fmla="*/ 9862 w 10012"/>
                              <a:gd name="connsiteY13" fmla="*/ 2926 h 10000"/>
                              <a:gd name="connsiteX14" fmla="*/ 10000 w 10012"/>
                              <a:gd name="connsiteY14" fmla="*/ 2877 h 10000"/>
                              <a:gd name="connsiteX15" fmla="*/ 10000 w 10012"/>
                              <a:gd name="connsiteY15" fmla="*/ 2811 h 10000"/>
                              <a:gd name="connsiteX16" fmla="*/ 9931 w 10012"/>
                              <a:gd name="connsiteY16" fmla="*/ 2795 h 10000"/>
                              <a:gd name="connsiteX17" fmla="*/ 9792 w 10012"/>
                              <a:gd name="connsiteY17" fmla="*/ 2730 h 10000"/>
                              <a:gd name="connsiteX18" fmla="*/ 9550 w 10012"/>
                              <a:gd name="connsiteY18" fmla="*/ 2648 h 10000"/>
                              <a:gd name="connsiteX19" fmla="*/ 9308 w 10012"/>
                              <a:gd name="connsiteY19" fmla="*/ 2549 h 10000"/>
                              <a:gd name="connsiteX20" fmla="*/ 9031 w 10012"/>
                              <a:gd name="connsiteY20" fmla="*/ 2418 h 10000"/>
                              <a:gd name="connsiteX21" fmla="*/ 8720 w 10012"/>
                              <a:gd name="connsiteY21" fmla="*/ 2270 h 10000"/>
                              <a:gd name="connsiteX22" fmla="*/ 8426 w 10012"/>
                              <a:gd name="connsiteY22" fmla="*/ 2107 h 10000"/>
                              <a:gd name="connsiteX23" fmla="*/ 8080 w 10012"/>
                              <a:gd name="connsiteY23" fmla="*/ 1918 h 10000"/>
                              <a:gd name="connsiteX24" fmla="*/ 7768 w 10012"/>
                              <a:gd name="connsiteY24" fmla="*/ 1705 h 10000"/>
                              <a:gd name="connsiteX25" fmla="*/ 7457 w 10012"/>
                              <a:gd name="connsiteY25" fmla="*/ 1475 h 10000"/>
                              <a:gd name="connsiteX26" fmla="*/ 7180 w 10012"/>
                              <a:gd name="connsiteY26" fmla="*/ 1213 h 10000"/>
                              <a:gd name="connsiteX27" fmla="*/ 6938 w 10012"/>
                              <a:gd name="connsiteY27" fmla="*/ 943 h 10000"/>
                              <a:gd name="connsiteX28" fmla="*/ 6730 w 10012"/>
                              <a:gd name="connsiteY28" fmla="*/ 648 h 10000"/>
                              <a:gd name="connsiteX29" fmla="*/ 6557 w 10012"/>
                              <a:gd name="connsiteY29" fmla="*/ 320 h 10000"/>
                              <a:gd name="connsiteX30" fmla="*/ 6453 w 10012"/>
                              <a:gd name="connsiteY30" fmla="*/ 0 h 10000"/>
                              <a:gd name="connsiteX31" fmla="*/ 6453 w 10012"/>
                              <a:gd name="connsiteY31" fmla="*/ 16 h 10000"/>
                              <a:gd name="connsiteX32" fmla="*/ 6453 w 10012"/>
                              <a:gd name="connsiteY32" fmla="*/ 98 h 10000"/>
                              <a:gd name="connsiteX33" fmla="*/ 6419 w 10012"/>
                              <a:gd name="connsiteY33" fmla="*/ 221 h 10000"/>
                              <a:gd name="connsiteX34" fmla="*/ 6349 w 10012"/>
                              <a:gd name="connsiteY34" fmla="*/ 385 h 10000"/>
                              <a:gd name="connsiteX35" fmla="*/ 6280 w 10012"/>
                              <a:gd name="connsiteY35" fmla="*/ 582 h 10000"/>
                              <a:gd name="connsiteX36" fmla="*/ 6211 w 10012"/>
                              <a:gd name="connsiteY36" fmla="*/ 795 h 10000"/>
                              <a:gd name="connsiteX37" fmla="*/ 6107 w 10012"/>
                              <a:gd name="connsiteY37" fmla="*/ 1041 h 10000"/>
                              <a:gd name="connsiteX38" fmla="*/ 5969 w 10012"/>
                              <a:gd name="connsiteY38" fmla="*/ 1279 h 10000"/>
                              <a:gd name="connsiteX39" fmla="*/ 5830 w 10012"/>
                              <a:gd name="connsiteY39" fmla="*/ 1541 h 10000"/>
                              <a:gd name="connsiteX40" fmla="*/ 5623 w 10012"/>
                              <a:gd name="connsiteY40" fmla="*/ 1803 h 10000"/>
                              <a:gd name="connsiteX41" fmla="*/ 5415 w 10012"/>
                              <a:gd name="connsiteY41" fmla="*/ 2057 h 10000"/>
                              <a:gd name="connsiteX42" fmla="*/ 5173 w 10012"/>
                              <a:gd name="connsiteY42" fmla="*/ 2320 h 10000"/>
                              <a:gd name="connsiteX43" fmla="*/ 4896 w 10012"/>
                              <a:gd name="connsiteY43" fmla="*/ 2549 h 10000"/>
                              <a:gd name="connsiteX44" fmla="*/ 4550 w 10012"/>
                              <a:gd name="connsiteY44" fmla="*/ 2762 h 10000"/>
                              <a:gd name="connsiteX45" fmla="*/ 4204 w 10012"/>
                              <a:gd name="connsiteY45" fmla="*/ 2926 h 10000"/>
                              <a:gd name="connsiteX46" fmla="*/ 3824 w 10012"/>
                              <a:gd name="connsiteY46" fmla="*/ 3066 h 10000"/>
                              <a:gd name="connsiteX47" fmla="*/ 5035 w 10012"/>
                              <a:gd name="connsiteY47" fmla="*/ 3197 h 10000"/>
                              <a:gd name="connsiteX48" fmla="*/ 5035 w 10012"/>
                              <a:gd name="connsiteY48" fmla="*/ 3213 h 10000"/>
                              <a:gd name="connsiteX49" fmla="*/ 5069 w 10012"/>
                              <a:gd name="connsiteY49" fmla="*/ 3279 h 10000"/>
                              <a:gd name="connsiteX50" fmla="*/ 5069 w 10012"/>
                              <a:gd name="connsiteY50" fmla="*/ 3361 h 10000"/>
                              <a:gd name="connsiteX51" fmla="*/ 5069 w 10012"/>
                              <a:gd name="connsiteY51" fmla="*/ 3475 h 10000"/>
                              <a:gd name="connsiteX52" fmla="*/ 5069 w 10012"/>
                              <a:gd name="connsiteY52" fmla="*/ 3623 h 10000"/>
                              <a:gd name="connsiteX53" fmla="*/ 5035 w 10012"/>
                              <a:gd name="connsiteY53" fmla="*/ 3787 h 10000"/>
                              <a:gd name="connsiteX54" fmla="*/ 4965 w 10012"/>
                              <a:gd name="connsiteY54" fmla="*/ 3943 h 10000"/>
                              <a:gd name="connsiteX55" fmla="*/ 4862 w 10012"/>
                              <a:gd name="connsiteY55" fmla="*/ 4123 h 10000"/>
                              <a:gd name="connsiteX56" fmla="*/ 4723 w 10012"/>
                              <a:gd name="connsiteY56" fmla="*/ 4320 h 10000"/>
                              <a:gd name="connsiteX57" fmla="*/ 4516 w 10012"/>
                              <a:gd name="connsiteY57" fmla="*/ 4500 h 10000"/>
                              <a:gd name="connsiteX58" fmla="*/ 4204 w 10012"/>
                              <a:gd name="connsiteY58" fmla="*/ 4680 h 10000"/>
                              <a:gd name="connsiteX59" fmla="*/ 3893 w 10012"/>
                              <a:gd name="connsiteY59" fmla="*/ 4852 h 10000"/>
                              <a:gd name="connsiteX60" fmla="*/ 3443 w 10012"/>
                              <a:gd name="connsiteY60" fmla="*/ 5016 h 10000"/>
                              <a:gd name="connsiteX61" fmla="*/ 2958 w 10012"/>
                              <a:gd name="connsiteY61" fmla="*/ 5148 h 10000"/>
                              <a:gd name="connsiteX62" fmla="*/ 2336 w 10012"/>
                              <a:gd name="connsiteY62" fmla="*/ 5262 h 10000"/>
                              <a:gd name="connsiteX63" fmla="*/ 1661 w 10012"/>
                              <a:gd name="connsiteY63" fmla="*/ 5344 h 10000"/>
                              <a:gd name="connsiteX64" fmla="*/ 1661 w 10012"/>
                              <a:gd name="connsiteY64" fmla="*/ 5361 h 10000"/>
                              <a:gd name="connsiteX65" fmla="*/ 1696 w 10012"/>
                              <a:gd name="connsiteY65" fmla="*/ 5393 h 10000"/>
                              <a:gd name="connsiteX66" fmla="*/ 1799 w 10012"/>
                              <a:gd name="connsiteY66" fmla="*/ 5434 h 10000"/>
                              <a:gd name="connsiteX67" fmla="*/ 1851 w 10012"/>
                              <a:gd name="connsiteY67" fmla="*/ 5484 h 10000"/>
                              <a:gd name="connsiteX68" fmla="*/ 1955 w 10012"/>
                              <a:gd name="connsiteY68" fmla="*/ 5541 h 10000"/>
                              <a:gd name="connsiteX69" fmla="*/ 2128 w 10012"/>
                              <a:gd name="connsiteY69" fmla="*/ 5607 h 10000"/>
                              <a:gd name="connsiteX70" fmla="*/ 2266 w 10012"/>
                              <a:gd name="connsiteY70" fmla="*/ 5689 h 10000"/>
                              <a:gd name="connsiteX71" fmla="*/ 2474 w 10012"/>
                              <a:gd name="connsiteY71" fmla="*/ 5770 h 10000"/>
                              <a:gd name="connsiteX72" fmla="*/ 2682 w 10012"/>
                              <a:gd name="connsiteY72" fmla="*/ 5852 h 10000"/>
                              <a:gd name="connsiteX73" fmla="*/ 2889 w 10012"/>
                              <a:gd name="connsiteY73" fmla="*/ 5926 h 10000"/>
                              <a:gd name="connsiteX74" fmla="*/ 3166 w 10012"/>
                              <a:gd name="connsiteY74" fmla="*/ 6000 h 10000"/>
                              <a:gd name="connsiteX75" fmla="*/ 3443 w 10012"/>
                              <a:gd name="connsiteY75" fmla="*/ 6082 h 10000"/>
                              <a:gd name="connsiteX76" fmla="*/ 3754 w 10012"/>
                              <a:gd name="connsiteY76" fmla="*/ 6148 h 10000"/>
                              <a:gd name="connsiteX77" fmla="*/ 4066 w 10012"/>
                              <a:gd name="connsiteY77" fmla="*/ 6213 h 10000"/>
                              <a:gd name="connsiteX78" fmla="*/ 4412 w 10012"/>
                              <a:gd name="connsiteY78" fmla="*/ 6262 h 10000"/>
                              <a:gd name="connsiteX79" fmla="*/ 4758 w 10012"/>
                              <a:gd name="connsiteY79" fmla="*/ 6295 h 10000"/>
                              <a:gd name="connsiteX80" fmla="*/ 4758 w 10012"/>
                              <a:gd name="connsiteY80" fmla="*/ 6311 h 10000"/>
                              <a:gd name="connsiteX81" fmla="*/ 4758 w 10012"/>
                              <a:gd name="connsiteY81" fmla="*/ 6361 h 10000"/>
                              <a:gd name="connsiteX82" fmla="*/ 4689 w 10012"/>
                              <a:gd name="connsiteY82" fmla="*/ 6426 h 10000"/>
                              <a:gd name="connsiteX83" fmla="*/ 4619 w 10012"/>
                              <a:gd name="connsiteY83" fmla="*/ 6525 h 10000"/>
                              <a:gd name="connsiteX84" fmla="*/ 4516 w 10012"/>
                              <a:gd name="connsiteY84" fmla="*/ 6656 h 10000"/>
                              <a:gd name="connsiteX85" fmla="*/ 4377 w 10012"/>
                              <a:gd name="connsiteY85" fmla="*/ 6779 h 10000"/>
                              <a:gd name="connsiteX86" fmla="*/ 4170 w 10012"/>
                              <a:gd name="connsiteY86" fmla="*/ 6926 h 10000"/>
                              <a:gd name="connsiteX87" fmla="*/ 3962 w 10012"/>
                              <a:gd name="connsiteY87" fmla="*/ 7074 h 10000"/>
                              <a:gd name="connsiteX88" fmla="*/ 3685 w 10012"/>
                              <a:gd name="connsiteY88" fmla="*/ 7221 h 10000"/>
                              <a:gd name="connsiteX89" fmla="*/ 3339 w 10012"/>
                              <a:gd name="connsiteY89" fmla="*/ 7385 h 10000"/>
                              <a:gd name="connsiteX90" fmla="*/ 2958 w 10012"/>
                              <a:gd name="connsiteY90" fmla="*/ 7533 h 10000"/>
                              <a:gd name="connsiteX91" fmla="*/ 2509 w 10012"/>
                              <a:gd name="connsiteY91" fmla="*/ 7672 h 10000"/>
                              <a:gd name="connsiteX92" fmla="*/ 1990 w 10012"/>
                              <a:gd name="connsiteY92" fmla="*/ 7803 h 10000"/>
                              <a:gd name="connsiteX93" fmla="*/ 1419 w 10012"/>
                              <a:gd name="connsiteY93" fmla="*/ 7902 h 10000"/>
                              <a:gd name="connsiteX94" fmla="*/ 761 w 10012"/>
                              <a:gd name="connsiteY94" fmla="*/ 8000 h 10000"/>
                              <a:gd name="connsiteX95" fmla="*/ 0 w 10012"/>
                              <a:gd name="connsiteY95" fmla="*/ 8066 h 10000"/>
                              <a:gd name="connsiteX96" fmla="*/ 35 w 10012"/>
                              <a:gd name="connsiteY96" fmla="*/ 8082 h 10000"/>
                              <a:gd name="connsiteX97" fmla="*/ 69 w 10012"/>
                              <a:gd name="connsiteY97" fmla="*/ 8098 h 10000"/>
                              <a:gd name="connsiteX98" fmla="*/ 138 w 10012"/>
                              <a:gd name="connsiteY98" fmla="*/ 8148 h 10000"/>
                              <a:gd name="connsiteX99" fmla="*/ 277 w 10012"/>
                              <a:gd name="connsiteY99" fmla="*/ 8213 h 10000"/>
                              <a:gd name="connsiteX100" fmla="*/ 415 w 10012"/>
                              <a:gd name="connsiteY100" fmla="*/ 8279 h 10000"/>
                              <a:gd name="connsiteX101" fmla="*/ 588 w 10012"/>
                              <a:gd name="connsiteY101" fmla="*/ 8344 h 10000"/>
                              <a:gd name="connsiteX102" fmla="*/ 761 w 10012"/>
                              <a:gd name="connsiteY102" fmla="*/ 8410 h 10000"/>
                              <a:gd name="connsiteX103" fmla="*/ 1003 w 10012"/>
                              <a:gd name="connsiteY103" fmla="*/ 8492 h 10000"/>
                              <a:gd name="connsiteX104" fmla="*/ 1246 w 10012"/>
                              <a:gd name="connsiteY104" fmla="*/ 8549 h 10000"/>
                              <a:gd name="connsiteX105" fmla="*/ 1488 w 10012"/>
                              <a:gd name="connsiteY105" fmla="*/ 8615 h 10000"/>
                              <a:gd name="connsiteX106" fmla="*/ 1799 w 10012"/>
                              <a:gd name="connsiteY106" fmla="*/ 8664 h 10000"/>
                              <a:gd name="connsiteX107" fmla="*/ 2059 w 10012"/>
                              <a:gd name="connsiteY107" fmla="*/ 8697 h 10000"/>
                              <a:gd name="connsiteX108" fmla="*/ 2405 w 10012"/>
                              <a:gd name="connsiteY108" fmla="*/ 8730 h 10000"/>
                              <a:gd name="connsiteX109" fmla="*/ 2716 w 10012"/>
                              <a:gd name="connsiteY109" fmla="*/ 8730 h 10000"/>
                              <a:gd name="connsiteX110" fmla="*/ 3097 w 10012"/>
                              <a:gd name="connsiteY110" fmla="*/ 8713 h 10000"/>
                              <a:gd name="connsiteX111" fmla="*/ 3443 w 10012"/>
                              <a:gd name="connsiteY111" fmla="*/ 8664 h 10000"/>
                              <a:gd name="connsiteX112" fmla="*/ 3824 w 10012"/>
                              <a:gd name="connsiteY112" fmla="*/ 8615 h 10000"/>
                              <a:gd name="connsiteX113" fmla="*/ 4204 w 10012"/>
                              <a:gd name="connsiteY113" fmla="*/ 8598 h 10000"/>
                              <a:gd name="connsiteX114" fmla="*/ 4585 w 10012"/>
                              <a:gd name="connsiteY114" fmla="*/ 8598 h 10000"/>
                              <a:gd name="connsiteX115" fmla="*/ 4931 w 10012"/>
                              <a:gd name="connsiteY115" fmla="*/ 8598 h 10000"/>
                              <a:gd name="connsiteX116" fmla="*/ 5277 w 10012"/>
                              <a:gd name="connsiteY116" fmla="*/ 8631 h 10000"/>
                              <a:gd name="connsiteX117" fmla="*/ 5623 w 10012"/>
                              <a:gd name="connsiteY117" fmla="*/ 8680 h 10000"/>
                              <a:gd name="connsiteX118" fmla="*/ 5969 w 10012"/>
                              <a:gd name="connsiteY118" fmla="*/ 8746 h 10000"/>
                              <a:gd name="connsiteX119" fmla="*/ 6280 w 10012"/>
                              <a:gd name="connsiteY119" fmla="*/ 8811 h 10000"/>
                              <a:gd name="connsiteX120" fmla="*/ 6592 w 10012"/>
                              <a:gd name="connsiteY120" fmla="*/ 8893 h 10000"/>
                              <a:gd name="connsiteX121" fmla="*/ 6903 w 10012"/>
                              <a:gd name="connsiteY121" fmla="*/ 8992 h 10000"/>
                              <a:gd name="connsiteX122" fmla="*/ 7180 w 10012"/>
                              <a:gd name="connsiteY122" fmla="*/ 9090 h 10000"/>
                              <a:gd name="connsiteX123" fmla="*/ 7457 w 10012"/>
                              <a:gd name="connsiteY123" fmla="*/ 9189 h 10000"/>
                              <a:gd name="connsiteX124" fmla="*/ 7734 w 10012"/>
                              <a:gd name="connsiteY124" fmla="*/ 9287 h 10000"/>
                              <a:gd name="connsiteX125" fmla="*/ 7976 w 10012"/>
                              <a:gd name="connsiteY125" fmla="*/ 9385 h 10000"/>
                              <a:gd name="connsiteX126" fmla="*/ 8253 w 10012"/>
                              <a:gd name="connsiteY126" fmla="*/ 9475 h 10000"/>
                              <a:gd name="connsiteX127" fmla="*/ 8460 w 10012"/>
                              <a:gd name="connsiteY127" fmla="*/ 9574 h 10000"/>
                              <a:gd name="connsiteX128" fmla="*/ 8633 w 10012"/>
                              <a:gd name="connsiteY128" fmla="*/ 9639 h 10000"/>
                              <a:gd name="connsiteX129" fmla="*/ 8789 w 10012"/>
                              <a:gd name="connsiteY129" fmla="*/ 9705 h 10000"/>
                              <a:gd name="connsiteX130" fmla="*/ 8997 w 10012"/>
                              <a:gd name="connsiteY130" fmla="*/ 9770 h 10000"/>
                              <a:gd name="connsiteX131" fmla="*/ 9170 w 10012"/>
                              <a:gd name="connsiteY131" fmla="*/ 9820 h 10000"/>
                              <a:gd name="connsiteX132" fmla="*/ 9343 w 10012"/>
                              <a:gd name="connsiteY132" fmla="*/ 9869 h 10000"/>
                              <a:gd name="connsiteX133" fmla="*/ 9481 w 10012"/>
                              <a:gd name="connsiteY133" fmla="*/ 9902 h 10000"/>
                              <a:gd name="connsiteX134" fmla="*/ 9654 w 10012"/>
                              <a:gd name="connsiteY134" fmla="*/ 9934 h 10000"/>
                              <a:gd name="connsiteX135" fmla="*/ 9827 w 10012"/>
                              <a:gd name="connsiteY135" fmla="*/ 9967 h 10000"/>
                              <a:gd name="connsiteX136" fmla="*/ 10000 w 10012"/>
                              <a:gd name="connsiteY136" fmla="*/ 9984 h 10000"/>
                              <a:gd name="connsiteX137" fmla="*/ 10000 w 10012"/>
                              <a:gd name="connsiteY137" fmla="*/ 10000 h 10000"/>
                              <a:gd name="connsiteX138" fmla="*/ 10000 w 10012"/>
                              <a:gd name="connsiteY138" fmla="*/ 8861 h 10000"/>
                              <a:gd name="connsiteX139" fmla="*/ 10000 w 10012"/>
                              <a:gd name="connsiteY139" fmla="*/ 4320 h 10000"/>
                              <a:gd name="connsiteX140" fmla="*/ 9827 w 10012"/>
                              <a:gd name="connsiteY140" fmla="*/ 4270 h 1000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4320 h 10000"/>
                              <a:gd name="connsiteX139" fmla="*/ 9827 w 10000"/>
                              <a:gd name="connsiteY139" fmla="*/ 4270 h 100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</a:cxnLst>
                            <a:rect l="l" t="t" r="r" b="b"/>
                            <a:pathLst>
                              <a:path w="10000" h="10000">
                                <a:moveTo>
                                  <a:pt x="9827" y="4270"/>
                                </a:moveTo>
                                <a:lnTo>
                                  <a:pt x="9550" y="4123"/>
                                </a:lnTo>
                                <a:lnTo>
                                  <a:pt x="9273" y="3943"/>
                                </a:lnTo>
                                <a:lnTo>
                                  <a:pt x="9031" y="3770"/>
                                </a:lnTo>
                                <a:lnTo>
                                  <a:pt x="8893" y="3574"/>
                                </a:lnTo>
                                <a:cubicBezTo>
                                  <a:pt x="8858" y="3497"/>
                                  <a:pt x="8824" y="3421"/>
                                  <a:pt x="8789" y="3344"/>
                                </a:cubicBezTo>
                                <a:cubicBezTo>
                                  <a:pt x="8801" y="3257"/>
                                  <a:pt x="8812" y="3169"/>
                                  <a:pt x="8824" y="3082"/>
                                </a:cubicBezTo>
                                <a:lnTo>
                                  <a:pt x="8858" y="3082"/>
                                </a:lnTo>
                                <a:lnTo>
                                  <a:pt x="8927" y="3082"/>
                                </a:lnTo>
                                <a:lnTo>
                                  <a:pt x="9066" y="3082"/>
                                </a:lnTo>
                                <a:lnTo>
                                  <a:pt x="9239" y="3066"/>
                                </a:lnTo>
                                <a:lnTo>
                                  <a:pt x="9446" y="3033"/>
                                </a:lnTo>
                                <a:lnTo>
                                  <a:pt x="9654" y="2984"/>
                                </a:lnTo>
                                <a:lnTo>
                                  <a:pt x="9862" y="2926"/>
                                </a:lnTo>
                                <a:lnTo>
                                  <a:pt x="10000" y="2877"/>
                                </a:lnTo>
                                <a:lnTo>
                                  <a:pt x="10000" y="2811"/>
                                </a:lnTo>
                                <a:cubicBezTo>
                                  <a:pt x="9977" y="2806"/>
                                  <a:pt x="9954" y="2800"/>
                                  <a:pt x="9931" y="2795"/>
                                </a:cubicBezTo>
                                <a:cubicBezTo>
                                  <a:pt x="9885" y="2773"/>
                                  <a:pt x="9838" y="2752"/>
                                  <a:pt x="9792" y="2730"/>
                                </a:cubicBezTo>
                                <a:lnTo>
                                  <a:pt x="9550" y="2648"/>
                                </a:lnTo>
                                <a:lnTo>
                                  <a:pt x="9308" y="2549"/>
                                </a:lnTo>
                                <a:lnTo>
                                  <a:pt x="9031" y="2418"/>
                                </a:lnTo>
                                <a:lnTo>
                                  <a:pt x="8720" y="2270"/>
                                </a:lnTo>
                                <a:lnTo>
                                  <a:pt x="8426" y="2107"/>
                                </a:lnTo>
                                <a:lnTo>
                                  <a:pt x="8080" y="1918"/>
                                </a:lnTo>
                                <a:lnTo>
                                  <a:pt x="7768" y="1705"/>
                                </a:lnTo>
                                <a:lnTo>
                                  <a:pt x="7457" y="1475"/>
                                </a:lnTo>
                                <a:lnTo>
                                  <a:pt x="7180" y="1213"/>
                                </a:lnTo>
                                <a:lnTo>
                                  <a:pt x="6938" y="943"/>
                                </a:lnTo>
                                <a:lnTo>
                                  <a:pt x="6730" y="648"/>
                                </a:lnTo>
                                <a:cubicBezTo>
                                  <a:pt x="6672" y="539"/>
                                  <a:pt x="6615" y="429"/>
                                  <a:pt x="6557" y="320"/>
                                </a:cubicBezTo>
                                <a:cubicBezTo>
                                  <a:pt x="6522" y="213"/>
                                  <a:pt x="6488" y="107"/>
                                  <a:pt x="6453" y="0"/>
                                </a:cubicBezTo>
                                <a:lnTo>
                                  <a:pt x="6453" y="16"/>
                                </a:lnTo>
                                <a:lnTo>
                                  <a:pt x="6453" y="98"/>
                                </a:lnTo>
                                <a:cubicBezTo>
                                  <a:pt x="6442" y="139"/>
                                  <a:pt x="6430" y="180"/>
                                  <a:pt x="6419" y="221"/>
                                </a:cubicBezTo>
                                <a:cubicBezTo>
                                  <a:pt x="6396" y="276"/>
                                  <a:pt x="6372" y="330"/>
                                  <a:pt x="6349" y="385"/>
                                </a:cubicBezTo>
                                <a:cubicBezTo>
                                  <a:pt x="6326" y="451"/>
                                  <a:pt x="6303" y="516"/>
                                  <a:pt x="6280" y="582"/>
                                </a:cubicBezTo>
                                <a:lnTo>
                                  <a:pt x="6211" y="795"/>
                                </a:lnTo>
                                <a:cubicBezTo>
                                  <a:pt x="6176" y="877"/>
                                  <a:pt x="6142" y="959"/>
                                  <a:pt x="6107" y="1041"/>
                                </a:cubicBezTo>
                                <a:lnTo>
                                  <a:pt x="5969" y="1279"/>
                                </a:lnTo>
                                <a:lnTo>
                                  <a:pt x="5830" y="1541"/>
                                </a:lnTo>
                                <a:lnTo>
                                  <a:pt x="5623" y="1803"/>
                                </a:lnTo>
                                <a:cubicBezTo>
                                  <a:pt x="5554" y="1888"/>
                                  <a:pt x="5484" y="1972"/>
                                  <a:pt x="5415" y="2057"/>
                                </a:cubicBezTo>
                                <a:lnTo>
                                  <a:pt x="5173" y="2320"/>
                                </a:lnTo>
                                <a:lnTo>
                                  <a:pt x="4896" y="2549"/>
                                </a:lnTo>
                                <a:lnTo>
                                  <a:pt x="4550" y="2762"/>
                                </a:lnTo>
                                <a:lnTo>
                                  <a:pt x="4204" y="2926"/>
                                </a:lnTo>
                                <a:lnTo>
                                  <a:pt x="3824" y="3066"/>
                                </a:lnTo>
                                <a:lnTo>
                                  <a:pt x="5035" y="3197"/>
                                </a:lnTo>
                                <a:lnTo>
                                  <a:pt x="5035" y="3213"/>
                                </a:lnTo>
                                <a:cubicBezTo>
                                  <a:pt x="5046" y="3235"/>
                                  <a:pt x="5058" y="3257"/>
                                  <a:pt x="5069" y="3279"/>
                                </a:cubicBezTo>
                                <a:lnTo>
                                  <a:pt x="5069" y="3361"/>
                                </a:lnTo>
                                <a:lnTo>
                                  <a:pt x="5069" y="3475"/>
                                </a:lnTo>
                                <a:lnTo>
                                  <a:pt x="5069" y="3623"/>
                                </a:lnTo>
                                <a:cubicBezTo>
                                  <a:pt x="5058" y="3678"/>
                                  <a:pt x="5046" y="3732"/>
                                  <a:pt x="5035" y="3787"/>
                                </a:cubicBezTo>
                                <a:cubicBezTo>
                                  <a:pt x="5012" y="3839"/>
                                  <a:pt x="4988" y="3891"/>
                                  <a:pt x="4965" y="3943"/>
                                </a:cubicBezTo>
                                <a:cubicBezTo>
                                  <a:pt x="4931" y="4003"/>
                                  <a:pt x="4896" y="4063"/>
                                  <a:pt x="4862" y="4123"/>
                                </a:cubicBezTo>
                                <a:cubicBezTo>
                                  <a:pt x="4816" y="4189"/>
                                  <a:pt x="4769" y="4254"/>
                                  <a:pt x="4723" y="4320"/>
                                </a:cubicBezTo>
                                <a:lnTo>
                                  <a:pt x="4516" y="4500"/>
                                </a:lnTo>
                                <a:lnTo>
                                  <a:pt x="4204" y="4680"/>
                                </a:lnTo>
                                <a:lnTo>
                                  <a:pt x="3893" y="4852"/>
                                </a:lnTo>
                                <a:lnTo>
                                  <a:pt x="3443" y="5016"/>
                                </a:lnTo>
                                <a:lnTo>
                                  <a:pt x="2958" y="5148"/>
                                </a:lnTo>
                                <a:lnTo>
                                  <a:pt x="2336" y="5262"/>
                                </a:lnTo>
                                <a:lnTo>
                                  <a:pt x="1661" y="5344"/>
                                </a:lnTo>
                                <a:lnTo>
                                  <a:pt x="1661" y="5361"/>
                                </a:lnTo>
                                <a:lnTo>
                                  <a:pt x="1696" y="5393"/>
                                </a:lnTo>
                                <a:cubicBezTo>
                                  <a:pt x="1730" y="5407"/>
                                  <a:pt x="1765" y="5420"/>
                                  <a:pt x="1799" y="5434"/>
                                </a:cubicBezTo>
                                <a:cubicBezTo>
                                  <a:pt x="1816" y="5451"/>
                                  <a:pt x="1834" y="5467"/>
                                  <a:pt x="1851" y="5484"/>
                                </a:cubicBezTo>
                                <a:lnTo>
                                  <a:pt x="1955" y="5541"/>
                                </a:lnTo>
                                <a:lnTo>
                                  <a:pt x="2128" y="5607"/>
                                </a:lnTo>
                                <a:lnTo>
                                  <a:pt x="2266" y="5689"/>
                                </a:lnTo>
                                <a:lnTo>
                                  <a:pt x="2474" y="5770"/>
                                </a:lnTo>
                                <a:lnTo>
                                  <a:pt x="2682" y="5852"/>
                                </a:lnTo>
                                <a:lnTo>
                                  <a:pt x="2889" y="5926"/>
                                </a:lnTo>
                                <a:lnTo>
                                  <a:pt x="3166" y="6000"/>
                                </a:lnTo>
                                <a:lnTo>
                                  <a:pt x="3443" y="6082"/>
                                </a:lnTo>
                                <a:lnTo>
                                  <a:pt x="3754" y="6148"/>
                                </a:lnTo>
                                <a:lnTo>
                                  <a:pt x="4066" y="6213"/>
                                </a:lnTo>
                                <a:lnTo>
                                  <a:pt x="4412" y="6262"/>
                                </a:lnTo>
                                <a:lnTo>
                                  <a:pt x="4758" y="6295"/>
                                </a:lnTo>
                                <a:lnTo>
                                  <a:pt x="4758" y="6311"/>
                                </a:lnTo>
                                <a:lnTo>
                                  <a:pt x="4758" y="6361"/>
                                </a:lnTo>
                                <a:cubicBezTo>
                                  <a:pt x="4735" y="6383"/>
                                  <a:pt x="4712" y="6404"/>
                                  <a:pt x="4689" y="6426"/>
                                </a:cubicBezTo>
                                <a:cubicBezTo>
                                  <a:pt x="4666" y="6459"/>
                                  <a:pt x="4642" y="6492"/>
                                  <a:pt x="4619" y="6525"/>
                                </a:cubicBezTo>
                                <a:cubicBezTo>
                                  <a:pt x="4585" y="6569"/>
                                  <a:pt x="4550" y="6612"/>
                                  <a:pt x="4516" y="6656"/>
                                </a:cubicBezTo>
                                <a:lnTo>
                                  <a:pt x="4377" y="6779"/>
                                </a:lnTo>
                                <a:lnTo>
                                  <a:pt x="4170" y="6926"/>
                                </a:lnTo>
                                <a:lnTo>
                                  <a:pt x="3962" y="7074"/>
                                </a:lnTo>
                                <a:lnTo>
                                  <a:pt x="3685" y="7221"/>
                                </a:lnTo>
                                <a:lnTo>
                                  <a:pt x="3339" y="7385"/>
                                </a:lnTo>
                                <a:lnTo>
                                  <a:pt x="2958" y="7533"/>
                                </a:lnTo>
                                <a:lnTo>
                                  <a:pt x="2509" y="7672"/>
                                </a:lnTo>
                                <a:lnTo>
                                  <a:pt x="1990" y="7803"/>
                                </a:lnTo>
                                <a:lnTo>
                                  <a:pt x="1419" y="7902"/>
                                </a:lnTo>
                                <a:lnTo>
                                  <a:pt x="761" y="8000"/>
                                </a:lnTo>
                                <a:lnTo>
                                  <a:pt x="0" y="8066"/>
                                </a:lnTo>
                                <a:cubicBezTo>
                                  <a:pt x="12" y="8071"/>
                                  <a:pt x="23" y="8077"/>
                                  <a:pt x="35" y="8082"/>
                                </a:cubicBezTo>
                                <a:cubicBezTo>
                                  <a:pt x="46" y="8087"/>
                                  <a:pt x="58" y="8093"/>
                                  <a:pt x="69" y="8098"/>
                                </a:cubicBezTo>
                                <a:cubicBezTo>
                                  <a:pt x="92" y="8115"/>
                                  <a:pt x="115" y="8131"/>
                                  <a:pt x="138" y="8148"/>
                                </a:cubicBezTo>
                                <a:cubicBezTo>
                                  <a:pt x="184" y="8170"/>
                                  <a:pt x="231" y="8191"/>
                                  <a:pt x="277" y="8213"/>
                                </a:cubicBezTo>
                                <a:lnTo>
                                  <a:pt x="415" y="8279"/>
                                </a:lnTo>
                                <a:lnTo>
                                  <a:pt x="588" y="8344"/>
                                </a:lnTo>
                                <a:lnTo>
                                  <a:pt x="761" y="8410"/>
                                </a:lnTo>
                                <a:lnTo>
                                  <a:pt x="1003" y="8492"/>
                                </a:lnTo>
                                <a:lnTo>
                                  <a:pt x="1246" y="8549"/>
                                </a:lnTo>
                                <a:lnTo>
                                  <a:pt x="1488" y="8615"/>
                                </a:lnTo>
                                <a:lnTo>
                                  <a:pt x="1799" y="8664"/>
                                </a:lnTo>
                                <a:lnTo>
                                  <a:pt x="2059" y="8697"/>
                                </a:lnTo>
                                <a:lnTo>
                                  <a:pt x="2405" y="8730"/>
                                </a:lnTo>
                                <a:lnTo>
                                  <a:pt x="2716" y="8730"/>
                                </a:lnTo>
                                <a:lnTo>
                                  <a:pt x="3097" y="8713"/>
                                </a:lnTo>
                                <a:lnTo>
                                  <a:pt x="3443" y="8664"/>
                                </a:lnTo>
                                <a:lnTo>
                                  <a:pt x="3824" y="8615"/>
                                </a:lnTo>
                                <a:lnTo>
                                  <a:pt x="4204" y="8598"/>
                                </a:lnTo>
                                <a:lnTo>
                                  <a:pt x="4585" y="8598"/>
                                </a:lnTo>
                                <a:lnTo>
                                  <a:pt x="4931" y="8598"/>
                                </a:lnTo>
                                <a:lnTo>
                                  <a:pt x="5277" y="8631"/>
                                </a:lnTo>
                                <a:lnTo>
                                  <a:pt x="5623" y="8680"/>
                                </a:lnTo>
                                <a:lnTo>
                                  <a:pt x="5969" y="8746"/>
                                </a:lnTo>
                                <a:lnTo>
                                  <a:pt x="6280" y="8811"/>
                                </a:lnTo>
                                <a:lnTo>
                                  <a:pt x="6592" y="8893"/>
                                </a:lnTo>
                                <a:lnTo>
                                  <a:pt x="6903" y="8992"/>
                                </a:lnTo>
                                <a:lnTo>
                                  <a:pt x="7180" y="9090"/>
                                </a:lnTo>
                                <a:lnTo>
                                  <a:pt x="7457" y="9189"/>
                                </a:lnTo>
                                <a:lnTo>
                                  <a:pt x="7734" y="9287"/>
                                </a:lnTo>
                                <a:lnTo>
                                  <a:pt x="7976" y="9385"/>
                                </a:lnTo>
                                <a:lnTo>
                                  <a:pt x="8253" y="9475"/>
                                </a:lnTo>
                                <a:lnTo>
                                  <a:pt x="8460" y="9574"/>
                                </a:lnTo>
                                <a:lnTo>
                                  <a:pt x="8633" y="9639"/>
                                </a:lnTo>
                                <a:lnTo>
                                  <a:pt x="8789" y="9705"/>
                                </a:lnTo>
                                <a:lnTo>
                                  <a:pt x="8997" y="9770"/>
                                </a:lnTo>
                                <a:lnTo>
                                  <a:pt x="9170" y="9820"/>
                                </a:lnTo>
                                <a:lnTo>
                                  <a:pt x="9343" y="9869"/>
                                </a:lnTo>
                                <a:lnTo>
                                  <a:pt x="9481" y="9902"/>
                                </a:lnTo>
                                <a:lnTo>
                                  <a:pt x="9654" y="9934"/>
                                </a:lnTo>
                                <a:lnTo>
                                  <a:pt x="9827" y="9967"/>
                                </a:lnTo>
                                <a:lnTo>
                                  <a:pt x="10000" y="9984"/>
                                </a:lnTo>
                                <a:lnTo>
                                  <a:pt x="10000" y="10000"/>
                                </a:lnTo>
                                <a:lnTo>
                                  <a:pt x="10000" y="4320"/>
                                </a:lnTo>
                                <a:lnTo>
                                  <a:pt x="9827" y="42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15" name="Rectangle 3315"/>
                        <wps:cNvSpPr>
                          <a:spLocks noChangeArrowheads="1"/>
                        </wps:cNvSpPr>
                        <wps:spPr bwMode="auto">
                          <a:xfrm>
                            <a:off x="1828800" y="2066925"/>
                            <a:ext cx="3175" cy="1587"/>
                          </a:xfrm>
                          <a:prstGeom prst="rect">
                            <a:avLst/>
                          </a:pr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16" name="Freeform 421"/>
                        <wps:cNvSpPr>
                          <a:spLocks/>
                        </wps:cNvSpPr>
                        <wps:spPr bwMode="auto">
                          <a:xfrm>
                            <a:off x="1483520" y="1485900"/>
                            <a:ext cx="347711" cy="579223"/>
                          </a:xfrm>
                          <a:custGeom>
                            <a:avLst/>
                            <a:gdLst>
                              <a:gd name="T0" fmla="*/ 191 w 219"/>
                              <a:gd name="T1" fmla="*/ 349 h 365"/>
                              <a:gd name="T2" fmla="*/ 177 w 219"/>
                              <a:gd name="T3" fmla="*/ 339 h 365"/>
                              <a:gd name="T4" fmla="*/ 161 w 219"/>
                              <a:gd name="T5" fmla="*/ 325 h 365"/>
                              <a:gd name="T6" fmla="*/ 149 w 219"/>
                              <a:gd name="T7" fmla="*/ 309 h 365"/>
                              <a:gd name="T8" fmla="*/ 136 w 219"/>
                              <a:gd name="T9" fmla="*/ 291 h 365"/>
                              <a:gd name="T10" fmla="*/ 122 w 219"/>
                              <a:gd name="T11" fmla="*/ 275 h 365"/>
                              <a:gd name="T12" fmla="*/ 110 w 219"/>
                              <a:gd name="T13" fmla="*/ 258 h 365"/>
                              <a:gd name="T14" fmla="*/ 100 w 219"/>
                              <a:gd name="T15" fmla="*/ 240 h 365"/>
                              <a:gd name="T16" fmla="*/ 90 w 219"/>
                              <a:gd name="T17" fmla="*/ 222 h 365"/>
                              <a:gd name="T18" fmla="*/ 82 w 219"/>
                              <a:gd name="T19" fmla="*/ 208 h 365"/>
                              <a:gd name="T20" fmla="*/ 76 w 219"/>
                              <a:gd name="T21" fmla="*/ 194 h 365"/>
                              <a:gd name="T22" fmla="*/ 70 w 219"/>
                              <a:gd name="T23" fmla="*/ 182 h 365"/>
                              <a:gd name="T24" fmla="*/ 66 w 219"/>
                              <a:gd name="T25" fmla="*/ 174 h 365"/>
                              <a:gd name="T26" fmla="*/ 66 w 219"/>
                              <a:gd name="T27" fmla="*/ 168 h 365"/>
                              <a:gd name="T28" fmla="*/ 66 w 219"/>
                              <a:gd name="T29" fmla="*/ 166 h 365"/>
                              <a:gd name="T30" fmla="*/ 72 w 219"/>
                              <a:gd name="T31" fmla="*/ 164 h 365"/>
                              <a:gd name="T32" fmla="*/ 82 w 219"/>
                              <a:gd name="T33" fmla="*/ 162 h 365"/>
                              <a:gd name="T34" fmla="*/ 94 w 219"/>
                              <a:gd name="T35" fmla="*/ 160 h 365"/>
                              <a:gd name="T36" fmla="*/ 106 w 219"/>
                              <a:gd name="T37" fmla="*/ 158 h 365"/>
                              <a:gd name="T38" fmla="*/ 118 w 219"/>
                              <a:gd name="T39" fmla="*/ 154 h 365"/>
                              <a:gd name="T40" fmla="*/ 126 w 219"/>
                              <a:gd name="T41" fmla="*/ 150 h 365"/>
                              <a:gd name="T42" fmla="*/ 128 w 219"/>
                              <a:gd name="T43" fmla="*/ 147 h 365"/>
                              <a:gd name="T44" fmla="*/ 124 w 219"/>
                              <a:gd name="T45" fmla="*/ 143 h 365"/>
                              <a:gd name="T46" fmla="*/ 114 w 219"/>
                              <a:gd name="T47" fmla="*/ 135 h 365"/>
                              <a:gd name="T48" fmla="*/ 102 w 219"/>
                              <a:gd name="T49" fmla="*/ 117 h 365"/>
                              <a:gd name="T50" fmla="*/ 88 w 219"/>
                              <a:gd name="T51" fmla="*/ 95 h 365"/>
                              <a:gd name="T52" fmla="*/ 76 w 219"/>
                              <a:gd name="T53" fmla="*/ 69 h 365"/>
                              <a:gd name="T54" fmla="*/ 64 w 219"/>
                              <a:gd name="T55" fmla="*/ 43 h 365"/>
                              <a:gd name="T56" fmla="*/ 54 w 219"/>
                              <a:gd name="T57" fmla="*/ 22 h 365"/>
                              <a:gd name="T58" fmla="*/ 48 w 219"/>
                              <a:gd name="T59" fmla="*/ 6 h 365"/>
                              <a:gd name="T60" fmla="*/ 46 w 219"/>
                              <a:gd name="T61" fmla="*/ 0 h 365"/>
                              <a:gd name="T62" fmla="*/ 44 w 219"/>
                              <a:gd name="T63" fmla="*/ 24 h 365"/>
                              <a:gd name="T64" fmla="*/ 48 w 219"/>
                              <a:gd name="T65" fmla="*/ 49 h 365"/>
                              <a:gd name="T66" fmla="*/ 52 w 219"/>
                              <a:gd name="T67" fmla="*/ 71 h 365"/>
                              <a:gd name="T68" fmla="*/ 60 w 219"/>
                              <a:gd name="T69" fmla="*/ 91 h 365"/>
                              <a:gd name="T70" fmla="*/ 66 w 219"/>
                              <a:gd name="T71" fmla="*/ 109 h 365"/>
                              <a:gd name="T72" fmla="*/ 74 w 219"/>
                              <a:gd name="T73" fmla="*/ 125 h 365"/>
                              <a:gd name="T74" fmla="*/ 78 w 219"/>
                              <a:gd name="T75" fmla="*/ 133 h 365"/>
                              <a:gd name="T76" fmla="*/ 80 w 219"/>
                              <a:gd name="T77" fmla="*/ 135 h 365"/>
                              <a:gd name="T78" fmla="*/ 0 w 219"/>
                              <a:gd name="T79" fmla="*/ 168 h 365"/>
                              <a:gd name="T80" fmla="*/ 2 w 219"/>
                              <a:gd name="T81" fmla="*/ 194 h 365"/>
                              <a:gd name="T82" fmla="*/ 10 w 219"/>
                              <a:gd name="T83" fmla="*/ 216 h 365"/>
                              <a:gd name="T84" fmla="*/ 22 w 219"/>
                              <a:gd name="T85" fmla="*/ 238 h 365"/>
                              <a:gd name="T86" fmla="*/ 34 w 219"/>
                              <a:gd name="T87" fmla="*/ 256 h 365"/>
                              <a:gd name="T88" fmla="*/ 52 w 219"/>
                              <a:gd name="T89" fmla="*/ 273 h 365"/>
                              <a:gd name="T90" fmla="*/ 70 w 219"/>
                              <a:gd name="T91" fmla="*/ 289 h 365"/>
                              <a:gd name="T92" fmla="*/ 90 w 219"/>
                              <a:gd name="T93" fmla="*/ 303 h 365"/>
                              <a:gd name="T94" fmla="*/ 112 w 219"/>
                              <a:gd name="T95" fmla="*/ 317 h 365"/>
                              <a:gd name="T96" fmla="*/ 132 w 219"/>
                              <a:gd name="T97" fmla="*/ 329 h 365"/>
                              <a:gd name="T98" fmla="*/ 151 w 219"/>
                              <a:gd name="T99" fmla="*/ 339 h 365"/>
                              <a:gd name="T100" fmla="*/ 169 w 219"/>
                              <a:gd name="T101" fmla="*/ 347 h 365"/>
                              <a:gd name="T102" fmla="*/ 185 w 219"/>
                              <a:gd name="T103" fmla="*/ 353 h 365"/>
                              <a:gd name="T104" fmla="*/ 201 w 219"/>
                              <a:gd name="T105" fmla="*/ 359 h 365"/>
                              <a:gd name="T106" fmla="*/ 211 w 219"/>
                              <a:gd name="T107" fmla="*/ 363 h 365"/>
                              <a:gd name="T108" fmla="*/ 217 w 219"/>
                              <a:gd name="T109" fmla="*/ 365 h 365"/>
                              <a:gd name="T110" fmla="*/ 219 w 219"/>
                              <a:gd name="T111" fmla="*/ 365 h 365"/>
                              <a:gd name="T112" fmla="*/ 219 w 219"/>
                              <a:gd name="T113" fmla="*/ 365 h 365"/>
                              <a:gd name="T114" fmla="*/ 205 w 219"/>
                              <a:gd name="T115" fmla="*/ 359 h 365"/>
                              <a:gd name="T116" fmla="*/ 191 w 219"/>
                              <a:gd name="T117" fmla="*/ 349 h 36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219" h="365">
                                <a:moveTo>
                                  <a:pt x="191" y="349"/>
                                </a:moveTo>
                                <a:lnTo>
                                  <a:pt x="177" y="339"/>
                                </a:lnTo>
                                <a:lnTo>
                                  <a:pt x="161" y="325"/>
                                </a:lnTo>
                                <a:lnTo>
                                  <a:pt x="149" y="309"/>
                                </a:lnTo>
                                <a:lnTo>
                                  <a:pt x="136" y="291"/>
                                </a:lnTo>
                                <a:lnTo>
                                  <a:pt x="122" y="275"/>
                                </a:lnTo>
                                <a:lnTo>
                                  <a:pt x="110" y="258"/>
                                </a:lnTo>
                                <a:lnTo>
                                  <a:pt x="100" y="240"/>
                                </a:lnTo>
                                <a:lnTo>
                                  <a:pt x="90" y="222"/>
                                </a:lnTo>
                                <a:lnTo>
                                  <a:pt x="82" y="208"/>
                                </a:lnTo>
                                <a:lnTo>
                                  <a:pt x="76" y="194"/>
                                </a:lnTo>
                                <a:lnTo>
                                  <a:pt x="70" y="182"/>
                                </a:lnTo>
                                <a:lnTo>
                                  <a:pt x="66" y="174"/>
                                </a:lnTo>
                                <a:lnTo>
                                  <a:pt x="66" y="168"/>
                                </a:lnTo>
                                <a:lnTo>
                                  <a:pt x="66" y="166"/>
                                </a:lnTo>
                                <a:lnTo>
                                  <a:pt x="72" y="164"/>
                                </a:lnTo>
                                <a:lnTo>
                                  <a:pt x="82" y="162"/>
                                </a:lnTo>
                                <a:lnTo>
                                  <a:pt x="94" y="160"/>
                                </a:lnTo>
                                <a:lnTo>
                                  <a:pt x="106" y="158"/>
                                </a:lnTo>
                                <a:lnTo>
                                  <a:pt x="118" y="154"/>
                                </a:lnTo>
                                <a:lnTo>
                                  <a:pt x="126" y="150"/>
                                </a:lnTo>
                                <a:lnTo>
                                  <a:pt x="128" y="147"/>
                                </a:lnTo>
                                <a:lnTo>
                                  <a:pt x="124" y="143"/>
                                </a:lnTo>
                                <a:lnTo>
                                  <a:pt x="114" y="135"/>
                                </a:lnTo>
                                <a:lnTo>
                                  <a:pt x="102" y="117"/>
                                </a:lnTo>
                                <a:lnTo>
                                  <a:pt x="88" y="95"/>
                                </a:lnTo>
                                <a:lnTo>
                                  <a:pt x="76" y="69"/>
                                </a:lnTo>
                                <a:lnTo>
                                  <a:pt x="64" y="43"/>
                                </a:lnTo>
                                <a:lnTo>
                                  <a:pt x="54" y="22"/>
                                </a:lnTo>
                                <a:lnTo>
                                  <a:pt x="48" y="6"/>
                                </a:lnTo>
                                <a:lnTo>
                                  <a:pt x="46" y="0"/>
                                </a:lnTo>
                                <a:lnTo>
                                  <a:pt x="44" y="24"/>
                                </a:lnTo>
                                <a:lnTo>
                                  <a:pt x="48" y="49"/>
                                </a:lnTo>
                                <a:lnTo>
                                  <a:pt x="52" y="71"/>
                                </a:lnTo>
                                <a:lnTo>
                                  <a:pt x="60" y="91"/>
                                </a:lnTo>
                                <a:lnTo>
                                  <a:pt x="66" y="109"/>
                                </a:lnTo>
                                <a:lnTo>
                                  <a:pt x="74" y="125"/>
                                </a:lnTo>
                                <a:lnTo>
                                  <a:pt x="78" y="133"/>
                                </a:lnTo>
                                <a:lnTo>
                                  <a:pt x="80" y="135"/>
                                </a:lnTo>
                                <a:lnTo>
                                  <a:pt x="0" y="168"/>
                                </a:lnTo>
                                <a:lnTo>
                                  <a:pt x="2" y="194"/>
                                </a:lnTo>
                                <a:lnTo>
                                  <a:pt x="10" y="216"/>
                                </a:lnTo>
                                <a:lnTo>
                                  <a:pt x="22" y="238"/>
                                </a:lnTo>
                                <a:lnTo>
                                  <a:pt x="34" y="256"/>
                                </a:lnTo>
                                <a:lnTo>
                                  <a:pt x="52" y="273"/>
                                </a:lnTo>
                                <a:lnTo>
                                  <a:pt x="70" y="289"/>
                                </a:lnTo>
                                <a:lnTo>
                                  <a:pt x="90" y="303"/>
                                </a:lnTo>
                                <a:lnTo>
                                  <a:pt x="112" y="317"/>
                                </a:lnTo>
                                <a:lnTo>
                                  <a:pt x="132" y="329"/>
                                </a:lnTo>
                                <a:lnTo>
                                  <a:pt x="151" y="339"/>
                                </a:lnTo>
                                <a:lnTo>
                                  <a:pt x="169" y="347"/>
                                </a:lnTo>
                                <a:lnTo>
                                  <a:pt x="185" y="353"/>
                                </a:lnTo>
                                <a:lnTo>
                                  <a:pt x="201" y="359"/>
                                </a:lnTo>
                                <a:lnTo>
                                  <a:pt x="211" y="363"/>
                                </a:lnTo>
                                <a:lnTo>
                                  <a:pt x="217" y="365"/>
                                </a:lnTo>
                                <a:lnTo>
                                  <a:pt x="219" y="365"/>
                                </a:lnTo>
                                <a:lnTo>
                                  <a:pt x="219" y="365"/>
                                </a:lnTo>
                                <a:lnTo>
                                  <a:pt x="205" y="359"/>
                                </a:lnTo>
                                <a:lnTo>
                                  <a:pt x="191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17" name="Freeform 422"/>
                        <wps:cNvSpPr>
                          <a:spLocks/>
                        </wps:cNvSpPr>
                        <wps:spPr bwMode="auto">
                          <a:xfrm>
                            <a:off x="1635919" y="2200275"/>
                            <a:ext cx="198465" cy="476074"/>
                          </a:xfrm>
                          <a:custGeom>
                            <a:avLst/>
                            <a:gdLst>
                              <a:gd name="T0" fmla="*/ 115 w 125"/>
                              <a:gd name="T1" fmla="*/ 209 h 300"/>
                              <a:gd name="T2" fmla="*/ 105 w 125"/>
                              <a:gd name="T3" fmla="*/ 189 h 300"/>
                              <a:gd name="T4" fmla="*/ 93 w 125"/>
                              <a:gd name="T5" fmla="*/ 169 h 300"/>
                              <a:gd name="T6" fmla="*/ 83 w 125"/>
                              <a:gd name="T7" fmla="*/ 149 h 300"/>
                              <a:gd name="T8" fmla="*/ 75 w 125"/>
                              <a:gd name="T9" fmla="*/ 133 h 300"/>
                              <a:gd name="T10" fmla="*/ 67 w 125"/>
                              <a:gd name="T11" fmla="*/ 115 h 300"/>
                              <a:gd name="T12" fmla="*/ 61 w 125"/>
                              <a:gd name="T13" fmla="*/ 99 h 300"/>
                              <a:gd name="T14" fmla="*/ 57 w 125"/>
                              <a:gd name="T15" fmla="*/ 85 h 300"/>
                              <a:gd name="T16" fmla="*/ 55 w 125"/>
                              <a:gd name="T17" fmla="*/ 75 h 300"/>
                              <a:gd name="T18" fmla="*/ 55 w 125"/>
                              <a:gd name="T19" fmla="*/ 67 h 300"/>
                              <a:gd name="T20" fmla="*/ 57 w 125"/>
                              <a:gd name="T21" fmla="*/ 63 h 300"/>
                              <a:gd name="T22" fmla="*/ 65 w 125"/>
                              <a:gd name="T23" fmla="*/ 57 h 300"/>
                              <a:gd name="T24" fmla="*/ 77 w 125"/>
                              <a:gd name="T25" fmla="*/ 49 h 300"/>
                              <a:gd name="T26" fmla="*/ 87 w 125"/>
                              <a:gd name="T27" fmla="*/ 39 h 300"/>
                              <a:gd name="T28" fmla="*/ 99 w 125"/>
                              <a:gd name="T29" fmla="*/ 30 h 300"/>
                              <a:gd name="T30" fmla="*/ 109 w 125"/>
                              <a:gd name="T31" fmla="*/ 18 h 300"/>
                              <a:gd name="T32" fmla="*/ 117 w 125"/>
                              <a:gd name="T33" fmla="*/ 8 h 300"/>
                              <a:gd name="T34" fmla="*/ 121 w 125"/>
                              <a:gd name="T35" fmla="*/ 2 h 300"/>
                              <a:gd name="T36" fmla="*/ 123 w 125"/>
                              <a:gd name="T37" fmla="*/ 0 h 300"/>
                              <a:gd name="T38" fmla="*/ 119 w 125"/>
                              <a:gd name="T39" fmla="*/ 2 h 300"/>
                              <a:gd name="T40" fmla="*/ 105 w 125"/>
                              <a:gd name="T41" fmla="*/ 8 h 300"/>
                              <a:gd name="T42" fmla="*/ 85 w 125"/>
                              <a:gd name="T43" fmla="*/ 18 h 300"/>
                              <a:gd name="T44" fmla="*/ 61 w 125"/>
                              <a:gd name="T45" fmla="*/ 30 h 300"/>
                              <a:gd name="T46" fmla="*/ 40 w 125"/>
                              <a:gd name="T47" fmla="*/ 39 h 300"/>
                              <a:gd name="T48" fmla="*/ 20 w 125"/>
                              <a:gd name="T49" fmla="*/ 49 h 300"/>
                              <a:gd name="T50" fmla="*/ 6 w 125"/>
                              <a:gd name="T51" fmla="*/ 57 h 300"/>
                              <a:gd name="T52" fmla="*/ 0 w 125"/>
                              <a:gd name="T53" fmla="*/ 63 h 300"/>
                              <a:gd name="T54" fmla="*/ 2 w 125"/>
                              <a:gd name="T55" fmla="*/ 75 h 300"/>
                              <a:gd name="T56" fmla="*/ 8 w 125"/>
                              <a:gd name="T57" fmla="*/ 99 h 300"/>
                              <a:gd name="T58" fmla="*/ 20 w 125"/>
                              <a:gd name="T59" fmla="*/ 133 h 300"/>
                              <a:gd name="T60" fmla="*/ 34 w 125"/>
                              <a:gd name="T61" fmla="*/ 171 h 300"/>
                              <a:gd name="T62" fmla="*/ 51 w 125"/>
                              <a:gd name="T63" fmla="*/ 211 h 300"/>
                              <a:gd name="T64" fmla="*/ 73 w 125"/>
                              <a:gd name="T65" fmla="*/ 249 h 300"/>
                              <a:gd name="T66" fmla="*/ 99 w 125"/>
                              <a:gd name="T67" fmla="*/ 280 h 300"/>
                              <a:gd name="T68" fmla="*/ 125 w 125"/>
                              <a:gd name="T69" fmla="*/ 300 h 300"/>
                              <a:gd name="T70" fmla="*/ 125 w 125"/>
                              <a:gd name="T71" fmla="*/ 223 h 300"/>
                              <a:gd name="T72" fmla="*/ 115 w 125"/>
                              <a:gd name="T73" fmla="*/ 209 h 3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125" h="300">
                                <a:moveTo>
                                  <a:pt x="115" y="209"/>
                                </a:moveTo>
                                <a:lnTo>
                                  <a:pt x="105" y="189"/>
                                </a:lnTo>
                                <a:lnTo>
                                  <a:pt x="93" y="169"/>
                                </a:lnTo>
                                <a:lnTo>
                                  <a:pt x="83" y="149"/>
                                </a:lnTo>
                                <a:lnTo>
                                  <a:pt x="75" y="133"/>
                                </a:lnTo>
                                <a:lnTo>
                                  <a:pt x="67" y="115"/>
                                </a:lnTo>
                                <a:lnTo>
                                  <a:pt x="61" y="99"/>
                                </a:lnTo>
                                <a:lnTo>
                                  <a:pt x="57" y="85"/>
                                </a:lnTo>
                                <a:lnTo>
                                  <a:pt x="55" y="75"/>
                                </a:lnTo>
                                <a:lnTo>
                                  <a:pt x="55" y="67"/>
                                </a:lnTo>
                                <a:lnTo>
                                  <a:pt x="57" y="63"/>
                                </a:lnTo>
                                <a:lnTo>
                                  <a:pt x="65" y="57"/>
                                </a:lnTo>
                                <a:lnTo>
                                  <a:pt x="77" y="49"/>
                                </a:lnTo>
                                <a:lnTo>
                                  <a:pt x="87" y="39"/>
                                </a:lnTo>
                                <a:lnTo>
                                  <a:pt x="99" y="30"/>
                                </a:lnTo>
                                <a:lnTo>
                                  <a:pt x="109" y="18"/>
                                </a:lnTo>
                                <a:lnTo>
                                  <a:pt x="117" y="8"/>
                                </a:lnTo>
                                <a:lnTo>
                                  <a:pt x="121" y="2"/>
                                </a:lnTo>
                                <a:lnTo>
                                  <a:pt x="123" y="0"/>
                                </a:lnTo>
                                <a:lnTo>
                                  <a:pt x="119" y="2"/>
                                </a:lnTo>
                                <a:lnTo>
                                  <a:pt x="105" y="8"/>
                                </a:lnTo>
                                <a:lnTo>
                                  <a:pt x="85" y="18"/>
                                </a:lnTo>
                                <a:lnTo>
                                  <a:pt x="61" y="30"/>
                                </a:lnTo>
                                <a:lnTo>
                                  <a:pt x="40" y="39"/>
                                </a:lnTo>
                                <a:lnTo>
                                  <a:pt x="20" y="49"/>
                                </a:lnTo>
                                <a:lnTo>
                                  <a:pt x="6" y="57"/>
                                </a:lnTo>
                                <a:lnTo>
                                  <a:pt x="0" y="63"/>
                                </a:lnTo>
                                <a:lnTo>
                                  <a:pt x="2" y="75"/>
                                </a:lnTo>
                                <a:lnTo>
                                  <a:pt x="8" y="99"/>
                                </a:lnTo>
                                <a:lnTo>
                                  <a:pt x="20" y="133"/>
                                </a:lnTo>
                                <a:lnTo>
                                  <a:pt x="34" y="171"/>
                                </a:lnTo>
                                <a:lnTo>
                                  <a:pt x="51" y="211"/>
                                </a:lnTo>
                                <a:lnTo>
                                  <a:pt x="73" y="249"/>
                                </a:lnTo>
                                <a:lnTo>
                                  <a:pt x="99" y="280"/>
                                </a:lnTo>
                                <a:lnTo>
                                  <a:pt x="125" y="300"/>
                                </a:lnTo>
                                <a:lnTo>
                                  <a:pt x="125" y="223"/>
                                </a:lnTo>
                                <a:lnTo>
                                  <a:pt x="115" y="2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18" name="Freeform 423"/>
                        <wps:cNvSpPr>
                          <a:spLocks/>
                        </wps:cNvSpPr>
                        <wps:spPr bwMode="auto">
                          <a:xfrm>
                            <a:off x="1409700" y="2705100"/>
                            <a:ext cx="388992" cy="307861"/>
                          </a:xfrm>
                          <a:custGeom>
                            <a:avLst/>
                            <a:gdLst>
                              <a:gd name="T0" fmla="*/ 237 w 245"/>
                              <a:gd name="T1" fmla="*/ 172 h 194"/>
                              <a:gd name="T2" fmla="*/ 231 w 245"/>
                              <a:gd name="T3" fmla="*/ 159 h 194"/>
                              <a:gd name="T4" fmla="*/ 221 w 245"/>
                              <a:gd name="T5" fmla="*/ 147 h 194"/>
                              <a:gd name="T6" fmla="*/ 211 w 245"/>
                              <a:gd name="T7" fmla="*/ 131 h 194"/>
                              <a:gd name="T8" fmla="*/ 199 w 245"/>
                              <a:gd name="T9" fmla="*/ 115 h 194"/>
                              <a:gd name="T10" fmla="*/ 188 w 245"/>
                              <a:gd name="T11" fmla="*/ 101 h 194"/>
                              <a:gd name="T12" fmla="*/ 174 w 245"/>
                              <a:gd name="T13" fmla="*/ 85 h 194"/>
                              <a:gd name="T14" fmla="*/ 160 w 245"/>
                              <a:gd name="T15" fmla="*/ 69 h 194"/>
                              <a:gd name="T16" fmla="*/ 148 w 245"/>
                              <a:gd name="T17" fmla="*/ 56 h 194"/>
                              <a:gd name="T18" fmla="*/ 134 w 245"/>
                              <a:gd name="T19" fmla="*/ 42 h 194"/>
                              <a:gd name="T20" fmla="*/ 120 w 245"/>
                              <a:gd name="T21" fmla="*/ 30 h 194"/>
                              <a:gd name="T22" fmla="*/ 108 w 245"/>
                              <a:gd name="T23" fmla="*/ 20 h 194"/>
                              <a:gd name="T24" fmla="*/ 98 w 245"/>
                              <a:gd name="T25" fmla="*/ 12 h 194"/>
                              <a:gd name="T26" fmla="*/ 88 w 245"/>
                              <a:gd name="T27" fmla="*/ 6 h 194"/>
                              <a:gd name="T28" fmla="*/ 82 w 245"/>
                              <a:gd name="T29" fmla="*/ 2 h 194"/>
                              <a:gd name="T30" fmla="*/ 68 w 245"/>
                              <a:gd name="T31" fmla="*/ 0 h 194"/>
                              <a:gd name="T32" fmla="*/ 54 w 245"/>
                              <a:gd name="T33" fmla="*/ 2 h 194"/>
                              <a:gd name="T34" fmla="*/ 40 w 245"/>
                              <a:gd name="T35" fmla="*/ 8 h 194"/>
                              <a:gd name="T36" fmla="*/ 28 w 245"/>
                              <a:gd name="T37" fmla="*/ 14 h 194"/>
                              <a:gd name="T38" fmla="*/ 18 w 245"/>
                              <a:gd name="T39" fmla="*/ 22 h 194"/>
                              <a:gd name="T40" fmla="*/ 8 w 245"/>
                              <a:gd name="T41" fmla="*/ 28 h 194"/>
                              <a:gd name="T42" fmla="*/ 2 w 245"/>
                              <a:gd name="T43" fmla="*/ 34 h 194"/>
                              <a:gd name="T44" fmla="*/ 0 w 245"/>
                              <a:gd name="T45" fmla="*/ 34 h 194"/>
                              <a:gd name="T46" fmla="*/ 18 w 245"/>
                              <a:gd name="T47" fmla="*/ 38 h 194"/>
                              <a:gd name="T48" fmla="*/ 34 w 245"/>
                              <a:gd name="T49" fmla="*/ 46 h 194"/>
                              <a:gd name="T50" fmla="*/ 54 w 245"/>
                              <a:gd name="T51" fmla="*/ 54 h 194"/>
                              <a:gd name="T52" fmla="*/ 74 w 245"/>
                              <a:gd name="T53" fmla="*/ 65 h 194"/>
                              <a:gd name="T54" fmla="*/ 94 w 245"/>
                              <a:gd name="T55" fmla="*/ 77 h 194"/>
                              <a:gd name="T56" fmla="*/ 114 w 245"/>
                              <a:gd name="T57" fmla="*/ 91 h 194"/>
                              <a:gd name="T58" fmla="*/ 134 w 245"/>
                              <a:gd name="T59" fmla="*/ 105 h 194"/>
                              <a:gd name="T60" fmla="*/ 154 w 245"/>
                              <a:gd name="T61" fmla="*/ 119 h 194"/>
                              <a:gd name="T62" fmla="*/ 172 w 245"/>
                              <a:gd name="T63" fmla="*/ 133 h 194"/>
                              <a:gd name="T64" fmla="*/ 190 w 245"/>
                              <a:gd name="T65" fmla="*/ 147 h 194"/>
                              <a:gd name="T66" fmla="*/ 205 w 245"/>
                              <a:gd name="T67" fmla="*/ 159 h 194"/>
                              <a:gd name="T68" fmla="*/ 219 w 245"/>
                              <a:gd name="T69" fmla="*/ 170 h 194"/>
                              <a:gd name="T70" fmla="*/ 229 w 245"/>
                              <a:gd name="T71" fmla="*/ 180 h 194"/>
                              <a:gd name="T72" fmla="*/ 237 w 245"/>
                              <a:gd name="T73" fmla="*/ 186 h 194"/>
                              <a:gd name="T74" fmla="*/ 243 w 245"/>
                              <a:gd name="T75" fmla="*/ 192 h 194"/>
                              <a:gd name="T76" fmla="*/ 245 w 245"/>
                              <a:gd name="T77" fmla="*/ 194 h 194"/>
                              <a:gd name="T78" fmla="*/ 243 w 245"/>
                              <a:gd name="T79" fmla="*/ 184 h 194"/>
                              <a:gd name="T80" fmla="*/ 237 w 245"/>
                              <a:gd name="T81" fmla="*/ 172 h 19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245" h="194">
                                <a:moveTo>
                                  <a:pt x="237" y="172"/>
                                </a:moveTo>
                                <a:lnTo>
                                  <a:pt x="231" y="159"/>
                                </a:lnTo>
                                <a:lnTo>
                                  <a:pt x="221" y="147"/>
                                </a:lnTo>
                                <a:lnTo>
                                  <a:pt x="211" y="131"/>
                                </a:lnTo>
                                <a:lnTo>
                                  <a:pt x="199" y="115"/>
                                </a:lnTo>
                                <a:lnTo>
                                  <a:pt x="188" y="101"/>
                                </a:lnTo>
                                <a:lnTo>
                                  <a:pt x="174" y="85"/>
                                </a:lnTo>
                                <a:lnTo>
                                  <a:pt x="160" y="69"/>
                                </a:lnTo>
                                <a:lnTo>
                                  <a:pt x="148" y="56"/>
                                </a:lnTo>
                                <a:lnTo>
                                  <a:pt x="134" y="42"/>
                                </a:lnTo>
                                <a:lnTo>
                                  <a:pt x="120" y="30"/>
                                </a:lnTo>
                                <a:lnTo>
                                  <a:pt x="108" y="20"/>
                                </a:lnTo>
                                <a:lnTo>
                                  <a:pt x="98" y="12"/>
                                </a:lnTo>
                                <a:lnTo>
                                  <a:pt x="88" y="6"/>
                                </a:lnTo>
                                <a:lnTo>
                                  <a:pt x="82" y="2"/>
                                </a:lnTo>
                                <a:lnTo>
                                  <a:pt x="68" y="0"/>
                                </a:lnTo>
                                <a:lnTo>
                                  <a:pt x="54" y="2"/>
                                </a:lnTo>
                                <a:lnTo>
                                  <a:pt x="40" y="8"/>
                                </a:lnTo>
                                <a:lnTo>
                                  <a:pt x="28" y="14"/>
                                </a:lnTo>
                                <a:lnTo>
                                  <a:pt x="18" y="22"/>
                                </a:lnTo>
                                <a:lnTo>
                                  <a:pt x="8" y="28"/>
                                </a:lnTo>
                                <a:lnTo>
                                  <a:pt x="2" y="34"/>
                                </a:lnTo>
                                <a:lnTo>
                                  <a:pt x="0" y="34"/>
                                </a:lnTo>
                                <a:lnTo>
                                  <a:pt x="18" y="38"/>
                                </a:lnTo>
                                <a:lnTo>
                                  <a:pt x="34" y="46"/>
                                </a:lnTo>
                                <a:lnTo>
                                  <a:pt x="54" y="54"/>
                                </a:lnTo>
                                <a:lnTo>
                                  <a:pt x="74" y="65"/>
                                </a:lnTo>
                                <a:lnTo>
                                  <a:pt x="94" y="77"/>
                                </a:lnTo>
                                <a:lnTo>
                                  <a:pt x="114" y="91"/>
                                </a:lnTo>
                                <a:lnTo>
                                  <a:pt x="134" y="105"/>
                                </a:lnTo>
                                <a:lnTo>
                                  <a:pt x="154" y="119"/>
                                </a:lnTo>
                                <a:lnTo>
                                  <a:pt x="172" y="133"/>
                                </a:lnTo>
                                <a:lnTo>
                                  <a:pt x="190" y="147"/>
                                </a:lnTo>
                                <a:lnTo>
                                  <a:pt x="205" y="159"/>
                                </a:lnTo>
                                <a:lnTo>
                                  <a:pt x="219" y="170"/>
                                </a:lnTo>
                                <a:lnTo>
                                  <a:pt x="229" y="180"/>
                                </a:lnTo>
                                <a:lnTo>
                                  <a:pt x="237" y="186"/>
                                </a:lnTo>
                                <a:lnTo>
                                  <a:pt x="243" y="192"/>
                                </a:lnTo>
                                <a:lnTo>
                                  <a:pt x="245" y="194"/>
                                </a:lnTo>
                                <a:lnTo>
                                  <a:pt x="243" y="184"/>
                                </a:lnTo>
                                <a:lnTo>
                                  <a:pt x="237" y="1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19" name="Freeform 424"/>
                        <wps:cNvSpPr>
                          <a:spLocks/>
                        </wps:cNvSpPr>
                        <wps:spPr bwMode="auto">
                          <a:xfrm>
                            <a:off x="1162050" y="552450"/>
                            <a:ext cx="598572" cy="677612"/>
                          </a:xfrm>
                          <a:custGeom>
                            <a:avLst/>
                            <a:gdLst>
                              <a:gd name="T0" fmla="*/ 228 w 377"/>
                              <a:gd name="T1" fmla="*/ 239 h 427"/>
                              <a:gd name="T2" fmla="*/ 149 w 377"/>
                              <a:gd name="T3" fmla="*/ 0 h 427"/>
                              <a:gd name="T4" fmla="*/ 153 w 377"/>
                              <a:gd name="T5" fmla="*/ 235 h 427"/>
                              <a:gd name="T6" fmla="*/ 0 w 377"/>
                              <a:gd name="T7" fmla="*/ 338 h 427"/>
                              <a:gd name="T8" fmla="*/ 167 w 377"/>
                              <a:gd name="T9" fmla="*/ 328 h 427"/>
                              <a:gd name="T10" fmla="*/ 130 w 377"/>
                              <a:gd name="T11" fmla="*/ 427 h 427"/>
                              <a:gd name="T12" fmla="*/ 218 w 377"/>
                              <a:gd name="T13" fmla="*/ 352 h 427"/>
                              <a:gd name="T14" fmla="*/ 312 w 377"/>
                              <a:gd name="T15" fmla="*/ 388 h 427"/>
                              <a:gd name="T16" fmla="*/ 266 w 377"/>
                              <a:gd name="T17" fmla="*/ 285 h 427"/>
                              <a:gd name="T18" fmla="*/ 377 w 377"/>
                              <a:gd name="T19" fmla="*/ 189 h 427"/>
                              <a:gd name="T20" fmla="*/ 228 w 377"/>
                              <a:gd name="T21" fmla="*/ 239 h 4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377" h="427">
                                <a:moveTo>
                                  <a:pt x="228" y="239"/>
                                </a:moveTo>
                                <a:lnTo>
                                  <a:pt x="149" y="0"/>
                                </a:lnTo>
                                <a:lnTo>
                                  <a:pt x="153" y="235"/>
                                </a:lnTo>
                                <a:lnTo>
                                  <a:pt x="0" y="338"/>
                                </a:lnTo>
                                <a:lnTo>
                                  <a:pt x="167" y="328"/>
                                </a:lnTo>
                                <a:lnTo>
                                  <a:pt x="130" y="427"/>
                                </a:lnTo>
                                <a:lnTo>
                                  <a:pt x="218" y="352"/>
                                </a:lnTo>
                                <a:lnTo>
                                  <a:pt x="312" y="388"/>
                                </a:lnTo>
                                <a:lnTo>
                                  <a:pt x="266" y="285"/>
                                </a:lnTo>
                                <a:lnTo>
                                  <a:pt x="377" y="189"/>
                                </a:lnTo>
                                <a:lnTo>
                                  <a:pt x="228" y="2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4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20" name="Freeform 425"/>
                        <wps:cNvSpPr>
                          <a:spLocks/>
                        </wps:cNvSpPr>
                        <wps:spPr bwMode="auto">
                          <a:xfrm>
                            <a:off x="1543050" y="2371725"/>
                            <a:ext cx="115904" cy="130127"/>
                          </a:xfrm>
                          <a:custGeom>
                            <a:avLst/>
                            <a:gdLst>
                              <a:gd name="T0" fmla="*/ 69 w 73"/>
                              <a:gd name="T1" fmla="*/ 20 h 82"/>
                              <a:gd name="T2" fmla="*/ 65 w 73"/>
                              <a:gd name="T3" fmla="*/ 14 h 82"/>
                              <a:gd name="T4" fmla="*/ 59 w 73"/>
                              <a:gd name="T5" fmla="*/ 10 h 82"/>
                              <a:gd name="T6" fmla="*/ 53 w 73"/>
                              <a:gd name="T7" fmla="*/ 4 h 82"/>
                              <a:gd name="T8" fmla="*/ 47 w 73"/>
                              <a:gd name="T9" fmla="*/ 2 h 82"/>
                              <a:gd name="T10" fmla="*/ 38 w 73"/>
                              <a:gd name="T11" fmla="*/ 0 h 82"/>
                              <a:gd name="T12" fmla="*/ 32 w 73"/>
                              <a:gd name="T13" fmla="*/ 0 h 82"/>
                              <a:gd name="T14" fmla="*/ 24 w 73"/>
                              <a:gd name="T15" fmla="*/ 2 h 82"/>
                              <a:gd name="T16" fmla="*/ 18 w 73"/>
                              <a:gd name="T17" fmla="*/ 6 h 82"/>
                              <a:gd name="T18" fmla="*/ 12 w 73"/>
                              <a:gd name="T19" fmla="*/ 10 h 82"/>
                              <a:gd name="T20" fmla="*/ 8 w 73"/>
                              <a:gd name="T21" fmla="*/ 16 h 82"/>
                              <a:gd name="T22" fmla="*/ 4 w 73"/>
                              <a:gd name="T23" fmla="*/ 24 h 82"/>
                              <a:gd name="T24" fmla="*/ 2 w 73"/>
                              <a:gd name="T25" fmla="*/ 32 h 82"/>
                              <a:gd name="T26" fmla="*/ 0 w 73"/>
                              <a:gd name="T27" fmla="*/ 39 h 82"/>
                              <a:gd name="T28" fmla="*/ 0 w 73"/>
                              <a:gd name="T29" fmla="*/ 48 h 82"/>
                              <a:gd name="T30" fmla="*/ 2 w 73"/>
                              <a:gd name="T31" fmla="*/ 56 h 82"/>
                              <a:gd name="T32" fmla="*/ 4 w 73"/>
                              <a:gd name="T33" fmla="*/ 64 h 82"/>
                              <a:gd name="T34" fmla="*/ 10 w 73"/>
                              <a:gd name="T35" fmla="*/ 70 h 82"/>
                              <a:gd name="T36" fmla="*/ 14 w 73"/>
                              <a:gd name="T37" fmla="*/ 74 h 82"/>
                              <a:gd name="T38" fmla="*/ 20 w 73"/>
                              <a:gd name="T39" fmla="*/ 78 h 82"/>
                              <a:gd name="T40" fmla="*/ 26 w 73"/>
                              <a:gd name="T41" fmla="*/ 82 h 82"/>
                              <a:gd name="T42" fmla="*/ 34 w 73"/>
                              <a:gd name="T43" fmla="*/ 82 h 82"/>
                              <a:gd name="T44" fmla="*/ 40 w 73"/>
                              <a:gd name="T45" fmla="*/ 82 h 82"/>
                              <a:gd name="T46" fmla="*/ 48 w 73"/>
                              <a:gd name="T47" fmla="*/ 80 h 82"/>
                              <a:gd name="T48" fmla="*/ 55 w 73"/>
                              <a:gd name="T49" fmla="*/ 76 h 82"/>
                              <a:gd name="T50" fmla="*/ 61 w 73"/>
                              <a:gd name="T51" fmla="*/ 72 h 82"/>
                              <a:gd name="T52" fmla="*/ 65 w 73"/>
                              <a:gd name="T53" fmla="*/ 66 h 82"/>
                              <a:gd name="T54" fmla="*/ 69 w 73"/>
                              <a:gd name="T55" fmla="*/ 60 h 82"/>
                              <a:gd name="T56" fmla="*/ 73 w 73"/>
                              <a:gd name="T57" fmla="*/ 52 h 82"/>
                              <a:gd name="T58" fmla="*/ 73 w 73"/>
                              <a:gd name="T59" fmla="*/ 43 h 82"/>
                              <a:gd name="T60" fmla="*/ 73 w 73"/>
                              <a:gd name="T61" fmla="*/ 36 h 82"/>
                              <a:gd name="T62" fmla="*/ 71 w 73"/>
                              <a:gd name="T63" fmla="*/ 28 h 82"/>
                              <a:gd name="T64" fmla="*/ 69 w 73"/>
                              <a:gd name="T65" fmla="*/ 2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3" h="82">
                                <a:moveTo>
                                  <a:pt x="69" y="20"/>
                                </a:moveTo>
                                <a:lnTo>
                                  <a:pt x="65" y="14"/>
                                </a:lnTo>
                                <a:lnTo>
                                  <a:pt x="59" y="10"/>
                                </a:lnTo>
                                <a:lnTo>
                                  <a:pt x="53" y="4"/>
                                </a:lnTo>
                                <a:lnTo>
                                  <a:pt x="47" y="2"/>
                                </a:lnTo>
                                <a:lnTo>
                                  <a:pt x="38" y="0"/>
                                </a:lnTo>
                                <a:lnTo>
                                  <a:pt x="32" y="0"/>
                                </a:lnTo>
                                <a:lnTo>
                                  <a:pt x="24" y="2"/>
                                </a:lnTo>
                                <a:lnTo>
                                  <a:pt x="18" y="6"/>
                                </a:lnTo>
                                <a:lnTo>
                                  <a:pt x="12" y="10"/>
                                </a:lnTo>
                                <a:lnTo>
                                  <a:pt x="8" y="16"/>
                                </a:lnTo>
                                <a:lnTo>
                                  <a:pt x="4" y="24"/>
                                </a:lnTo>
                                <a:lnTo>
                                  <a:pt x="2" y="32"/>
                                </a:lnTo>
                                <a:lnTo>
                                  <a:pt x="0" y="39"/>
                                </a:lnTo>
                                <a:lnTo>
                                  <a:pt x="0" y="48"/>
                                </a:lnTo>
                                <a:lnTo>
                                  <a:pt x="2" y="56"/>
                                </a:lnTo>
                                <a:lnTo>
                                  <a:pt x="4" y="64"/>
                                </a:lnTo>
                                <a:lnTo>
                                  <a:pt x="10" y="70"/>
                                </a:lnTo>
                                <a:lnTo>
                                  <a:pt x="14" y="74"/>
                                </a:lnTo>
                                <a:lnTo>
                                  <a:pt x="20" y="78"/>
                                </a:lnTo>
                                <a:lnTo>
                                  <a:pt x="26" y="82"/>
                                </a:lnTo>
                                <a:lnTo>
                                  <a:pt x="34" y="82"/>
                                </a:lnTo>
                                <a:lnTo>
                                  <a:pt x="40" y="82"/>
                                </a:lnTo>
                                <a:lnTo>
                                  <a:pt x="48" y="80"/>
                                </a:lnTo>
                                <a:lnTo>
                                  <a:pt x="55" y="76"/>
                                </a:lnTo>
                                <a:lnTo>
                                  <a:pt x="61" y="72"/>
                                </a:lnTo>
                                <a:lnTo>
                                  <a:pt x="65" y="66"/>
                                </a:lnTo>
                                <a:lnTo>
                                  <a:pt x="69" y="60"/>
                                </a:lnTo>
                                <a:lnTo>
                                  <a:pt x="73" y="52"/>
                                </a:lnTo>
                                <a:lnTo>
                                  <a:pt x="73" y="43"/>
                                </a:lnTo>
                                <a:lnTo>
                                  <a:pt x="73" y="36"/>
                                </a:lnTo>
                                <a:lnTo>
                                  <a:pt x="71" y="28"/>
                                </a:lnTo>
                                <a:lnTo>
                                  <a:pt x="69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21" name="Freeform 426"/>
                        <wps:cNvSpPr>
                          <a:spLocks/>
                        </wps:cNvSpPr>
                        <wps:spPr bwMode="auto">
                          <a:xfrm>
                            <a:off x="1123950" y="2647950"/>
                            <a:ext cx="115904" cy="131714"/>
                          </a:xfrm>
                          <a:custGeom>
                            <a:avLst/>
                            <a:gdLst>
                              <a:gd name="T0" fmla="*/ 69 w 73"/>
                              <a:gd name="T1" fmla="*/ 20 h 83"/>
                              <a:gd name="T2" fmla="*/ 65 w 73"/>
                              <a:gd name="T3" fmla="*/ 14 h 83"/>
                              <a:gd name="T4" fmla="*/ 61 w 73"/>
                              <a:gd name="T5" fmla="*/ 8 h 83"/>
                              <a:gd name="T6" fmla="*/ 53 w 73"/>
                              <a:gd name="T7" fmla="*/ 4 h 83"/>
                              <a:gd name="T8" fmla="*/ 47 w 73"/>
                              <a:gd name="T9" fmla="*/ 2 h 83"/>
                              <a:gd name="T10" fmla="*/ 41 w 73"/>
                              <a:gd name="T11" fmla="*/ 0 h 83"/>
                              <a:gd name="T12" fmla="*/ 33 w 73"/>
                              <a:gd name="T13" fmla="*/ 0 h 83"/>
                              <a:gd name="T14" fmla="*/ 27 w 73"/>
                              <a:gd name="T15" fmla="*/ 2 h 83"/>
                              <a:gd name="T16" fmla="*/ 18 w 73"/>
                              <a:gd name="T17" fmla="*/ 6 h 83"/>
                              <a:gd name="T18" fmla="*/ 14 w 73"/>
                              <a:gd name="T19" fmla="*/ 10 h 83"/>
                              <a:gd name="T20" fmla="*/ 8 w 73"/>
                              <a:gd name="T21" fmla="*/ 16 h 83"/>
                              <a:gd name="T22" fmla="*/ 4 w 73"/>
                              <a:gd name="T23" fmla="*/ 24 h 83"/>
                              <a:gd name="T24" fmla="*/ 2 w 73"/>
                              <a:gd name="T25" fmla="*/ 32 h 83"/>
                              <a:gd name="T26" fmla="*/ 0 w 73"/>
                              <a:gd name="T27" fmla="*/ 40 h 83"/>
                              <a:gd name="T28" fmla="*/ 0 w 73"/>
                              <a:gd name="T29" fmla="*/ 48 h 83"/>
                              <a:gd name="T30" fmla="*/ 2 w 73"/>
                              <a:gd name="T31" fmla="*/ 56 h 83"/>
                              <a:gd name="T32" fmla="*/ 6 w 73"/>
                              <a:gd name="T33" fmla="*/ 63 h 83"/>
                              <a:gd name="T34" fmla="*/ 8 w 73"/>
                              <a:gd name="T35" fmla="*/ 71 h 83"/>
                              <a:gd name="T36" fmla="*/ 14 w 73"/>
                              <a:gd name="T37" fmla="*/ 75 h 83"/>
                              <a:gd name="T38" fmla="*/ 21 w 73"/>
                              <a:gd name="T39" fmla="*/ 79 h 83"/>
                              <a:gd name="T40" fmla="*/ 27 w 73"/>
                              <a:gd name="T41" fmla="*/ 81 h 83"/>
                              <a:gd name="T42" fmla="*/ 35 w 73"/>
                              <a:gd name="T43" fmla="*/ 83 h 83"/>
                              <a:gd name="T44" fmla="*/ 41 w 73"/>
                              <a:gd name="T45" fmla="*/ 83 h 83"/>
                              <a:gd name="T46" fmla="*/ 49 w 73"/>
                              <a:gd name="T47" fmla="*/ 81 h 83"/>
                              <a:gd name="T48" fmla="*/ 55 w 73"/>
                              <a:gd name="T49" fmla="*/ 77 h 83"/>
                              <a:gd name="T50" fmla="*/ 61 w 73"/>
                              <a:gd name="T51" fmla="*/ 73 h 83"/>
                              <a:gd name="T52" fmla="*/ 65 w 73"/>
                              <a:gd name="T53" fmla="*/ 67 h 83"/>
                              <a:gd name="T54" fmla="*/ 69 w 73"/>
                              <a:gd name="T55" fmla="*/ 60 h 83"/>
                              <a:gd name="T56" fmla="*/ 71 w 73"/>
                              <a:gd name="T57" fmla="*/ 52 h 83"/>
                              <a:gd name="T58" fmla="*/ 73 w 73"/>
                              <a:gd name="T59" fmla="*/ 44 h 83"/>
                              <a:gd name="T60" fmla="*/ 73 w 73"/>
                              <a:gd name="T61" fmla="*/ 36 h 83"/>
                              <a:gd name="T62" fmla="*/ 71 w 73"/>
                              <a:gd name="T63" fmla="*/ 28 h 83"/>
                              <a:gd name="T64" fmla="*/ 69 w 73"/>
                              <a:gd name="T65" fmla="*/ 20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3" h="83">
                                <a:moveTo>
                                  <a:pt x="69" y="20"/>
                                </a:moveTo>
                                <a:lnTo>
                                  <a:pt x="65" y="14"/>
                                </a:lnTo>
                                <a:lnTo>
                                  <a:pt x="61" y="8"/>
                                </a:lnTo>
                                <a:lnTo>
                                  <a:pt x="53" y="4"/>
                                </a:lnTo>
                                <a:lnTo>
                                  <a:pt x="47" y="2"/>
                                </a:lnTo>
                                <a:lnTo>
                                  <a:pt x="41" y="0"/>
                                </a:lnTo>
                                <a:lnTo>
                                  <a:pt x="33" y="0"/>
                                </a:lnTo>
                                <a:lnTo>
                                  <a:pt x="27" y="2"/>
                                </a:lnTo>
                                <a:lnTo>
                                  <a:pt x="18" y="6"/>
                                </a:lnTo>
                                <a:lnTo>
                                  <a:pt x="14" y="10"/>
                                </a:lnTo>
                                <a:lnTo>
                                  <a:pt x="8" y="16"/>
                                </a:lnTo>
                                <a:lnTo>
                                  <a:pt x="4" y="24"/>
                                </a:lnTo>
                                <a:lnTo>
                                  <a:pt x="2" y="32"/>
                                </a:lnTo>
                                <a:lnTo>
                                  <a:pt x="0" y="40"/>
                                </a:lnTo>
                                <a:lnTo>
                                  <a:pt x="0" y="48"/>
                                </a:lnTo>
                                <a:lnTo>
                                  <a:pt x="2" y="56"/>
                                </a:lnTo>
                                <a:lnTo>
                                  <a:pt x="6" y="63"/>
                                </a:lnTo>
                                <a:lnTo>
                                  <a:pt x="8" y="71"/>
                                </a:lnTo>
                                <a:lnTo>
                                  <a:pt x="14" y="75"/>
                                </a:lnTo>
                                <a:lnTo>
                                  <a:pt x="21" y="79"/>
                                </a:lnTo>
                                <a:lnTo>
                                  <a:pt x="27" y="81"/>
                                </a:lnTo>
                                <a:lnTo>
                                  <a:pt x="35" y="83"/>
                                </a:lnTo>
                                <a:lnTo>
                                  <a:pt x="41" y="83"/>
                                </a:lnTo>
                                <a:lnTo>
                                  <a:pt x="49" y="81"/>
                                </a:lnTo>
                                <a:lnTo>
                                  <a:pt x="55" y="77"/>
                                </a:lnTo>
                                <a:lnTo>
                                  <a:pt x="61" y="73"/>
                                </a:lnTo>
                                <a:lnTo>
                                  <a:pt x="65" y="67"/>
                                </a:lnTo>
                                <a:lnTo>
                                  <a:pt x="69" y="60"/>
                                </a:lnTo>
                                <a:lnTo>
                                  <a:pt x="71" y="52"/>
                                </a:lnTo>
                                <a:lnTo>
                                  <a:pt x="73" y="44"/>
                                </a:lnTo>
                                <a:lnTo>
                                  <a:pt x="73" y="36"/>
                                </a:lnTo>
                                <a:lnTo>
                                  <a:pt x="71" y="28"/>
                                </a:lnTo>
                                <a:lnTo>
                                  <a:pt x="69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22" name="Freeform 427"/>
                        <wps:cNvSpPr>
                          <a:spLocks/>
                        </wps:cNvSpPr>
                        <wps:spPr bwMode="auto">
                          <a:xfrm>
                            <a:off x="1562100" y="2800350"/>
                            <a:ext cx="114316" cy="131714"/>
                          </a:xfrm>
                          <a:custGeom>
                            <a:avLst/>
                            <a:gdLst>
                              <a:gd name="T0" fmla="*/ 68 w 72"/>
                              <a:gd name="T1" fmla="*/ 20 h 83"/>
                              <a:gd name="T2" fmla="*/ 64 w 72"/>
                              <a:gd name="T3" fmla="*/ 14 h 83"/>
                              <a:gd name="T4" fmla="*/ 58 w 72"/>
                              <a:gd name="T5" fmla="*/ 10 h 83"/>
                              <a:gd name="T6" fmla="*/ 52 w 72"/>
                              <a:gd name="T7" fmla="*/ 4 h 83"/>
                              <a:gd name="T8" fmla="*/ 46 w 72"/>
                              <a:gd name="T9" fmla="*/ 2 h 83"/>
                              <a:gd name="T10" fmla="*/ 38 w 72"/>
                              <a:gd name="T11" fmla="*/ 0 h 83"/>
                              <a:gd name="T12" fmla="*/ 32 w 72"/>
                              <a:gd name="T13" fmla="*/ 2 h 83"/>
                              <a:gd name="T14" fmla="*/ 24 w 72"/>
                              <a:gd name="T15" fmla="*/ 4 h 83"/>
                              <a:gd name="T16" fmla="*/ 18 w 72"/>
                              <a:gd name="T17" fmla="*/ 8 h 83"/>
                              <a:gd name="T18" fmla="*/ 12 w 72"/>
                              <a:gd name="T19" fmla="*/ 12 h 83"/>
                              <a:gd name="T20" fmla="*/ 8 w 72"/>
                              <a:gd name="T21" fmla="*/ 18 h 83"/>
                              <a:gd name="T22" fmla="*/ 4 w 72"/>
                              <a:gd name="T23" fmla="*/ 24 h 83"/>
                              <a:gd name="T24" fmla="*/ 2 w 72"/>
                              <a:gd name="T25" fmla="*/ 32 h 83"/>
                              <a:gd name="T26" fmla="*/ 0 w 72"/>
                              <a:gd name="T27" fmla="*/ 41 h 83"/>
                              <a:gd name="T28" fmla="*/ 0 w 72"/>
                              <a:gd name="T29" fmla="*/ 49 h 83"/>
                              <a:gd name="T30" fmla="*/ 2 w 72"/>
                              <a:gd name="T31" fmla="*/ 57 h 83"/>
                              <a:gd name="T32" fmla="*/ 4 w 72"/>
                              <a:gd name="T33" fmla="*/ 65 h 83"/>
                              <a:gd name="T34" fmla="*/ 10 w 72"/>
                              <a:gd name="T35" fmla="*/ 71 h 83"/>
                              <a:gd name="T36" fmla="*/ 14 w 72"/>
                              <a:gd name="T37" fmla="*/ 75 h 83"/>
                              <a:gd name="T38" fmla="*/ 20 w 72"/>
                              <a:gd name="T39" fmla="*/ 81 h 83"/>
                              <a:gd name="T40" fmla="*/ 26 w 72"/>
                              <a:gd name="T41" fmla="*/ 83 h 83"/>
                              <a:gd name="T42" fmla="*/ 34 w 72"/>
                              <a:gd name="T43" fmla="*/ 83 h 83"/>
                              <a:gd name="T44" fmla="*/ 40 w 72"/>
                              <a:gd name="T45" fmla="*/ 83 h 83"/>
                              <a:gd name="T46" fmla="*/ 48 w 72"/>
                              <a:gd name="T47" fmla="*/ 83 h 83"/>
                              <a:gd name="T48" fmla="*/ 54 w 72"/>
                              <a:gd name="T49" fmla="*/ 79 h 83"/>
                              <a:gd name="T50" fmla="*/ 60 w 72"/>
                              <a:gd name="T51" fmla="*/ 73 h 83"/>
                              <a:gd name="T52" fmla="*/ 64 w 72"/>
                              <a:gd name="T53" fmla="*/ 67 h 83"/>
                              <a:gd name="T54" fmla="*/ 68 w 72"/>
                              <a:gd name="T55" fmla="*/ 61 h 83"/>
                              <a:gd name="T56" fmla="*/ 70 w 72"/>
                              <a:gd name="T57" fmla="*/ 53 h 83"/>
                              <a:gd name="T58" fmla="*/ 72 w 72"/>
                              <a:gd name="T59" fmla="*/ 45 h 83"/>
                              <a:gd name="T60" fmla="*/ 72 w 72"/>
                              <a:gd name="T61" fmla="*/ 37 h 83"/>
                              <a:gd name="T62" fmla="*/ 70 w 72"/>
                              <a:gd name="T63" fmla="*/ 28 h 83"/>
                              <a:gd name="T64" fmla="*/ 68 w 72"/>
                              <a:gd name="T65" fmla="*/ 20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2" h="83">
                                <a:moveTo>
                                  <a:pt x="68" y="20"/>
                                </a:moveTo>
                                <a:lnTo>
                                  <a:pt x="64" y="14"/>
                                </a:lnTo>
                                <a:lnTo>
                                  <a:pt x="58" y="10"/>
                                </a:lnTo>
                                <a:lnTo>
                                  <a:pt x="52" y="4"/>
                                </a:lnTo>
                                <a:lnTo>
                                  <a:pt x="46" y="2"/>
                                </a:lnTo>
                                <a:lnTo>
                                  <a:pt x="38" y="0"/>
                                </a:lnTo>
                                <a:lnTo>
                                  <a:pt x="32" y="2"/>
                                </a:lnTo>
                                <a:lnTo>
                                  <a:pt x="24" y="4"/>
                                </a:lnTo>
                                <a:lnTo>
                                  <a:pt x="18" y="8"/>
                                </a:lnTo>
                                <a:lnTo>
                                  <a:pt x="12" y="12"/>
                                </a:lnTo>
                                <a:lnTo>
                                  <a:pt x="8" y="18"/>
                                </a:lnTo>
                                <a:lnTo>
                                  <a:pt x="4" y="24"/>
                                </a:lnTo>
                                <a:lnTo>
                                  <a:pt x="2" y="32"/>
                                </a:lnTo>
                                <a:lnTo>
                                  <a:pt x="0" y="41"/>
                                </a:lnTo>
                                <a:lnTo>
                                  <a:pt x="0" y="49"/>
                                </a:lnTo>
                                <a:lnTo>
                                  <a:pt x="2" y="57"/>
                                </a:lnTo>
                                <a:lnTo>
                                  <a:pt x="4" y="65"/>
                                </a:lnTo>
                                <a:lnTo>
                                  <a:pt x="10" y="71"/>
                                </a:lnTo>
                                <a:lnTo>
                                  <a:pt x="14" y="75"/>
                                </a:lnTo>
                                <a:lnTo>
                                  <a:pt x="20" y="81"/>
                                </a:lnTo>
                                <a:lnTo>
                                  <a:pt x="26" y="83"/>
                                </a:lnTo>
                                <a:lnTo>
                                  <a:pt x="34" y="83"/>
                                </a:lnTo>
                                <a:lnTo>
                                  <a:pt x="40" y="83"/>
                                </a:lnTo>
                                <a:lnTo>
                                  <a:pt x="48" y="83"/>
                                </a:lnTo>
                                <a:lnTo>
                                  <a:pt x="54" y="79"/>
                                </a:lnTo>
                                <a:lnTo>
                                  <a:pt x="60" y="73"/>
                                </a:lnTo>
                                <a:lnTo>
                                  <a:pt x="64" y="67"/>
                                </a:lnTo>
                                <a:lnTo>
                                  <a:pt x="68" y="61"/>
                                </a:lnTo>
                                <a:lnTo>
                                  <a:pt x="70" y="53"/>
                                </a:lnTo>
                                <a:lnTo>
                                  <a:pt x="72" y="45"/>
                                </a:lnTo>
                                <a:lnTo>
                                  <a:pt x="72" y="37"/>
                                </a:lnTo>
                                <a:lnTo>
                                  <a:pt x="70" y="28"/>
                                </a:lnTo>
                                <a:lnTo>
                                  <a:pt x="68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23" name="Freeform 428"/>
                        <wps:cNvSpPr>
                          <a:spLocks/>
                        </wps:cNvSpPr>
                        <wps:spPr bwMode="auto">
                          <a:xfrm>
                            <a:off x="1314450" y="2219325"/>
                            <a:ext cx="76211" cy="84106"/>
                          </a:xfrm>
                          <a:custGeom>
                            <a:avLst/>
                            <a:gdLst>
                              <a:gd name="T0" fmla="*/ 44 w 48"/>
                              <a:gd name="T1" fmla="*/ 12 h 53"/>
                              <a:gd name="T2" fmla="*/ 42 w 48"/>
                              <a:gd name="T3" fmla="*/ 8 h 53"/>
                              <a:gd name="T4" fmla="*/ 40 w 48"/>
                              <a:gd name="T5" fmla="*/ 4 h 53"/>
                              <a:gd name="T6" fmla="*/ 34 w 48"/>
                              <a:gd name="T7" fmla="*/ 2 h 53"/>
                              <a:gd name="T8" fmla="*/ 30 w 48"/>
                              <a:gd name="T9" fmla="*/ 0 h 53"/>
                              <a:gd name="T10" fmla="*/ 26 w 48"/>
                              <a:gd name="T11" fmla="*/ 0 h 53"/>
                              <a:gd name="T12" fmla="*/ 22 w 48"/>
                              <a:gd name="T13" fmla="*/ 0 h 53"/>
                              <a:gd name="T14" fmla="*/ 16 w 48"/>
                              <a:gd name="T15" fmla="*/ 0 h 53"/>
                              <a:gd name="T16" fmla="*/ 12 w 48"/>
                              <a:gd name="T17" fmla="*/ 4 h 53"/>
                              <a:gd name="T18" fmla="*/ 8 w 48"/>
                              <a:gd name="T19" fmla="*/ 6 h 53"/>
                              <a:gd name="T20" fmla="*/ 6 w 48"/>
                              <a:gd name="T21" fmla="*/ 10 h 53"/>
                              <a:gd name="T22" fmla="*/ 2 w 48"/>
                              <a:gd name="T23" fmla="*/ 14 h 53"/>
                              <a:gd name="T24" fmla="*/ 2 w 48"/>
                              <a:gd name="T25" fmla="*/ 20 h 53"/>
                              <a:gd name="T26" fmla="*/ 0 w 48"/>
                              <a:gd name="T27" fmla="*/ 23 h 53"/>
                              <a:gd name="T28" fmla="*/ 0 w 48"/>
                              <a:gd name="T29" fmla="*/ 29 h 53"/>
                              <a:gd name="T30" fmla="*/ 2 w 48"/>
                              <a:gd name="T31" fmla="*/ 35 h 53"/>
                              <a:gd name="T32" fmla="*/ 4 w 48"/>
                              <a:gd name="T33" fmla="*/ 39 h 53"/>
                              <a:gd name="T34" fmla="*/ 6 w 48"/>
                              <a:gd name="T35" fmla="*/ 43 h 53"/>
                              <a:gd name="T36" fmla="*/ 10 w 48"/>
                              <a:gd name="T37" fmla="*/ 47 h 53"/>
                              <a:gd name="T38" fmla="*/ 14 w 48"/>
                              <a:gd name="T39" fmla="*/ 49 h 53"/>
                              <a:gd name="T40" fmla="*/ 18 w 48"/>
                              <a:gd name="T41" fmla="*/ 51 h 53"/>
                              <a:gd name="T42" fmla="*/ 22 w 48"/>
                              <a:gd name="T43" fmla="*/ 53 h 53"/>
                              <a:gd name="T44" fmla="*/ 28 w 48"/>
                              <a:gd name="T45" fmla="*/ 51 h 53"/>
                              <a:gd name="T46" fmla="*/ 32 w 48"/>
                              <a:gd name="T47" fmla="*/ 51 h 53"/>
                              <a:gd name="T48" fmla="*/ 36 w 48"/>
                              <a:gd name="T49" fmla="*/ 49 h 53"/>
                              <a:gd name="T50" fmla="*/ 40 w 48"/>
                              <a:gd name="T51" fmla="*/ 45 h 53"/>
                              <a:gd name="T52" fmla="*/ 42 w 48"/>
                              <a:gd name="T53" fmla="*/ 41 h 53"/>
                              <a:gd name="T54" fmla="*/ 46 w 48"/>
                              <a:gd name="T55" fmla="*/ 37 h 53"/>
                              <a:gd name="T56" fmla="*/ 46 w 48"/>
                              <a:gd name="T57" fmla="*/ 33 h 53"/>
                              <a:gd name="T58" fmla="*/ 48 w 48"/>
                              <a:gd name="T59" fmla="*/ 27 h 53"/>
                              <a:gd name="T60" fmla="*/ 48 w 48"/>
                              <a:gd name="T61" fmla="*/ 22 h 53"/>
                              <a:gd name="T62" fmla="*/ 46 w 48"/>
                              <a:gd name="T63" fmla="*/ 18 h 53"/>
                              <a:gd name="T64" fmla="*/ 44 w 48"/>
                              <a:gd name="T65" fmla="*/ 12 h 5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48" h="53">
                                <a:moveTo>
                                  <a:pt x="44" y="12"/>
                                </a:moveTo>
                                <a:lnTo>
                                  <a:pt x="42" y="8"/>
                                </a:lnTo>
                                <a:lnTo>
                                  <a:pt x="40" y="4"/>
                                </a:lnTo>
                                <a:lnTo>
                                  <a:pt x="34" y="2"/>
                                </a:lnTo>
                                <a:lnTo>
                                  <a:pt x="30" y="0"/>
                                </a:lnTo>
                                <a:lnTo>
                                  <a:pt x="26" y="0"/>
                                </a:lnTo>
                                <a:lnTo>
                                  <a:pt x="22" y="0"/>
                                </a:lnTo>
                                <a:lnTo>
                                  <a:pt x="16" y="0"/>
                                </a:lnTo>
                                <a:lnTo>
                                  <a:pt x="12" y="4"/>
                                </a:lnTo>
                                <a:lnTo>
                                  <a:pt x="8" y="6"/>
                                </a:lnTo>
                                <a:lnTo>
                                  <a:pt x="6" y="10"/>
                                </a:lnTo>
                                <a:lnTo>
                                  <a:pt x="2" y="14"/>
                                </a:lnTo>
                                <a:lnTo>
                                  <a:pt x="2" y="20"/>
                                </a:lnTo>
                                <a:lnTo>
                                  <a:pt x="0" y="23"/>
                                </a:lnTo>
                                <a:lnTo>
                                  <a:pt x="0" y="29"/>
                                </a:lnTo>
                                <a:lnTo>
                                  <a:pt x="2" y="35"/>
                                </a:lnTo>
                                <a:lnTo>
                                  <a:pt x="4" y="39"/>
                                </a:lnTo>
                                <a:lnTo>
                                  <a:pt x="6" y="43"/>
                                </a:lnTo>
                                <a:lnTo>
                                  <a:pt x="10" y="47"/>
                                </a:lnTo>
                                <a:lnTo>
                                  <a:pt x="14" y="49"/>
                                </a:lnTo>
                                <a:lnTo>
                                  <a:pt x="18" y="51"/>
                                </a:lnTo>
                                <a:lnTo>
                                  <a:pt x="22" y="53"/>
                                </a:lnTo>
                                <a:lnTo>
                                  <a:pt x="28" y="51"/>
                                </a:lnTo>
                                <a:lnTo>
                                  <a:pt x="32" y="51"/>
                                </a:lnTo>
                                <a:lnTo>
                                  <a:pt x="36" y="49"/>
                                </a:lnTo>
                                <a:lnTo>
                                  <a:pt x="40" y="45"/>
                                </a:lnTo>
                                <a:lnTo>
                                  <a:pt x="42" y="41"/>
                                </a:lnTo>
                                <a:lnTo>
                                  <a:pt x="46" y="37"/>
                                </a:lnTo>
                                <a:lnTo>
                                  <a:pt x="46" y="33"/>
                                </a:lnTo>
                                <a:lnTo>
                                  <a:pt x="48" y="27"/>
                                </a:lnTo>
                                <a:lnTo>
                                  <a:pt x="48" y="22"/>
                                </a:lnTo>
                                <a:lnTo>
                                  <a:pt x="46" y="18"/>
                                </a:lnTo>
                                <a:lnTo>
                                  <a:pt x="44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24" name="Freeform 429"/>
                        <wps:cNvSpPr>
                          <a:spLocks/>
                        </wps:cNvSpPr>
                        <wps:spPr bwMode="auto">
                          <a:xfrm>
                            <a:off x="1390650" y="1943100"/>
                            <a:ext cx="112728" cy="130127"/>
                          </a:xfrm>
                          <a:custGeom>
                            <a:avLst/>
                            <a:gdLst>
                              <a:gd name="T0" fmla="*/ 67 w 71"/>
                              <a:gd name="T1" fmla="*/ 20 h 82"/>
                              <a:gd name="T2" fmla="*/ 63 w 71"/>
                              <a:gd name="T3" fmla="*/ 14 h 82"/>
                              <a:gd name="T4" fmla="*/ 57 w 71"/>
                              <a:gd name="T5" fmla="*/ 8 h 82"/>
                              <a:gd name="T6" fmla="*/ 51 w 71"/>
                              <a:gd name="T7" fmla="*/ 4 h 82"/>
                              <a:gd name="T8" fmla="*/ 45 w 71"/>
                              <a:gd name="T9" fmla="*/ 2 h 82"/>
                              <a:gd name="T10" fmla="*/ 37 w 71"/>
                              <a:gd name="T11" fmla="*/ 0 h 82"/>
                              <a:gd name="T12" fmla="*/ 31 w 71"/>
                              <a:gd name="T13" fmla="*/ 0 h 82"/>
                              <a:gd name="T14" fmla="*/ 23 w 71"/>
                              <a:gd name="T15" fmla="*/ 2 h 82"/>
                              <a:gd name="T16" fmla="*/ 17 w 71"/>
                              <a:gd name="T17" fmla="*/ 6 h 82"/>
                              <a:gd name="T18" fmla="*/ 11 w 71"/>
                              <a:gd name="T19" fmla="*/ 10 h 82"/>
                              <a:gd name="T20" fmla="*/ 7 w 71"/>
                              <a:gd name="T21" fmla="*/ 16 h 82"/>
                              <a:gd name="T22" fmla="*/ 4 w 71"/>
                              <a:gd name="T23" fmla="*/ 24 h 82"/>
                              <a:gd name="T24" fmla="*/ 2 w 71"/>
                              <a:gd name="T25" fmla="*/ 30 h 82"/>
                              <a:gd name="T26" fmla="*/ 0 w 71"/>
                              <a:gd name="T27" fmla="*/ 38 h 82"/>
                              <a:gd name="T28" fmla="*/ 0 w 71"/>
                              <a:gd name="T29" fmla="*/ 46 h 82"/>
                              <a:gd name="T30" fmla="*/ 2 w 71"/>
                              <a:gd name="T31" fmla="*/ 54 h 82"/>
                              <a:gd name="T32" fmla="*/ 4 w 71"/>
                              <a:gd name="T33" fmla="*/ 62 h 82"/>
                              <a:gd name="T34" fmla="*/ 9 w 71"/>
                              <a:gd name="T35" fmla="*/ 68 h 82"/>
                              <a:gd name="T36" fmla="*/ 13 w 71"/>
                              <a:gd name="T37" fmla="*/ 74 h 82"/>
                              <a:gd name="T38" fmla="*/ 19 w 71"/>
                              <a:gd name="T39" fmla="*/ 78 h 82"/>
                              <a:gd name="T40" fmla="*/ 25 w 71"/>
                              <a:gd name="T41" fmla="*/ 80 h 82"/>
                              <a:gd name="T42" fmla="*/ 33 w 71"/>
                              <a:gd name="T43" fmla="*/ 82 h 82"/>
                              <a:gd name="T44" fmla="*/ 39 w 71"/>
                              <a:gd name="T45" fmla="*/ 82 h 82"/>
                              <a:gd name="T46" fmla="*/ 47 w 71"/>
                              <a:gd name="T47" fmla="*/ 80 h 82"/>
                              <a:gd name="T48" fmla="*/ 53 w 71"/>
                              <a:gd name="T49" fmla="*/ 76 h 82"/>
                              <a:gd name="T50" fmla="*/ 59 w 71"/>
                              <a:gd name="T51" fmla="*/ 72 h 82"/>
                              <a:gd name="T52" fmla="*/ 63 w 71"/>
                              <a:gd name="T53" fmla="*/ 66 h 82"/>
                              <a:gd name="T54" fmla="*/ 67 w 71"/>
                              <a:gd name="T55" fmla="*/ 60 h 82"/>
                              <a:gd name="T56" fmla="*/ 69 w 71"/>
                              <a:gd name="T57" fmla="*/ 52 h 82"/>
                              <a:gd name="T58" fmla="*/ 71 w 71"/>
                              <a:gd name="T59" fmla="*/ 44 h 82"/>
                              <a:gd name="T60" fmla="*/ 71 w 71"/>
                              <a:gd name="T61" fmla="*/ 36 h 82"/>
                              <a:gd name="T62" fmla="*/ 69 w 71"/>
                              <a:gd name="T63" fmla="*/ 28 h 82"/>
                              <a:gd name="T64" fmla="*/ 67 w 71"/>
                              <a:gd name="T65" fmla="*/ 2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1" h="82">
                                <a:moveTo>
                                  <a:pt x="67" y="20"/>
                                </a:moveTo>
                                <a:lnTo>
                                  <a:pt x="63" y="14"/>
                                </a:lnTo>
                                <a:lnTo>
                                  <a:pt x="57" y="8"/>
                                </a:lnTo>
                                <a:lnTo>
                                  <a:pt x="51" y="4"/>
                                </a:lnTo>
                                <a:lnTo>
                                  <a:pt x="45" y="2"/>
                                </a:lnTo>
                                <a:lnTo>
                                  <a:pt x="37" y="0"/>
                                </a:lnTo>
                                <a:lnTo>
                                  <a:pt x="31" y="0"/>
                                </a:lnTo>
                                <a:lnTo>
                                  <a:pt x="23" y="2"/>
                                </a:lnTo>
                                <a:lnTo>
                                  <a:pt x="17" y="6"/>
                                </a:lnTo>
                                <a:lnTo>
                                  <a:pt x="11" y="10"/>
                                </a:lnTo>
                                <a:lnTo>
                                  <a:pt x="7" y="16"/>
                                </a:lnTo>
                                <a:lnTo>
                                  <a:pt x="4" y="24"/>
                                </a:lnTo>
                                <a:lnTo>
                                  <a:pt x="2" y="30"/>
                                </a:lnTo>
                                <a:lnTo>
                                  <a:pt x="0" y="38"/>
                                </a:lnTo>
                                <a:lnTo>
                                  <a:pt x="0" y="46"/>
                                </a:lnTo>
                                <a:lnTo>
                                  <a:pt x="2" y="54"/>
                                </a:lnTo>
                                <a:lnTo>
                                  <a:pt x="4" y="62"/>
                                </a:lnTo>
                                <a:lnTo>
                                  <a:pt x="9" y="68"/>
                                </a:lnTo>
                                <a:lnTo>
                                  <a:pt x="13" y="74"/>
                                </a:lnTo>
                                <a:lnTo>
                                  <a:pt x="19" y="78"/>
                                </a:lnTo>
                                <a:lnTo>
                                  <a:pt x="25" y="80"/>
                                </a:lnTo>
                                <a:lnTo>
                                  <a:pt x="33" y="82"/>
                                </a:lnTo>
                                <a:lnTo>
                                  <a:pt x="39" y="82"/>
                                </a:lnTo>
                                <a:lnTo>
                                  <a:pt x="47" y="80"/>
                                </a:lnTo>
                                <a:lnTo>
                                  <a:pt x="53" y="76"/>
                                </a:lnTo>
                                <a:lnTo>
                                  <a:pt x="59" y="72"/>
                                </a:lnTo>
                                <a:lnTo>
                                  <a:pt x="63" y="66"/>
                                </a:lnTo>
                                <a:lnTo>
                                  <a:pt x="67" y="60"/>
                                </a:lnTo>
                                <a:lnTo>
                                  <a:pt x="69" y="52"/>
                                </a:lnTo>
                                <a:lnTo>
                                  <a:pt x="71" y="44"/>
                                </a:lnTo>
                                <a:lnTo>
                                  <a:pt x="71" y="36"/>
                                </a:lnTo>
                                <a:lnTo>
                                  <a:pt x="69" y="28"/>
                                </a:lnTo>
                                <a:lnTo>
                                  <a:pt x="6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25" name="Freeform 430"/>
                        <wps:cNvSpPr>
                          <a:spLocks/>
                        </wps:cNvSpPr>
                        <wps:spPr bwMode="auto">
                          <a:xfrm>
                            <a:off x="1440659" y="1562100"/>
                            <a:ext cx="114316" cy="130127"/>
                          </a:xfrm>
                          <a:custGeom>
                            <a:avLst/>
                            <a:gdLst>
                              <a:gd name="T0" fmla="*/ 66 w 72"/>
                              <a:gd name="T1" fmla="*/ 20 h 82"/>
                              <a:gd name="T2" fmla="*/ 64 w 72"/>
                              <a:gd name="T3" fmla="*/ 14 h 82"/>
                              <a:gd name="T4" fmla="*/ 58 w 72"/>
                              <a:gd name="T5" fmla="*/ 8 h 82"/>
                              <a:gd name="T6" fmla="*/ 52 w 72"/>
                              <a:gd name="T7" fmla="*/ 4 h 82"/>
                              <a:gd name="T8" fmla="*/ 46 w 72"/>
                              <a:gd name="T9" fmla="*/ 2 h 82"/>
                              <a:gd name="T10" fmla="*/ 38 w 72"/>
                              <a:gd name="T11" fmla="*/ 0 h 82"/>
                              <a:gd name="T12" fmla="*/ 32 w 72"/>
                              <a:gd name="T13" fmla="*/ 0 h 82"/>
                              <a:gd name="T14" fmla="*/ 24 w 72"/>
                              <a:gd name="T15" fmla="*/ 2 h 82"/>
                              <a:gd name="T16" fmla="*/ 18 w 72"/>
                              <a:gd name="T17" fmla="*/ 6 h 82"/>
                              <a:gd name="T18" fmla="*/ 12 w 72"/>
                              <a:gd name="T19" fmla="*/ 10 h 82"/>
                              <a:gd name="T20" fmla="*/ 8 w 72"/>
                              <a:gd name="T21" fmla="*/ 16 h 82"/>
                              <a:gd name="T22" fmla="*/ 4 w 72"/>
                              <a:gd name="T23" fmla="*/ 24 h 82"/>
                              <a:gd name="T24" fmla="*/ 0 w 72"/>
                              <a:gd name="T25" fmla="*/ 30 h 82"/>
                              <a:gd name="T26" fmla="*/ 0 w 72"/>
                              <a:gd name="T27" fmla="*/ 38 h 82"/>
                              <a:gd name="T28" fmla="*/ 0 w 72"/>
                              <a:gd name="T29" fmla="*/ 46 h 82"/>
                              <a:gd name="T30" fmla="*/ 2 w 72"/>
                              <a:gd name="T31" fmla="*/ 54 h 82"/>
                              <a:gd name="T32" fmla="*/ 4 w 72"/>
                              <a:gd name="T33" fmla="*/ 62 h 82"/>
                              <a:gd name="T34" fmla="*/ 8 w 72"/>
                              <a:gd name="T35" fmla="*/ 68 h 82"/>
                              <a:gd name="T36" fmla="*/ 12 w 72"/>
                              <a:gd name="T37" fmla="*/ 74 h 82"/>
                              <a:gd name="T38" fmla="*/ 18 w 72"/>
                              <a:gd name="T39" fmla="*/ 78 h 82"/>
                              <a:gd name="T40" fmla="*/ 26 w 72"/>
                              <a:gd name="T41" fmla="*/ 80 h 82"/>
                              <a:gd name="T42" fmla="*/ 32 w 72"/>
                              <a:gd name="T43" fmla="*/ 82 h 82"/>
                              <a:gd name="T44" fmla="*/ 40 w 72"/>
                              <a:gd name="T45" fmla="*/ 82 h 82"/>
                              <a:gd name="T46" fmla="*/ 46 w 72"/>
                              <a:gd name="T47" fmla="*/ 80 h 82"/>
                              <a:gd name="T48" fmla="*/ 54 w 72"/>
                              <a:gd name="T49" fmla="*/ 76 h 82"/>
                              <a:gd name="T50" fmla="*/ 58 w 72"/>
                              <a:gd name="T51" fmla="*/ 72 h 82"/>
                              <a:gd name="T52" fmla="*/ 64 w 72"/>
                              <a:gd name="T53" fmla="*/ 66 h 82"/>
                              <a:gd name="T54" fmla="*/ 68 w 72"/>
                              <a:gd name="T55" fmla="*/ 60 h 82"/>
                              <a:gd name="T56" fmla="*/ 70 w 72"/>
                              <a:gd name="T57" fmla="*/ 52 h 82"/>
                              <a:gd name="T58" fmla="*/ 72 w 72"/>
                              <a:gd name="T59" fmla="*/ 44 h 82"/>
                              <a:gd name="T60" fmla="*/ 72 w 72"/>
                              <a:gd name="T61" fmla="*/ 36 h 82"/>
                              <a:gd name="T62" fmla="*/ 70 w 72"/>
                              <a:gd name="T63" fmla="*/ 28 h 82"/>
                              <a:gd name="T64" fmla="*/ 66 w 72"/>
                              <a:gd name="T65" fmla="*/ 2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2" h="82">
                                <a:moveTo>
                                  <a:pt x="66" y="20"/>
                                </a:moveTo>
                                <a:lnTo>
                                  <a:pt x="64" y="14"/>
                                </a:lnTo>
                                <a:lnTo>
                                  <a:pt x="58" y="8"/>
                                </a:lnTo>
                                <a:lnTo>
                                  <a:pt x="52" y="4"/>
                                </a:lnTo>
                                <a:lnTo>
                                  <a:pt x="46" y="2"/>
                                </a:lnTo>
                                <a:lnTo>
                                  <a:pt x="38" y="0"/>
                                </a:lnTo>
                                <a:lnTo>
                                  <a:pt x="32" y="0"/>
                                </a:lnTo>
                                <a:lnTo>
                                  <a:pt x="24" y="2"/>
                                </a:lnTo>
                                <a:lnTo>
                                  <a:pt x="18" y="6"/>
                                </a:lnTo>
                                <a:lnTo>
                                  <a:pt x="12" y="10"/>
                                </a:lnTo>
                                <a:lnTo>
                                  <a:pt x="8" y="16"/>
                                </a:lnTo>
                                <a:lnTo>
                                  <a:pt x="4" y="24"/>
                                </a:lnTo>
                                <a:lnTo>
                                  <a:pt x="0" y="30"/>
                                </a:lnTo>
                                <a:lnTo>
                                  <a:pt x="0" y="38"/>
                                </a:lnTo>
                                <a:lnTo>
                                  <a:pt x="0" y="46"/>
                                </a:lnTo>
                                <a:lnTo>
                                  <a:pt x="2" y="54"/>
                                </a:lnTo>
                                <a:lnTo>
                                  <a:pt x="4" y="62"/>
                                </a:lnTo>
                                <a:lnTo>
                                  <a:pt x="8" y="68"/>
                                </a:lnTo>
                                <a:lnTo>
                                  <a:pt x="12" y="74"/>
                                </a:lnTo>
                                <a:lnTo>
                                  <a:pt x="18" y="78"/>
                                </a:lnTo>
                                <a:lnTo>
                                  <a:pt x="26" y="80"/>
                                </a:lnTo>
                                <a:lnTo>
                                  <a:pt x="32" y="82"/>
                                </a:lnTo>
                                <a:lnTo>
                                  <a:pt x="40" y="82"/>
                                </a:lnTo>
                                <a:lnTo>
                                  <a:pt x="46" y="80"/>
                                </a:lnTo>
                                <a:lnTo>
                                  <a:pt x="54" y="76"/>
                                </a:lnTo>
                                <a:lnTo>
                                  <a:pt x="58" y="72"/>
                                </a:lnTo>
                                <a:lnTo>
                                  <a:pt x="64" y="66"/>
                                </a:lnTo>
                                <a:lnTo>
                                  <a:pt x="68" y="60"/>
                                </a:lnTo>
                                <a:lnTo>
                                  <a:pt x="70" y="52"/>
                                </a:lnTo>
                                <a:lnTo>
                                  <a:pt x="72" y="44"/>
                                </a:lnTo>
                                <a:lnTo>
                                  <a:pt x="72" y="36"/>
                                </a:lnTo>
                                <a:lnTo>
                                  <a:pt x="70" y="28"/>
                                </a:lnTo>
                                <a:lnTo>
                                  <a:pt x="66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26" name="Freeform 431"/>
                        <wps:cNvSpPr>
                          <a:spLocks/>
                        </wps:cNvSpPr>
                        <wps:spPr bwMode="auto">
                          <a:xfrm>
                            <a:off x="1000125" y="1762125"/>
                            <a:ext cx="114316" cy="126953"/>
                          </a:xfrm>
                          <a:custGeom>
                            <a:avLst/>
                            <a:gdLst>
                              <a:gd name="T0" fmla="*/ 66 w 72"/>
                              <a:gd name="T1" fmla="*/ 20 h 80"/>
                              <a:gd name="T2" fmla="*/ 64 w 72"/>
                              <a:gd name="T3" fmla="*/ 14 h 80"/>
                              <a:gd name="T4" fmla="*/ 58 w 72"/>
                              <a:gd name="T5" fmla="*/ 8 h 80"/>
                              <a:gd name="T6" fmla="*/ 52 w 72"/>
                              <a:gd name="T7" fmla="*/ 4 h 80"/>
                              <a:gd name="T8" fmla="*/ 47 w 72"/>
                              <a:gd name="T9" fmla="*/ 0 h 80"/>
                              <a:gd name="T10" fmla="*/ 39 w 72"/>
                              <a:gd name="T11" fmla="*/ 0 h 80"/>
                              <a:gd name="T12" fmla="*/ 31 w 72"/>
                              <a:gd name="T13" fmla="*/ 0 h 80"/>
                              <a:gd name="T14" fmla="*/ 25 w 72"/>
                              <a:gd name="T15" fmla="*/ 2 h 80"/>
                              <a:gd name="T16" fmla="*/ 18 w 72"/>
                              <a:gd name="T17" fmla="*/ 6 h 80"/>
                              <a:gd name="T18" fmla="*/ 12 w 72"/>
                              <a:gd name="T19" fmla="*/ 10 h 80"/>
                              <a:gd name="T20" fmla="*/ 8 w 72"/>
                              <a:gd name="T21" fmla="*/ 14 h 80"/>
                              <a:gd name="T22" fmla="*/ 4 w 72"/>
                              <a:gd name="T23" fmla="*/ 22 h 80"/>
                              <a:gd name="T24" fmla="*/ 2 w 72"/>
                              <a:gd name="T25" fmla="*/ 28 h 80"/>
                              <a:gd name="T26" fmla="*/ 0 w 72"/>
                              <a:gd name="T27" fmla="*/ 36 h 80"/>
                              <a:gd name="T28" fmla="*/ 0 w 72"/>
                              <a:gd name="T29" fmla="*/ 44 h 80"/>
                              <a:gd name="T30" fmla="*/ 2 w 72"/>
                              <a:gd name="T31" fmla="*/ 52 h 80"/>
                              <a:gd name="T32" fmla="*/ 4 w 72"/>
                              <a:gd name="T33" fmla="*/ 60 h 80"/>
                              <a:gd name="T34" fmla="*/ 8 w 72"/>
                              <a:gd name="T35" fmla="*/ 66 h 80"/>
                              <a:gd name="T36" fmla="*/ 12 w 72"/>
                              <a:gd name="T37" fmla="*/ 72 h 80"/>
                              <a:gd name="T38" fmla="*/ 20 w 72"/>
                              <a:gd name="T39" fmla="*/ 76 h 80"/>
                              <a:gd name="T40" fmla="*/ 27 w 72"/>
                              <a:gd name="T41" fmla="*/ 78 h 80"/>
                              <a:gd name="T42" fmla="*/ 33 w 72"/>
                              <a:gd name="T43" fmla="*/ 80 h 80"/>
                              <a:gd name="T44" fmla="*/ 41 w 72"/>
                              <a:gd name="T45" fmla="*/ 80 h 80"/>
                              <a:gd name="T46" fmla="*/ 49 w 72"/>
                              <a:gd name="T47" fmla="*/ 78 h 80"/>
                              <a:gd name="T48" fmla="*/ 54 w 72"/>
                              <a:gd name="T49" fmla="*/ 74 h 80"/>
                              <a:gd name="T50" fmla="*/ 58 w 72"/>
                              <a:gd name="T51" fmla="*/ 70 h 80"/>
                              <a:gd name="T52" fmla="*/ 64 w 72"/>
                              <a:gd name="T53" fmla="*/ 64 h 80"/>
                              <a:gd name="T54" fmla="*/ 68 w 72"/>
                              <a:gd name="T55" fmla="*/ 58 h 80"/>
                              <a:gd name="T56" fmla="*/ 70 w 72"/>
                              <a:gd name="T57" fmla="*/ 50 h 80"/>
                              <a:gd name="T58" fmla="*/ 72 w 72"/>
                              <a:gd name="T59" fmla="*/ 42 h 80"/>
                              <a:gd name="T60" fmla="*/ 72 w 72"/>
                              <a:gd name="T61" fmla="*/ 34 h 80"/>
                              <a:gd name="T62" fmla="*/ 70 w 72"/>
                              <a:gd name="T63" fmla="*/ 26 h 80"/>
                              <a:gd name="T64" fmla="*/ 66 w 72"/>
                              <a:gd name="T65" fmla="*/ 20 h 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2" h="80">
                                <a:moveTo>
                                  <a:pt x="66" y="20"/>
                                </a:moveTo>
                                <a:lnTo>
                                  <a:pt x="64" y="14"/>
                                </a:lnTo>
                                <a:lnTo>
                                  <a:pt x="58" y="8"/>
                                </a:lnTo>
                                <a:lnTo>
                                  <a:pt x="52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0"/>
                                </a:lnTo>
                                <a:lnTo>
                                  <a:pt x="31" y="0"/>
                                </a:lnTo>
                                <a:lnTo>
                                  <a:pt x="25" y="2"/>
                                </a:lnTo>
                                <a:lnTo>
                                  <a:pt x="18" y="6"/>
                                </a:lnTo>
                                <a:lnTo>
                                  <a:pt x="12" y="10"/>
                                </a:lnTo>
                                <a:lnTo>
                                  <a:pt x="8" y="14"/>
                                </a:lnTo>
                                <a:lnTo>
                                  <a:pt x="4" y="22"/>
                                </a:lnTo>
                                <a:lnTo>
                                  <a:pt x="2" y="28"/>
                                </a:lnTo>
                                <a:lnTo>
                                  <a:pt x="0" y="36"/>
                                </a:lnTo>
                                <a:lnTo>
                                  <a:pt x="0" y="44"/>
                                </a:lnTo>
                                <a:lnTo>
                                  <a:pt x="2" y="52"/>
                                </a:lnTo>
                                <a:lnTo>
                                  <a:pt x="4" y="60"/>
                                </a:lnTo>
                                <a:lnTo>
                                  <a:pt x="8" y="66"/>
                                </a:lnTo>
                                <a:lnTo>
                                  <a:pt x="12" y="72"/>
                                </a:lnTo>
                                <a:lnTo>
                                  <a:pt x="20" y="76"/>
                                </a:lnTo>
                                <a:lnTo>
                                  <a:pt x="27" y="78"/>
                                </a:lnTo>
                                <a:lnTo>
                                  <a:pt x="33" y="80"/>
                                </a:lnTo>
                                <a:lnTo>
                                  <a:pt x="41" y="80"/>
                                </a:lnTo>
                                <a:lnTo>
                                  <a:pt x="49" y="78"/>
                                </a:lnTo>
                                <a:lnTo>
                                  <a:pt x="54" y="74"/>
                                </a:lnTo>
                                <a:lnTo>
                                  <a:pt x="58" y="70"/>
                                </a:lnTo>
                                <a:lnTo>
                                  <a:pt x="64" y="64"/>
                                </a:lnTo>
                                <a:lnTo>
                                  <a:pt x="68" y="58"/>
                                </a:lnTo>
                                <a:lnTo>
                                  <a:pt x="70" y="50"/>
                                </a:lnTo>
                                <a:lnTo>
                                  <a:pt x="72" y="42"/>
                                </a:lnTo>
                                <a:lnTo>
                                  <a:pt x="72" y="34"/>
                                </a:lnTo>
                                <a:lnTo>
                                  <a:pt x="70" y="26"/>
                                </a:lnTo>
                                <a:lnTo>
                                  <a:pt x="66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27" name="Freeform 432"/>
                        <wps:cNvSpPr>
                          <a:spLocks/>
                        </wps:cNvSpPr>
                        <wps:spPr bwMode="auto">
                          <a:xfrm>
                            <a:off x="0" y="2171331"/>
                            <a:ext cx="1151082" cy="226929"/>
                          </a:xfrm>
                          <a:custGeom>
                            <a:avLst/>
                            <a:gdLst>
                              <a:gd name="T0" fmla="*/ 52 w 719"/>
                              <a:gd name="T1" fmla="*/ 65 h 143"/>
                              <a:gd name="T2" fmla="*/ 88 w 719"/>
                              <a:gd name="T3" fmla="*/ 57 h 143"/>
                              <a:gd name="T4" fmla="*/ 124 w 719"/>
                              <a:gd name="T5" fmla="*/ 50 h 143"/>
                              <a:gd name="T6" fmla="*/ 160 w 719"/>
                              <a:gd name="T7" fmla="*/ 46 h 143"/>
                              <a:gd name="T8" fmla="*/ 196 w 719"/>
                              <a:gd name="T9" fmla="*/ 44 h 143"/>
                              <a:gd name="T10" fmla="*/ 234 w 719"/>
                              <a:gd name="T11" fmla="*/ 42 h 143"/>
                              <a:gd name="T12" fmla="*/ 270 w 719"/>
                              <a:gd name="T13" fmla="*/ 42 h 143"/>
                              <a:gd name="T14" fmla="*/ 305 w 719"/>
                              <a:gd name="T15" fmla="*/ 44 h 143"/>
                              <a:gd name="T16" fmla="*/ 340 w 719"/>
                              <a:gd name="T17" fmla="*/ 46 h 143"/>
                              <a:gd name="T18" fmla="*/ 374 w 719"/>
                              <a:gd name="T19" fmla="*/ 50 h 143"/>
                              <a:gd name="T20" fmla="*/ 408 w 719"/>
                              <a:gd name="T21" fmla="*/ 53 h 143"/>
                              <a:gd name="T22" fmla="*/ 440 w 719"/>
                              <a:gd name="T23" fmla="*/ 59 h 143"/>
                              <a:gd name="T24" fmla="*/ 472 w 719"/>
                              <a:gd name="T25" fmla="*/ 65 h 143"/>
                              <a:gd name="T26" fmla="*/ 501 w 719"/>
                              <a:gd name="T27" fmla="*/ 73 h 143"/>
                              <a:gd name="T28" fmla="*/ 529 w 719"/>
                              <a:gd name="T29" fmla="*/ 79 h 143"/>
                              <a:gd name="T30" fmla="*/ 557 w 719"/>
                              <a:gd name="T31" fmla="*/ 87 h 143"/>
                              <a:gd name="T32" fmla="*/ 583 w 719"/>
                              <a:gd name="T33" fmla="*/ 95 h 143"/>
                              <a:gd name="T34" fmla="*/ 608 w 719"/>
                              <a:gd name="T35" fmla="*/ 101 h 143"/>
                              <a:gd name="T36" fmla="*/ 630 w 719"/>
                              <a:gd name="T37" fmla="*/ 109 h 143"/>
                              <a:gd name="T38" fmla="*/ 650 w 719"/>
                              <a:gd name="T39" fmla="*/ 115 h 143"/>
                              <a:gd name="T40" fmla="*/ 668 w 719"/>
                              <a:gd name="T41" fmla="*/ 121 h 143"/>
                              <a:gd name="T42" fmla="*/ 681 w 719"/>
                              <a:gd name="T43" fmla="*/ 127 h 143"/>
                              <a:gd name="T44" fmla="*/ 695 w 719"/>
                              <a:gd name="T45" fmla="*/ 133 h 143"/>
                              <a:gd name="T46" fmla="*/ 705 w 719"/>
                              <a:gd name="T47" fmla="*/ 137 h 143"/>
                              <a:gd name="T48" fmla="*/ 713 w 719"/>
                              <a:gd name="T49" fmla="*/ 139 h 143"/>
                              <a:gd name="T50" fmla="*/ 717 w 719"/>
                              <a:gd name="T51" fmla="*/ 141 h 143"/>
                              <a:gd name="T52" fmla="*/ 719 w 719"/>
                              <a:gd name="T53" fmla="*/ 143 h 143"/>
                              <a:gd name="T54" fmla="*/ 691 w 719"/>
                              <a:gd name="T55" fmla="*/ 121 h 143"/>
                              <a:gd name="T56" fmla="*/ 662 w 719"/>
                              <a:gd name="T57" fmla="*/ 101 h 143"/>
                              <a:gd name="T58" fmla="*/ 630 w 719"/>
                              <a:gd name="T59" fmla="*/ 85 h 143"/>
                              <a:gd name="T60" fmla="*/ 599 w 719"/>
                              <a:gd name="T61" fmla="*/ 69 h 143"/>
                              <a:gd name="T62" fmla="*/ 567 w 719"/>
                              <a:gd name="T63" fmla="*/ 55 h 143"/>
                              <a:gd name="T64" fmla="*/ 535 w 719"/>
                              <a:gd name="T65" fmla="*/ 44 h 143"/>
                              <a:gd name="T66" fmla="*/ 503 w 719"/>
                              <a:gd name="T67" fmla="*/ 34 h 143"/>
                              <a:gd name="T68" fmla="*/ 472 w 719"/>
                              <a:gd name="T69" fmla="*/ 26 h 143"/>
                              <a:gd name="T70" fmla="*/ 440 w 719"/>
                              <a:gd name="T71" fmla="*/ 18 h 143"/>
                              <a:gd name="T72" fmla="*/ 406 w 719"/>
                              <a:gd name="T73" fmla="*/ 12 h 143"/>
                              <a:gd name="T74" fmla="*/ 376 w 719"/>
                              <a:gd name="T75" fmla="*/ 6 h 143"/>
                              <a:gd name="T76" fmla="*/ 342 w 719"/>
                              <a:gd name="T77" fmla="*/ 4 h 143"/>
                              <a:gd name="T78" fmla="*/ 311 w 719"/>
                              <a:gd name="T79" fmla="*/ 0 h 143"/>
                              <a:gd name="T80" fmla="*/ 280 w 719"/>
                              <a:gd name="T81" fmla="*/ 0 h 143"/>
                              <a:gd name="T82" fmla="*/ 250 w 719"/>
                              <a:gd name="T83" fmla="*/ 0 h 143"/>
                              <a:gd name="T84" fmla="*/ 218 w 719"/>
                              <a:gd name="T85" fmla="*/ 0 h 143"/>
                              <a:gd name="T86" fmla="*/ 190 w 719"/>
                              <a:gd name="T87" fmla="*/ 0 h 143"/>
                              <a:gd name="T88" fmla="*/ 160 w 719"/>
                              <a:gd name="T89" fmla="*/ 2 h 143"/>
                              <a:gd name="T90" fmla="*/ 134 w 719"/>
                              <a:gd name="T91" fmla="*/ 6 h 143"/>
                              <a:gd name="T92" fmla="*/ 106 w 719"/>
                              <a:gd name="T93" fmla="*/ 8 h 143"/>
                              <a:gd name="T94" fmla="*/ 81 w 719"/>
                              <a:gd name="T95" fmla="*/ 12 h 143"/>
                              <a:gd name="T96" fmla="*/ 57 w 719"/>
                              <a:gd name="T97" fmla="*/ 16 h 143"/>
                              <a:gd name="T98" fmla="*/ 34 w 719"/>
                              <a:gd name="T99" fmla="*/ 22 h 143"/>
                              <a:gd name="T100" fmla="*/ 12 w 719"/>
                              <a:gd name="T101" fmla="*/ 26 h 143"/>
                              <a:gd name="T102" fmla="*/ 0 w 719"/>
                              <a:gd name="T103" fmla="*/ 30 h 143"/>
                              <a:gd name="T104" fmla="*/ 0 w 719"/>
                              <a:gd name="T105" fmla="*/ 81 h 143"/>
                              <a:gd name="T106" fmla="*/ 16 w 719"/>
                              <a:gd name="T107" fmla="*/ 75 h 143"/>
                              <a:gd name="T108" fmla="*/ 52 w 719"/>
                              <a:gd name="T109" fmla="*/ 65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719" h="143">
                                <a:moveTo>
                                  <a:pt x="52" y="65"/>
                                </a:moveTo>
                                <a:lnTo>
                                  <a:pt x="88" y="57"/>
                                </a:lnTo>
                                <a:lnTo>
                                  <a:pt x="124" y="50"/>
                                </a:lnTo>
                                <a:lnTo>
                                  <a:pt x="160" y="46"/>
                                </a:lnTo>
                                <a:lnTo>
                                  <a:pt x="196" y="44"/>
                                </a:lnTo>
                                <a:lnTo>
                                  <a:pt x="234" y="42"/>
                                </a:lnTo>
                                <a:lnTo>
                                  <a:pt x="270" y="42"/>
                                </a:lnTo>
                                <a:lnTo>
                                  <a:pt x="305" y="44"/>
                                </a:lnTo>
                                <a:lnTo>
                                  <a:pt x="340" y="46"/>
                                </a:lnTo>
                                <a:lnTo>
                                  <a:pt x="374" y="50"/>
                                </a:lnTo>
                                <a:lnTo>
                                  <a:pt x="408" y="53"/>
                                </a:lnTo>
                                <a:lnTo>
                                  <a:pt x="440" y="59"/>
                                </a:lnTo>
                                <a:lnTo>
                                  <a:pt x="472" y="65"/>
                                </a:lnTo>
                                <a:lnTo>
                                  <a:pt x="501" y="73"/>
                                </a:lnTo>
                                <a:lnTo>
                                  <a:pt x="529" y="79"/>
                                </a:lnTo>
                                <a:lnTo>
                                  <a:pt x="557" y="87"/>
                                </a:lnTo>
                                <a:lnTo>
                                  <a:pt x="583" y="95"/>
                                </a:lnTo>
                                <a:lnTo>
                                  <a:pt x="608" y="101"/>
                                </a:lnTo>
                                <a:lnTo>
                                  <a:pt x="630" y="109"/>
                                </a:lnTo>
                                <a:lnTo>
                                  <a:pt x="650" y="115"/>
                                </a:lnTo>
                                <a:lnTo>
                                  <a:pt x="668" y="121"/>
                                </a:lnTo>
                                <a:lnTo>
                                  <a:pt x="681" y="127"/>
                                </a:lnTo>
                                <a:lnTo>
                                  <a:pt x="695" y="133"/>
                                </a:lnTo>
                                <a:lnTo>
                                  <a:pt x="705" y="137"/>
                                </a:lnTo>
                                <a:lnTo>
                                  <a:pt x="713" y="139"/>
                                </a:lnTo>
                                <a:lnTo>
                                  <a:pt x="717" y="141"/>
                                </a:lnTo>
                                <a:lnTo>
                                  <a:pt x="719" y="143"/>
                                </a:lnTo>
                                <a:lnTo>
                                  <a:pt x="691" y="121"/>
                                </a:lnTo>
                                <a:lnTo>
                                  <a:pt x="662" y="101"/>
                                </a:lnTo>
                                <a:lnTo>
                                  <a:pt x="630" y="85"/>
                                </a:lnTo>
                                <a:lnTo>
                                  <a:pt x="599" y="69"/>
                                </a:lnTo>
                                <a:lnTo>
                                  <a:pt x="567" y="55"/>
                                </a:lnTo>
                                <a:lnTo>
                                  <a:pt x="535" y="44"/>
                                </a:lnTo>
                                <a:lnTo>
                                  <a:pt x="503" y="34"/>
                                </a:lnTo>
                                <a:lnTo>
                                  <a:pt x="472" y="26"/>
                                </a:lnTo>
                                <a:lnTo>
                                  <a:pt x="440" y="18"/>
                                </a:lnTo>
                                <a:lnTo>
                                  <a:pt x="406" y="12"/>
                                </a:lnTo>
                                <a:lnTo>
                                  <a:pt x="376" y="6"/>
                                </a:lnTo>
                                <a:lnTo>
                                  <a:pt x="342" y="4"/>
                                </a:lnTo>
                                <a:lnTo>
                                  <a:pt x="311" y="0"/>
                                </a:lnTo>
                                <a:lnTo>
                                  <a:pt x="280" y="0"/>
                                </a:lnTo>
                                <a:lnTo>
                                  <a:pt x="250" y="0"/>
                                </a:lnTo>
                                <a:lnTo>
                                  <a:pt x="218" y="0"/>
                                </a:lnTo>
                                <a:lnTo>
                                  <a:pt x="190" y="0"/>
                                </a:lnTo>
                                <a:lnTo>
                                  <a:pt x="160" y="2"/>
                                </a:lnTo>
                                <a:lnTo>
                                  <a:pt x="134" y="6"/>
                                </a:lnTo>
                                <a:lnTo>
                                  <a:pt x="106" y="8"/>
                                </a:lnTo>
                                <a:lnTo>
                                  <a:pt x="81" y="12"/>
                                </a:lnTo>
                                <a:lnTo>
                                  <a:pt x="57" y="16"/>
                                </a:lnTo>
                                <a:lnTo>
                                  <a:pt x="34" y="22"/>
                                </a:lnTo>
                                <a:lnTo>
                                  <a:pt x="12" y="26"/>
                                </a:lnTo>
                                <a:lnTo>
                                  <a:pt x="0" y="30"/>
                                </a:lnTo>
                                <a:lnTo>
                                  <a:pt x="0" y="81"/>
                                </a:lnTo>
                                <a:lnTo>
                                  <a:pt x="16" y="75"/>
                                </a:lnTo>
                                <a:lnTo>
                                  <a:pt x="52" y="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28" name="Freeform 433"/>
                        <wps:cNvSpPr>
                          <a:spLocks/>
                        </wps:cNvSpPr>
                        <wps:spPr bwMode="auto">
                          <a:xfrm>
                            <a:off x="1009650" y="1514475"/>
                            <a:ext cx="17465" cy="19043"/>
                          </a:xfrm>
                          <a:custGeom>
                            <a:avLst/>
                            <a:gdLst>
                              <a:gd name="T0" fmla="*/ 9 w 11"/>
                              <a:gd name="T1" fmla="*/ 0 h 12"/>
                              <a:gd name="T2" fmla="*/ 5 w 11"/>
                              <a:gd name="T3" fmla="*/ 0 h 12"/>
                              <a:gd name="T4" fmla="*/ 2 w 11"/>
                              <a:gd name="T5" fmla="*/ 0 h 12"/>
                              <a:gd name="T6" fmla="*/ 0 w 11"/>
                              <a:gd name="T7" fmla="*/ 2 h 12"/>
                              <a:gd name="T8" fmla="*/ 0 w 11"/>
                              <a:gd name="T9" fmla="*/ 4 h 12"/>
                              <a:gd name="T10" fmla="*/ 0 w 11"/>
                              <a:gd name="T11" fmla="*/ 6 h 12"/>
                              <a:gd name="T12" fmla="*/ 0 w 11"/>
                              <a:gd name="T13" fmla="*/ 8 h 12"/>
                              <a:gd name="T14" fmla="*/ 0 w 11"/>
                              <a:gd name="T15" fmla="*/ 10 h 12"/>
                              <a:gd name="T16" fmla="*/ 2 w 11"/>
                              <a:gd name="T17" fmla="*/ 12 h 12"/>
                              <a:gd name="T18" fmla="*/ 5 w 11"/>
                              <a:gd name="T19" fmla="*/ 12 h 12"/>
                              <a:gd name="T20" fmla="*/ 9 w 11"/>
                              <a:gd name="T21" fmla="*/ 12 h 12"/>
                              <a:gd name="T22" fmla="*/ 11 w 11"/>
                              <a:gd name="T23" fmla="*/ 10 h 12"/>
                              <a:gd name="T24" fmla="*/ 11 w 11"/>
                              <a:gd name="T25" fmla="*/ 8 h 12"/>
                              <a:gd name="T26" fmla="*/ 11 w 11"/>
                              <a:gd name="T27" fmla="*/ 6 h 12"/>
                              <a:gd name="T28" fmla="*/ 11 w 11"/>
                              <a:gd name="T29" fmla="*/ 4 h 12"/>
                              <a:gd name="T30" fmla="*/ 11 w 11"/>
                              <a:gd name="T31" fmla="*/ 2 h 12"/>
                              <a:gd name="T32" fmla="*/ 9 w 11"/>
                              <a:gd name="T33" fmla="*/ 0 h 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1" h="12">
                                <a:moveTo>
                                  <a:pt x="9" y="0"/>
                                </a:moveTo>
                                <a:lnTo>
                                  <a:pt x="5" y="0"/>
                                </a:lnTo>
                                <a:lnTo>
                                  <a:pt x="2" y="0"/>
                                </a:lnTo>
                                <a:lnTo>
                                  <a:pt x="0" y="2"/>
                                </a:lnTo>
                                <a:lnTo>
                                  <a:pt x="0" y="4"/>
                                </a:lnTo>
                                <a:lnTo>
                                  <a:pt x="0" y="6"/>
                                </a:lnTo>
                                <a:lnTo>
                                  <a:pt x="0" y="8"/>
                                </a:lnTo>
                                <a:lnTo>
                                  <a:pt x="0" y="10"/>
                                </a:lnTo>
                                <a:lnTo>
                                  <a:pt x="2" y="12"/>
                                </a:lnTo>
                                <a:lnTo>
                                  <a:pt x="5" y="12"/>
                                </a:lnTo>
                                <a:lnTo>
                                  <a:pt x="9" y="12"/>
                                </a:lnTo>
                                <a:lnTo>
                                  <a:pt x="11" y="10"/>
                                </a:lnTo>
                                <a:lnTo>
                                  <a:pt x="11" y="8"/>
                                </a:lnTo>
                                <a:lnTo>
                                  <a:pt x="11" y="6"/>
                                </a:lnTo>
                                <a:lnTo>
                                  <a:pt x="11" y="4"/>
                                </a:lnTo>
                                <a:lnTo>
                                  <a:pt x="11" y="2"/>
                                </a:lnTo>
                                <a:lnTo>
                                  <a:pt x="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29" name="Freeform 434"/>
                        <wps:cNvSpPr>
                          <a:spLocks/>
                        </wps:cNvSpPr>
                        <wps:spPr bwMode="auto">
                          <a:xfrm>
                            <a:off x="876300" y="1171575"/>
                            <a:ext cx="47632" cy="49194"/>
                          </a:xfrm>
                          <a:custGeom>
                            <a:avLst/>
                            <a:gdLst>
                              <a:gd name="T0" fmla="*/ 26 w 30"/>
                              <a:gd name="T1" fmla="*/ 6 h 31"/>
                              <a:gd name="T2" fmla="*/ 20 w 30"/>
                              <a:gd name="T3" fmla="*/ 2 h 31"/>
                              <a:gd name="T4" fmla="*/ 14 w 30"/>
                              <a:gd name="T5" fmla="*/ 0 h 31"/>
                              <a:gd name="T6" fmla="*/ 9 w 30"/>
                              <a:gd name="T7" fmla="*/ 2 h 31"/>
                              <a:gd name="T8" fmla="*/ 5 w 30"/>
                              <a:gd name="T9" fmla="*/ 6 h 31"/>
                              <a:gd name="T10" fmla="*/ 3 w 30"/>
                              <a:gd name="T11" fmla="*/ 9 h 31"/>
                              <a:gd name="T12" fmla="*/ 0 w 30"/>
                              <a:gd name="T13" fmla="*/ 15 h 31"/>
                              <a:gd name="T14" fmla="*/ 3 w 30"/>
                              <a:gd name="T15" fmla="*/ 21 h 31"/>
                              <a:gd name="T16" fmla="*/ 5 w 30"/>
                              <a:gd name="T17" fmla="*/ 27 h 31"/>
                              <a:gd name="T18" fmla="*/ 9 w 30"/>
                              <a:gd name="T19" fmla="*/ 31 h 31"/>
                              <a:gd name="T20" fmla="*/ 14 w 30"/>
                              <a:gd name="T21" fmla="*/ 31 h 31"/>
                              <a:gd name="T22" fmla="*/ 20 w 30"/>
                              <a:gd name="T23" fmla="*/ 31 h 31"/>
                              <a:gd name="T24" fmla="*/ 26 w 30"/>
                              <a:gd name="T25" fmla="*/ 27 h 31"/>
                              <a:gd name="T26" fmla="*/ 28 w 30"/>
                              <a:gd name="T27" fmla="*/ 21 h 31"/>
                              <a:gd name="T28" fmla="*/ 30 w 30"/>
                              <a:gd name="T29" fmla="*/ 15 h 31"/>
                              <a:gd name="T30" fmla="*/ 28 w 30"/>
                              <a:gd name="T31" fmla="*/ 9 h 31"/>
                              <a:gd name="T32" fmla="*/ 26 w 30"/>
                              <a:gd name="T33" fmla="*/ 6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0" h="31">
                                <a:moveTo>
                                  <a:pt x="26" y="6"/>
                                </a:moveTo>
                                <a:lnTo>
                                  <a:pt x="20" y="2"/>
                                </a:lnTo>
                                <a:lnTo>
                                  <a:pt x="14" y="0"/>
                                </a:lnTo>
                                <a:lnTo>
                                  <a:pt x="9" y="2"/>
                                </a:lnTo>
                                <a:lnTo>
                                  <a:pt x="5" y="6"/>
                                </a:lnTo>
                                <a:lnTo>
                                  <a:pt x="3" y="9"/>
                                </a:lnTo>
                                <a:lnTo>
                                  <a:pt x="0" y="15"/>
                                </a:lnTo>
                                <a:lnTo>
                                  <a:pt x="3" y="21"/>
                                </a:lnTo>
                                <a:lnTo>
                                  <a:pt x="5" y="27"/>
                                </a:lnTo>
                                <a:lnTo>
                                  <a:pt x="9" y="31"/>
                                </a:lnTo>
                                <a:lnTo>
                                  <a:pt x="14" y="31"/>
                                </a:lnTo>
                                <a:lnTo>
                                  <a:pt x="20" y="31"/>
                                </a:lnTo>
                                <a:lnTo>
                                  <a:pt x="26" y="27"/>
                                </a:lnTo>
                                <a:lnTo>
                                  <a:pt x="28" y="21"/>
                                </a:lnTo>
                                <a:lnTo>
                                  <a:pt x="30" y="15"/>
                                </a:lnTo>
                                <a:lnTo>
                                  <a:pt x="28" y="9"/>
                                </a:lnTo>
                                <a:lnTo>
                                  <a:pt x="26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30" name="Freeform 435"/>
                        <wps:cNvSpPr>
                          <a:spLocks/>
                        </wps:cNvSpPr>
                        <wps:spPr bwMode="auto">
                          <a:xfrm>
                            <a:off x="533400" y="1304925"/>
                            <a:ext cx="44456" cy="47607"/>
                          </a:xfrm>
                          <a:custGeom>
                            <a:avLst/>
                            <a:gdLst>
                              <a:gd name="T0" fmla="*/ 24 w 28"/>
                              <a:gd name="T1" fmla="*/ 4 h 30"/>
                              <a:gd name="T2" fmla="*/ 20 w 28"/>
                              <a:gd name="T3" fmla="*/ 0 h 30"/>
                              <a:gd name="T4" fmla="*/ 14 w 28"/>
                              <a:gd name="T5" fmla="*/ 0 h 30"/>
                              <a:gd name="T6" fmla="*/ 8 w 28"/>
                              <a:gd name="T7" fmla="*/ 0 h 30"/>
                              <a:gd name="T8" fmla="*/ 4 w 28"/>
                              <a:gd name="T9" fmla="*/ 4 h 30"/>
                              <a:gd name="T10" fmla="*/ 0 w 28"/>
                              <a:gd name="T11" fmla="*/ 8 h 30"/>
                              <a:gd name="T12" fmla="*/ 0 w 28"/>
                              <a:gd name="T13" fmla="*/ 16 h 30"/>
                              <a:gd name="T14" fmla="*/ 0 w 28"/>
                              <a:gd name="T15" fmla="*/ 22 h 30"/>
                              <a:gd name="T16" fmla="*/ 4 w 28"/>
                              <a:gd name="T17" fmla="*/ 26 h 30"/>
                              <a:gd name="T18" fmla="*/ 8 w 28"/>
                              <a:gd name="T19" fmla="*/ 30 h 30"/>
                              <a:gd name="T20" fmla="*/ 14 w 28"/>
                              <a:gd name="T21" fmla="*/ 30 h 30"/>
                              <a:gd name="T22" fmla="*/ 20 w 28"/>
                              <a:gd name="T23" fmla="*/ 30 h 30"/>
                              <a:gd name="T24" fmla="*/ 24 w 28"/>
                              <a:gd name="T25" fmla="*/ 26 h 30"/>
                              <a:gd name="T26" fmla="*/ 26 w 28"/>
                              <a:gd name="T27" fmla="*/ 22 h 30"/>
                              <a:gd name="T28" fmla="*/ 28 w 28"/>
                              <a:gd name="T29" fmla="*/ 16 h 30"/>
                              <a:gd name="T30" fmla="*/ 26 w 28"/>
                              <a:gd name="T31" fmla="*/ 8 h 30"/>
                              <a:gd name="T32" fmla="*/ 24 w 28"/>
                              <a:gd name="T33" fmla="*/ 4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8" h="30">
                                <a:moveTo>
                                  <a:pt x="24" y="4"/>
                                </a:moveTo>
                                <a:lnTo>
                                  <a:pt x="20" y="0"/>
                                </a:lnTo>
                                <a:lnTo>
                                  <a:pt x="14" y="0"/>
                                </a:lnTo>
                                <a:lnTo>
                                  <a:pt x="8" y="0"/>
                                </a:lnTo>
                                <a:lnTo>
                                  <a:pt x="4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6"/>
                                </a:lnTo>
                                <a:lnTo>
                                  <a:pt x="0" y="22"/>
                                </a:lnTo>
                                <a:lnTo>
                                  <a:pt x="4" y="26"/>
                                </a:lnTo>
                                <a:lnTo>
                                  <a:pt x="8" y="30"/>
                                </a:lnTo>
                                <a:lnTo>
                                  <a:pt x="14" y="30"/>
                                </a:lnTo>
                                <a:lnTo>
                                  <a:pt x="20" y="30"/>
                                </a:lnTo>
                                <a:lnTo>
                                  <a:pt x="24" y="26"/>
                                </a:lnTo>
                                <a:lnTo>
                                  <a:pt x="26" y="22"/>
                                </a:lnTo>
                                <a:lnTo>
                                  <a:pt x="28" y="16"/>
                                </a:lnTo>
                                <a:lnTo>
                                  <a:pt x="26" y="8"/>
                                </a:lnTo>
                                <a:lnTo>
                                  <a:pt x="24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31" name="Freeform 436"/>
                        <wps:cNvSpPr>
                          <a:spLocks/>
                        </wps:cNvSpPr>
                        <wps:spPr bwMode="auto">
                          <a:xfrm>
                            <a:off x="1162050" y="1647825"/>
                            <a:ext cx="69860" cy="77759"/>
                          </a:xfrm>
                          <a:custGeom>
                            <a:avLst/>
                            <a:gdLst>
                              <a:gd name="T0" fmla="*/ 38 w 44"/>
                              <a:gd name="T1" fmla="*/ 8 h 49"/>
                              <a:gd name="T2" fmla="*/ 32 w 44"/>
                              <a:gd name="T3" fmla="*/ 2 h 49"/>
                              <a:gd name="T4" fmla="*/ 22 w 44"/>
                              <a:gd name="T5" fmla="*/ 0 h 49"/>
                              <a:gd name="T6" fmla="*/ 14 w 44"/>
                              <a:gd name="T7" fmla="*/ 2 h 49"/>
                              <a:gd name="T8" fmla="*/ 8 w 44"/>
                              <a:gd name="T9" fmla="*/ 8 h 49"/>
                              <a:gd name="T10" fmla="*/ 2 w 44"/>
                              <a:gd name="T11" fmla="*/ 16 h 49"/>
                              <a:gd name="T12" fmla="*/ 0 w 44"/>
                              <a:gd name="T13" fmla="*/ 26 h 49"/>
                              <a:gd name="T14" fmla="*/ 2 w 44"/>
                              <a:gd name="T15" fmla="*/ 34 h 49"/>
                              <a:gd name="T16" fmla="*/ 8 w 44"/>
                              <a:gd name="T17" fmla="*/ 42 h 49"/>
                              <a:gd name="T18" fmla="*/ 14 w 44"/>
                              <a:gd name="T19" fmla="*/ 47 h 49"/>
                              <a:gd name="T20" fmla="*/ 22 w 44"/>
                              <a:gd name="T21" fmla="*/ 49 h 49"/>
                              <a:gd name="T22" fmla="*/ 32 w 44"/>
                              <a:gd name="T23" fmla="*/ 47 h 49"/>
                              <a:gd name="T24" fmla="*/ 38 w 44"/>
                              <a:gd name="T25" fmla="*/ 42 h 49"/>
                              <a:gd name="T26" fmla="*/ 42 w 44"/>
                              <a:gd name="T27" fmla="*/ 34 h 49"/>
                              <a:gd name="T28" fmla="*/ 44 w 44"/>
                              <a:gd name="T29" fmla="*/ 26 h 49"/>
                              <a:gd name="T30" fmla="*/ 42 w 44"/>
                              <a:gd name="T31" fmla="*/ 16 h 49"/>
                              <a:gd name="T32" fmla="*/ 38 w 44"/>
                              <a:gd name="T33" fmla="*/ 8 h 4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44" h="49">
                                <a:moveTo>
                                  <a:pt x="38" y="8"/>
                                </a:moveTo>
                                <a:lnTo>
                                  <a:pt x="32" y="2"/>
                                </a:lnTo>
                                <a:lnTo>
                                  <a:pt x="22" y="0"/>
                                </a:lnTo>
                                <a:lnTo>
                                  <a:pt x="14" y="2"/>
                                </a:lnTo>
                                <a:lnTo>
                                  <a:pt x="8" y="8"/>
                                </a:lnTo>
                                <a:lnTo>
                                  <a:pt x="2" y="16"/>
                                </a:lnTo>
                                <a:lnTo>
                                  <a:pt x="0" y="26"/>
                                </a:lnTo>
                                <a:lnTo>
                                  <a:pt x="2" y="34"/>
                                </a:lnTo>
                                <a:lnTo>
                                  <a:pt x="8" y="42"/>
                                </a:lnTo>
                                <a:lnTo>
                                  <a:pt x="14" y="47"/>
                                </a:lnTo>
                                <a:lnTo>
                                  <a:pt x="22" y="49"/>
                                </a:lnTo>
                                <a:lnTo>
                                  <a:pt x="32" y="47"/>
                                </a:lnTo>
                                <a:lnTo>
                                  <a:pt x="38" y="42"/>
                                </a:lnTo>
                                <a:lnTo>
                                  <a:pt x="42" y="34"/>
                                </a:lnTo>
                                <a:lnTo>
                                  <a:pt x="44" y="26"/>
                                </a:lnTo>
                                <a:lnTo>
                                  <a:pt x="42" y="16"/>
                                </a:lnTo>
                                <a:lnTo>
                                  <a:pt x="38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32" name="Freeform 437"/>
                        <wps:cNvSpPr>
                          <a:spLocks/>
                        </wps:cNvSpPr>
                        <wps:spPr bwMode="auto">
                          <a:xfrm>
                            <a:off x="1409700" y="1400175"/>
                            <a:ext cx="57158" cy="60303"/>
                          </a:xfrm>
                          <a:custGeom>
                            <a:avLst/>
                            <a:gdLst>
                              <a:gd name="T0" fmla="*/ 32 w 36"/>
                              <a:gd name="T1" fmla="*/ 4 h 38"/>
                              <a:gd name="T2" fmla="*/ 26 w 36"/>
                              <a:gd name="T3" fmla="*/ 0 h 38"/>
                              <a:gd name="T4" fmla="*/ 18 w 36"/>
                              <a:gd name="T5" fmla="*/ 0 h 38"/>
                              <a:gd name="T6" fmla="*/ 12 w 36"/>
                              <a:gd name="T7" fmla="*/ 0 h 38"/>
                              <a:gd name="T8" fmla="*/ 6 w 36"/>
                              <a:gd name="T9" fmla="*/ 4 h 38"/>
                              <a:gd name="T10" fmla="*/ 2 w 36"/>
                              <a:gd name="T11" fmla="*/ 12 h 38"/>
                              <a:gd name="T12" fmla="*/ 0 w 36"/>
                              <a:gd name="T13" fmla="*/ 18 h 38"/>
                              <a:gd name="T14" fmla="*/ 2 w 36"/>
                              <a:gd name="T15" fmla="*/ 26 h 38"/>
                              <a:gd name="T16" fmla="*/ 6 w 36"/>
                              <a:gd name="T17" fmla="*/ 32 h 38"/>
                              <a:gd name="T18" fmla="*/ 12 w 36"/>
                              <a:gd name="T19" fmla="*/ 36 h 38"/>
                              <a:gd name="T20" fmla="*/ 18 w 36"/>
                              <a:gd name="T21" fmla="*/ 38 h 38"/>
                              <a:gd name="T22" fmla="*/ 26 w 36"/>
                              <a:gd name="T23" fmla="*/ 36 h 38"/>
                              <a:gd name="T24" fmla="*/ 32 w 36"/>
                              <a:gd name="T25" fmla="*/ 32 h 38"/>
                              <a:gd name="T26" fmla="*/ 36 w 36"/>
                              <a:gd name="T27" fmla="*/ 26 h 38"/>
                              <a:gd name="T28" fmla="*/ 36 w 36"/>
                              <a:gd name="T29" fmla="*/ 18 h 38"/>
                              <a:gd name="T30" fmla="*/ 36 w 36"/>
                              <a:gd name="T31" fmla="*/ 12 h 38"/>
                              <a:gd name="T32" fmla="*/ 32 w 36"/>
                              <a:gd name="T33" fmla="*/ 4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32" y="4"/>
                                </a:moveTo>
                                <a:lnTo>
                                  <a:pt x="26" y="0"/>
                                </a:lnTo>
                                <a:lnTo>
                                  <a:pt x="18" y="0"/>
                                </a:lnTo>
                                <a:lnTo>
                                  <a:pt x="12" y="0"/>
                                </a:lnTo>
                                <a:lnTo>
                                  <a:pt x="6" y="4"/>
                                </a:lnTo>
                                <a:lnTo>
                                  <a:pt x="2" y="12"/>
                                </a:lnTo>
                                <a:lnTo>
                                  <a:pt x="0" y="18"/>
                                </a:lnTo>
                                <a:lnTo>
                                  <a:pt x="2" y="26"/>
                                </a:lnTo>
                                <a:lnTo>
                                  <a:pt x="6" y="32"/>
                                </a:lnTo>
                                <a:lnTo>
                                  <a:pt x="12" y="36"/>
                                </a:lnTo>
                                <a:lnTo>
                                  <a:pt x="18" y="38"/>
                                </a:lnTo>
                                <a:lnTo>
                                  <a:pt x="26" y="36"/>
                                </a:lnTo>
                                <a:lnTo>
                                  <a:pt x="32" y="32"/>
                                </a:lnTo>
                                <a:lnTo>
                                  <a:pt x="36" y="26"/>
                                </a:lnTo>
                                <a:lnTo>
                                  <a:pt x="36" y="18"/>
                                </a:lnTo>
                                <a:lnTo>
                                  <a:pt x="36" y="12"/>
                                </a:lnTo>
                                <a:lnTo>
                                  <a:pt x="3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33" name="Freeform 438"/>
                        <wps:cNvSpPr>
                          <a:spLocks/>
                        </wps:cNvSpPr>
                        <wps:spPr bwMode="auto">
                          <a:xfrm>
                            <a:off x="1238250" y="1238250"/>
                            <a:ext cx="41281" cy="44434"/>
                          </a:xfrm>
                          <a:custGeom>
                            <a:avLst/>
                            <a:gdLst>
                              <a:gd name="T0" fmla="*/ 22 w 26"/>
                              <a:gd name="T1" fmla="*/ 4 h 28"/>
                              <a:gd name="T2" fmla="*/ 18 w 26"/>
                              <a:gd name="T3" fmla="*/ 0 h 28"/>
                              <a:gd name="T4" fmla="*/ 12 w 26"/>
                              <a:gd name="T5" fmla="*/ 0 h 28"/>
                              <a:gd name="T6" fmla="*/ 8 w 26"/>
                              <a:gd name="T7" fmla="*/ 0 h 28"/>
                              <a:gd name="T8" fmla="*/ 4 w 26"/>
                              <a:gd name="T9" fmla="*/ 4 h 28"/>
                              <a:gd name="T10" fmla="*/ 2 w 26"/>
                              <a:gd name="T11" fmla="*/ 8 h 28"/>
                              <a:gd name="T12" fmla="*/ 0 w 26"/>
                              <a:gd name="T13" fmla="*/ 14 h 28"/>
                              <a:gd name="T14" fmla="*/ 2 w 26"/>
                              <a:gd name="T15" fmla="*/ 20 h 28"/>
                              <a:gd name="T16" fmla="*/ 4 w 26"/>
                              <a:gd name="T17" fmla="*/ 24 h 28"/>
                              <a:gd name="T18" fmla="*/ 8 w 26"/>
                              <a:gd name="T19" fmla="*/ 26 h 28"/>
                              <a:gd name="T20" fmla="*/ 12 w 26"/>
                              <a:gd name="T21" fmla="*/ 28 h 28"/>
                              <a:gd name="T22" fmla="*/ 18 w 26"/>
                              <a:gd name="T23" fmla="*/ 26 h 28"/>
                              <a:gd name="T24" fmla="*/ 22 w 26"/>
                              <a:gd name="T25" fmla="*/ 24 h 28"/>
                              <a:gd name="T26" fmla="*/ 24 w 26"/>
                              <a:gd name="T27" fmla="*/ 20 h 28"/>
                              <a:gd name="T28" fmla="*/ 26 w 26"/>
                              <a:gd name="T29" fmla="*/ 14 h 28"/>
                              <a:gd name="T30" fmla="*/ 24 w 26"/>
                              <a:gd name="T31" fmla="*/ 8 h 28"/>
                              <a:gd name="T32" fmla="*/ 22 w 26"/>
                              <a:gd name="T33" fmla="*/ 4 h 2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6" h="28">
                                <a:moveTo>
                                  <a:pt x="22" y="4"/>
                                </a:moveTo>
                                <a:lnTo>
                                  <a:pt x="18" y="0"/>
                                </a:lnTo>
                                <a:lnTo>
                                  <a:pt x="12" y="0"/>
                                </a:lnTo>
                                <a:lnTo>
                                  <a:pt x="8" y="0"/>
                                </a:lnTo>
                                <a:lnTo>
                                  <a:pt x="4" y="4"/>
                                </a:lnTo>
                                <a:lnTo>
                                  <a:pt x="2" y="8"/>
                                </a:lnTo>
                                <a:lnTo>
                                  <a:pt x="0" y="14"/>
                                </a:lnTo>
                                <a:lnTo>
                                  <a:pt x="2" y="20"/>
                                </a:lnTo>
                                <a:lnTo>
                                  <a:pt x="4" y="24"/>
                                </a:lnTo>
                                <a:lnTo>
                                  <a:pt x="8" y="26"/>
                                </a:lnTo>
                                <a:lnTo>
                                  <a:pt x="12" y="28"/>
                                </a:lnTo>
                                <a:lnTo>
                                  <a:pt x="18" y="26"/>
                                </a:lnTo>
                                <a:lnTo>
                                  <a:pt x="22" y="24"/>
                                </a:lnTo>
                                <a:lnTo>
                                  <a:pt x="24" y="20"/>
                                </a:lnTo>
                                <a:lnTo>
                                  <a:pt x="26" y="14"/>
                                </a:lnTo>
                                <a:lnTo>
                                  <a:pt x="24" y="8"/>
                                </a:lnTo>
                                <a:lnTo>
                                  <a:pt x="2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34" name="Freeform 439"/>
                        <wps:cNvSpPr>
                          <a:spLocks/>
                        </wps:cNvSpPr>
                        <wps:spPr bwMode="auto">
                          <a:xfrm>
                            <a:off x="1019175" y="1943100"/>
                            <a:ext cx="38105" cy="47607"/>
                          </a:xfrm>
                          <a:custGeom>
                            <a:avLst/>
                            <a:gdLst>
                              <a:gd name="T0" fmla="*/ 22 w 24"/>
                              <a:gd name="T1" fmla="*/ 6 h 30"/>
                              <a:gd name="T2" fmla="*/ 16 w 24"/>
                              <a:gd name="T3" fmla="*/ 2 h 30"/>
                              <a:gd name="T4" fmla="*/ 12 w 24"/>
                              <a:gd name="T5" fmla="*/ 0 h 30"/>
                              <a:gd name="T6" fmla="*/ 6 w 24"/>
                              <a:gd name="T7" fmla="*/ 2 h 30"/>
                              <a:gd name="T8" fmla="*/ 2 w 24"/>
                              <a:gd name="T9" fmla="*/ 6 h 30"/>
                              <a:gd name="T10" fmla="*/ 0 w 24"/>
                              <a:gd name="T11" fmla="*/ 10 h 30"/>
                              <a:gd name="T12" fmla="*/ 0 w 24"/>
                              <a:gd name="T13" fmla="*/ 16 h 30"/>
                              <a:gd name="T14" fmla="*/ 0 w 24"/>
                              <a:gd name="T15" fmla="*/ 20 h 30"/>
                              <a:gd name="T16" fmla="*/ 2 w 24"/>
                              <a:gd name="T17" fmla="*/ 26 h 30"/>
                              <a:gd name="T18" fmla="*/ 6 w 24"/>
                              <a:gd name="T19" fmla="*/ 28 h 30"/>
                              <a:gd name="T20" fmla="*/ 12 w 24"/>
                              <a:gd name="T21" fmla="*/ 30 h 30"/>
                              <a:gd name="T22" fmla="*/ 16 w 24"/>
                              <a:gd name="T23" fmla="*/ 28 h 30"/>
                              <a:gd name="T24" fmla="*/ 22 w 24"/>
                              <a:gd name="T25" fmla="*/ 26 h 30"/>
                              <a:gd name="T26" fmla="*/ 24 w 24"/>
                              <a:gd name="T27" fmla="*/ 20 h 30"/>
                              <a:gd name="T28" fmla="*/ 24 w 24"/>
                              <a:gd name="T29" fmla="*/ 16 h 30"/>
                              <a:gd name="T30" fmla="*/ 24 w 24"/>
                              <a:gd name="T31" fmla="*/ 10 h 30"/>
                              <a:gd name="T32" fmla="*/ 22 w 24"/>
                              <a:gd name="T33" fmla="*/ 6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4" h="30">
                                <a:moveTo>
                                  <a:pt x="22" y="6"/>
                                </a:moveTo>
                                <a:lnTo>
                                  <a:pt x="16" y="2"/>
                                </a:lnTo>
                                <a:lnTo>
                                  <a:pt x="12" y="0"/>
                                </a:lnTo>
                                <a:lnTo>
                                  <a:pt x="6" y="2"/>
                                </a:lnTo>
                                <a:lnTo>
                                  <a:pt x="2" y="6"/>
                                </a:lnTo>
                                <a:lnTo>
                                  <a:pt x="0" y="10"/>
                                </a:lnTo>
                                <a:lnTo>
                                  <a:pt x="0" y="16"/>
                                </a:lnTo>
                                <a:lnTo>
                                  <a:pt x="0" y="20"/>
                                </a:lnTo>
                                <a:lnTo>
                                  <a:pt x="2" y="26"/>
                                </a:lnTo>
                                <a:lnTo>
                                  <a:pt x="6" y="28"/>
                                </a:lnTo>
                                <a:lnTo>
                                  <a:pt x="12" y="30"/>
                                </a:lnTo>
                                <a:lnTo>
                                  <a:pt x="16" y="28"/>
                                </a:lnTo>
                                <a:lnTo>
                                  <a:pt x="22" y="26"/>
                                </a:lnTo>
                                <a:lnTo>
                                  <a:pt x="24" y="20"/>
                                </a:lnTo>
                                <a:lnTo>
                                  <a:pt x="24" y="16"/>
                                </a:lnTo>
                                <a:lnTo>
                                  <a:pt x="24" y="10"/>
                                </a:lnTo>
                                <a:lnTo>
                                  <a:pt x="2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35" name="Freeform 440"/>
                        <wps:cNvSpPr>
                          <a:spLocks/>
                        </wps:cNvSpPr>
                        <wps:spPr bwMode="auto">
                          <a:xfrm>
                            <a:off x="1152525" y="276225"/>
                            <a:ext cx="15877" cy="19043"/>
                          </a:xfrm>
                          <a:custGeom>
                            <a:avLst/>
                            <a:gdLst>
                              <a:gd name="T0" fmla="*/ 8 w 10"/>
                              <a:gd name="T1" fmla="*/ 0 h 12"/>
                              <a:gd name="T2" fmla="*/ 4 w 10"/>
                              <a:gd name="T3" fmla="*/ 0 h 12"/>
                              <a:gd name="T4" fmla="*/ 2 w 10"/>
                              <a:gd name="T5" fmla="*/ 0 h 12"/>
                              <a:gd name="T6" fmla="*/ 0 w 10"/>
                              <a:gd name="T7" fmla="*/ 2 h 12"/>
                              <a:gd name="T8" fmla="*/ 0 w 10"/>
                              <a:gd name="T9" fmla="*/ 4 h 12"/>
                              <a:gd name="T10" fmla="*/ 0 w 10"/>
                              <a:gd name="T11" fmla="*/ 6 h 12"/>
                              <a:gd name="T12" fmla="*/ 0 w 10"/>
                              <a:gd name="T13" fmla="*/ 8 h 12"/>
                              <a:gd name="T14" fmla="*/ 0 w 10"/>
                              <a:gd name="T15" fmla="*/ 10 h 12"/>
                              <a:gd name="T16" fmla="*/ 2 w 10"/>
                              <a:gd name="T17" fmla="*/ 12 h 12"/>
                              <a:gd name="T18" fmla="*/ 4 w 10"/>
                              <a:gd name="T19" fmla="*/ 12 h 12"/>
                              <a:gd name="T20" fmla="*/ 8 w 10"/>
                              <a:gd name="T21" fmla="*/ 12 h 12"/>
                              <a:gd name="T22" fmla="*/ 10 w 10"/>
                              <a:gd name="T23" fmla="*/ 10 h 12"/>
                              <a:gd name="T24" fmla="*/ 10 w 10"/>
                              <a:gd name="T25" fmla="*/ 8 h 12"/>
                              <a:gd name="T26" fmla="*/ 10 w 10"/>
                              <a:gd name="T27" fmla="*/ 6 h 12"/>
                              <a:gd name="T28" fmla="*/ 10 w 10"/>
                              <a:gd name="T29" fmla="*/ 4 h 12"/>
                              <a:gd name="T30" fmla="*/ 10 w 10"/>
                              <a:gd name="T31" fmla="*/ 2 h 12"/>
                              <a:gd name="T32" fmla="*/ 8 w 10"/>
                              <a:gd name="T33" fmla="*/ 0 h 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0" h="12">
                                <a:moveTo>
                                  <a:pt x="8" y="0"/>
                                </a:moveTo>
                                <a:lnTo>
                                  <a:pt x="4" y="0"/>
                                </a:lnTo>
                                <a:lnTo>
                                  <a:pt x="2" y="0"/>
                                </a:lnTo>
                                <a:lnTo>
                                  <a:pt x="0" y="2"/>
                                </a:lnTo>
                                <a:lnTo>
                                  <a:pt x="0" y="4"/>
                                </a:lnTo>
                                <a:lnTo>
                                  <a:pt x="0" y="6"/>
                                </a:lnTo>
                                <a:lnTo>
                                  <a:pt x="0" y="8"/>
                                </a:lnTo>
                                <a:lnTo>
                                  <a:pt x="0" y="10"/>
                                </a:lnTo>
                                <a:lnTo>
                                  <a:pt x="2" y="12"/>
                                </a:lnTo>
                                <a:lnTo>
                                  <a:pt x="4" y="12"/>
                                </a:lnTo>
                                <a:lnTo>
                                  <a:pt x="8" y="12"/>
                                </a:lnTo>
                                <a:lnTo>
                                  <a:pt x="10" y="10"/>
                                </a:lnTo>
                                <a:lnTo>
                                  <a:pt x="10" y="8"/>
                                </a:lnTo>
                                <a:lnTo>
                                  <a:pt x="10" y="6"/>
                                </a:lnTo>
                                <a:lnTo>
                                  <a:pt x="10" y="4"/>
                                </a:lnTo>
                                <a:lnTo>
                                  <a:pt x="10" y="2"/>
                                </a:lnTo>
                                <a:lnTo>
                                  <a:pt x="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36" name="Freeform 441"/>
                        <wps:cNvSpPr>
                          <a:spLocks/>
                        </wps:cNvSpPr>
                        <wps:spPr bwMode="auto">
                          <a:xfrm>
                            <a:off x="676275" y="66675"/>
                            <a:ext cx="44456" cy="47607"/>
                          </a:xfrm>
                          <a:custGeom>
                            <a:avLst/>
                            <a:gdLst>
                              <a:gd name="T0" fmla="*/ 24 w 28"/>
                              <a:gd name="T1" fmla="*/ 4 h 30"/>
                              <a:gd name="T2" fmla="*/ 20 w 28"/>
                              <a:gd name="T3" fmla="*/ 0 h 30"/>
                              <a:gd name="T4" fmla="*/ 14 w 28"/>
                              <a:gd name="T5" fmla="*/ 0 h 30"/>
                              <a:gd name="T6" fmla="*/ 8 w 28"/>
                              <a:gd name="T7" fmla="*/ 0 h 30"/>
                              <a:gd name="T8" fmla="*/ 4 w 28"/>
                              <a:gd name="T9" fmla="*/ 4 h 30"/>
                              <a:gd name="T10" fmla="*/ 0 w 28"/>
                              <a:gd name="T11" fmla="*/ 8 h 30"/>
                              <a:gd name="T12" fmla="*/ 0 w 28"/>
                              <a:gd name="T13" fmla="*/ 16 h 30"/>
                              <a:gd name="T14" fmla="*/ 0 w 28"/>
                              <a:gd name="T15" fmla="*/ 22 h 30"/>
                              <a:gd name="T16" fmla="*/ 4 w 28"/>
                              <a:gd name="T17" fmla="*/ 26 h 30"/>
                              <a:gd name="T18" fmla="*/ 8 w 28"/>
                              <a:gd name="T19" fmla="*/ 30 h 30"/>
                              <a:gd name="T20" fmla="*/ 14 w 28"/>
                              <a:gd name="T21" fmla="*/ 30 h 30"/>
                              <a:gd name="T22" fmla="*/ 20 w 28"/>
                              <a:gd name="T23" fmla="*/ 30 h 30"/>
                              <a:gd name="T24" fmla="*/ 24 w 28"/>
                              <a:gd name="T25" fmla="*/ 26 h 30"/>
                              <a:gd name="T26" fmla="*/ 26 w 28"/>
                              <a:gd name="T27" fmla="*/ 22 h 30"/>
                              <a:gd name="T28" fmla="*/ 28 w 28"/>
                              <a:gd name="T29" fmla="*/ 16 h 30"/>
                              <a:gd name="T30" fmla="*/ 26 w 28"/>
                              <a:gd name="T31" fmla="*/ 8 h 30"/>
                              <a:gd name="T32" fmla="*/ 24 w 28"/>
                              <a:gd name="T33" fmla="*/ 4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8" h="30">
                                <a:moveTo>
                                  <a:pt x="24" y="4"/>
                                </a:moveTo>
                                <a:lnTo>
                                  <a:pt x="20" y="0"/>
                                </a:lnTo>
                                <a:lnTo>
                                  <a:pt x="14" y="0"/>
                                </a:lnTo>
                                <a:lnTo>
                                  <a:pt x="8" y="0"/>
                                </a:lnTo>
                                <a:lnTo>
                                  <a:pt x="4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6"/>
                                </a:lnTo>
                                <a:lnTo>
                                  <a:pt x="0" y="22"/>
                                </a:lnTo>
                                <a:lnTo>
                                  <a:pt x="4" y="26"/>
                                </a:lnTo>
                                <a:lnTo>
                                  <a:pt x="8" y="30"/>
                                </a:lnTo>
                                <a:lnTo>
                                  <a:pt x="14" y="30"/>
                                </a:lnTo>
                                <a:lnTo>
                                  <a:pt x="20" y="30"/>
                                </a:lnTo>
                                <a:lnTo>
                                  <a:pt x="24" y="26"/>
                                </a:lnTo>
                                <a:lnTo>
                                  <a:pt x="26" y="22"/>
                                </a:lnTo>
                                <a:lnTo>
                                  <a:pt x="28" y="16"/>
                                </a:lnTo>
                                <a:lnTo>
                                  <a:pt x="26" y="8"/>
                                </a:lnTo>
                                <a:lnTo>
                                  <a:pt x="24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37" name="Freeform 442"/>
                        <wps:cNvSpPr>
                          <a:spLocks/>
                        </wps:cNvSpPr>
                        <wps:spPr bwMode="auto">
                          <a:xfrm>
                            <a:off x="1438275" y="304800"/>
                            <a:ext cx="69860" cy="79346"/>
                          </a:xfrm>
                          <a:custGeom>
                            <a:avLst/>
                            <a:gdLst>
                              <a:gd name="T0" fmla="*/ 38 w 44"/>
                              <a:gd name="T1" fmla="*/ 8 h 50"/>
                              <a:gd name="T2" fmla="*/ 32 w 44"/>
                              <a:gd name="T3" fmla="*/ 2 h 50"/>
                              <a:gd name="T4" fmla="*/ 22 w 44"/>
                              <a:gd name="T5" fmla="*/ 0 h 50"/>
                              <a:gd name="T6" fmla="*/ 14 w 44"/>
                              <a:gd name="T7" fmla="*/ 2 h 50"/>
                              <a:gd name="T8" fmla="*/ 8 w 44"/>
                              <a:gd name="T9" fmla="*/ 8 h 50"/>
                              <a:gd name="T10" fmla="*/ 2 w 44"/>
                              <a:gd name="T11" fmla="*/ 16 h 50"/>
                              <a:gd name="T12" fmla="*/ 0 w 44"/>
                              <a:gd name="T13" fmla="*/ 26 h 50"/>
                              <a:gd name="T14" fmla="*/ 2 w 44"/>
                              <a:gd name="T15" fmla="*/ 34 h 50"/>
                              <a:gd name="T16" fmla="*/ 8 w 44"/>
                              <a:gd name="T17" fmla="*/ 42 h 50"/>
                              <a:gd name="T18" fmla="*/ 14 w 44"/>
                              <a:gd name="T19" fmla="*/ 48 h 50"/>
                              <a:gd name="T20" fmla="*/ 22 w 44"/>
                              <a:gd name="T21" fmla="*/ 50 h 50"/>
                              <a:gd name="T22" fmla="*/ 32 w 44"/>
                              <a:gd name="T23" fmla="*/ 48 h 50"/>
                              <a:gd name="T24" fmla="*/ 38 w 44"/>
                              <a:gd name="T25" fmla="*/ 42 h 50"/>
                              <a:gd name="T26" fmla="*/ 42 w 44"/>
                              <a:gd name="T27" fmla="*/ 34 h 50"/>
                              <a:gd name="T28" fmla="*/ 44 w 44"/>
                              <a:gd name="T29" fmla="*/ 26 h 50"/>
                              <a:gd name="T30" fmla="*/ 42 w 44"/>
                              <a:gd name="T31" fmla="*/ 16 h 50"/>
                              <a:gd name="T32" fmla="*/ 38 w 44"/>
                              <a:gd name="T33" fmla="*/ 8 h 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44" h="50">
                                <a:moveTo>
                                  <a:pt x="38" y="8"/>
                                </a:moveTo>
                                <a:lnTo>
                                  <a:pt x="32" y="2"/>
                                </a:lnTo>
                                <a:lnTo>
                                  <a:pt x="22" y="0"/>
                                </a:lnTo>
                                <a:lnTo>
                                  <a:pt x="14" y="2"/>
                                </a:lnTo>
                                <a:lnTo>
                                  <a:pt x="8" y="8"/>
                                </a:lnTo>
                                <a:lnTo>
                                  <a:pt x="2" y="16"/>
                                </a:lnTo>
                                <a:lnTo>
                                  <a:pt x="0" y="26"/>
                                </a:lnTo>
                                <a:lnTo>
                                  <a:pt x="2" y="34"/>
                                </a:lnTo>
                                <a:lnTo>
                                  <a:pt x="8" y="42"/>
                                </a:lnTo>
                                <a:lnTo>
                                  <a:pt x="14" y="48"/>
                                </a:lnTo>
                                <a:lnTo>
                                  <a:pt x="22" y="50"/>
                                </a:lnTo>
                                <a:lnTo>
                                  <a:pt x="32" y="48"/>
                                </a:lnTo>
                                <a:lnTo>
                                  <a:pt x="38" y="42"/>
                                </a:lnTo>
                                <a:lnTo>
                                  <a:pt x="42" y="34"/>
                                </a:lnTo>
                                <a:lnTo>
                                  <a:pt x="44" y="26"/>
                                </a:lnTo>
                                <a:lnTo>
                                  <a:pt x="42" y="16"/>
                                </a:lnTo>
                                <a:lnTo>
                                  <a:pt x="38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38" name="Freeform 443"/>
                        <wps:cNvSpPr>
                          <a:spLocks/>
                        </wps:cNvSpPr>
                        <wps:spPr bwMode="auto">
                          <a:xfrm>
                            <a:off x="1562100" y="161925"/>
                            <a:ext cx="57158" cy="60303"/>
                          </a:xfrm>
                          <a:custGeom>
                            <a:avLst/>
                            <a:gdLst>
                              <a:gd name="T0" fmla="*/ 32 w 36"/>
                              <a:gd name="T1" fmla="*/ 4 h 38"/>
                              <a:gd name="T2" fmla="*/ 26 w 36"/>
                              <a:gd name="T3" fmla="*/ 0 h 38"/>
                              <a:gd name="T4" fmla="*/ 18 w 36"/>
                              <a:gd name="T5" fmla="*/ 0 h 38"/>
                              <a:gd name="T6" fmla="*/ 12 w 36"/>
                              <a:gd name="T7" fmla="*/ 0 h 38"/>
                              <a:gd name="T8" fmla="*/ 6 w 36"/>
                              <a:gd name="T9" fmla="*/ 4 h 38"/>
                              <a:gd name="T10" fmla="*/ 2 w 36"/>
                              <a:gd name="T11" fmla="*/ 12 h 38"/>
                              <a:gd name="T12" fmla="*/ 0 w 36"/>
                              <a:gd name="T13" fmla="*/ 18 h 38"/>
                              <a:gd name="T14" fmla="*/ 2 w 36"/>
                              <a:gd name="T15" fmla="*/ 26 h 38"/>
                              <a:gd name="T16" fmla="*/ 6 w 36"/>
                              <a:gd name="T17" fmla="*/ 32 h 38"/>
                              <a:gd name="T18" fmla="*/ 12 w 36"/>
                              <a:gd name="T19" fmla="*/ 36 h 38"/>
                              <a:gd name="T20" fmla="*/ 18 w 36"/>
                              <a:gd name="T21" fmla="*/ 38 h 38"/>
                              <a:gd name="T22" fmla="*/ 26 w 36"/>
                              <a:gd name="T23" fmla="*/ 36 h 38"/>
                              <a:gd name="T24" fmla="*/ 32 w 36"/>
                              <a:gd name="T25" fmla="*/ 32 h 38"/>
                              <a:gd name="T26" fmla="*/ 36 w 36"/>
                              <a:gd name="T27" fmla="*/ 26 h 38"/>
                              <a:gd name="T28" fmla="*/ 36 w 36"/>
                              <a:gd name="T29" fmla="*/ 18 h 38"/>
                              <a:gd name="T30" fmla="*/ 36 w 36"/>
                              <a:gd name="T31" fmla="*/ 12 h 38"/>
                              <a:gd name="T32" fmla="*/ 32 w 36"/>
                              <a:gd name="T33" fmla="*/ 4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32" y="4"/>
                                </a:moveTo>
                                <a:lnTo>
                                  <a:pt x="26" y="0"/>
                                </a:lnTo>
                                <a:lnTo>
                                  <a:pt x="18" y="0"/>
                                </a:lnTo>
                                <a:lnTo>
                                  <a:pt x="12" y="0"/>
                                </a:lnTo>
                                <a:lnTo>
                                  <a:pt x="6" y="4"/>
                                </a:lnTo>
                                <a:lnTo>
                                  <a:pt x="2" y="12"/>
                                </a:lnTo>
                                <a:lnTo>
                                  <a:pt x="0" y="18"/>
                                </a:lnTo>
                                <a:lnTo>
                                  <a:pt x="2" y="26"/>
                                </a:lnTo>
                                <a:lnTo>
                                  <a:pt x="6" y="32"/>
                                </a:lnTo>
                                <a:lnTo>
                                  <a:pt x="12" y="36"/>
                                </a:lnTo>
                                <a:lnTo>
                                  <a:pt x="18" y="38"/>
                                </a:lnTo>
                                <a:lnTo>
                                  <a:pt x="26" y="36"/>
                                </a:lnTo>
                                <a:lnTo>
                                  <a:pt x="32" y="32"/>
                                </a:lnTo>
                                <a:lnTo>
                                  <a:pt x="36" y="26"/>
                                </a:lnTo>
                                <a:lnTo>
                                  <a:pt x="36" y="18"/>
                                </a:lnTo>
                                <a:lnTo>
                                  <a:pt x="36" y="12"/>
                                </a:lnTo>
                                <a:lnTo>
                                  <a:pt x="3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39" name="Freeform 444"/>
                        <wps:cNvSpPr>
                          <a:spLocks/>
                        </wps:cNvSpPr>
                        <wps:spPr bwMode="auto">
                          <a:xfrm>
                            <a:off x="1162050" y="704850"/>
                            <a:ext cx="39693" cy="49194"/>
                          </a:xfrm>
                          <a:custGeom>
                            <a:avLst/>
                            <a:gdLst>
                              <a:gd name="T0" fmla="*/ 23 w 25"/>
                              <a:gd name="T1" fmla="*/ 7 h 31"/>
                              <a:gd name="T2" fmla="*/ 17 w 25"/>
                              <a:gd name="T3" fmla="*/ 2 h 31"/>
                              <a:gd name="T4" fmla="*/ 13 w 25"/>
                              <a:gd name="T5" fmla="*/ 0 h 31"/>
                              <a:gd name="T6" fmla="*/ 6 w 25"/>
                              <a:gd name="T7" fmla="*/ 2 h 31"/>
                              <a:gd name="T8" fmla="*/ 3 w 25"/>
                              <a:gd name="T9" fmla="*/ 7 h 31"/>
                              <a:gd name="T10" fmla="*/ 0 w 25"/>
                              <a:gd name="T11" fmla="*/ 11 h 31"/>
                              <a:gd name="T12" fmla="*/ 0 w 25"/>
                              <a:gd name="T13" fmla="*/ 17 h 31"/>
                              <a:gd name="T14" fmla="*/ 0 w 25"/>
                              <a:gd name="T15" fmla="*/ 21 h 31"/>
                              <a:gd name="T16" fmla="*/ 3 w 25"/>
                              <a:gd name="T17" fmla="*/ 27 h 31"/>
                              <a:gd name="T18" fmla="*/ 6 w 25"/>
                              <a:gd name="T19" fmla="*/ 29 h 31"/>
                              <a:gd name="T20" fmla="*/ 13 w 25"/>
                              <a:gd name="T21" fmla="*/ 31 h 31"/>
                              <a:gd name="T22" fmla="*/ 17 w 25"/>
                              <a:gd name="T23" fmla="*/ 29 h 31"/>
                              <a:gd name="T24" fmla="*/ 23 w 25"/>
                              <a:gd name="T25" fmla="*/ 27 h 31"/>
                              <a:gd name="T26" fmla="*/ 25 w 25"/>
                              <a:gd name="T27" fmla="*/ 21 h 31"/>
                              <a:gd name="T28" fmla="*/ 25 w 25"/>
                              <a:gd name="T29" fmla="*/ 17 h 31"/>
                              <a:gd name="T30" fmla="*/ 25 w 25"/>
                              <a:gd name="T31" fmla="*/ 11 h 31"/>
                              <a:gd name="T32" fmla="*/ 23 w 25"/>
                              <a:gd name="T33" fmla="*/ 7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5" h="31">
                                <a:moveTo>
                                  <a:pt x="23" y="7"/>
                                </a:moveTo>
                                <a:lnTo>
                                  <a:pt x="17" y="2"/>
                                </a:lnTo>
                                <a:lnTo>
                                  <a:pt x="13" y="0"/>
                                </a:lnTo>
                                <a:lnTo>
                                  <a:pt x="6" y="2"/>
                                </a:lnTo>
                                <a:lnTo>
                                  <a:pt x="3" y="7"/>
                                </a:lnTo>
                                <a:lnTo>
                                  <a:pt x="0" y="11"/>
                                </a:lnTo>
                                <a:lnTo>
                                  <a:pt x="0" y="17"/>
                                </a:lnTo>
                                <a:lnTo>
                                  <a:pt x="0" y="21"/>
                                </a:lnTo>
                                <a:lnTo>
                                  <a:pt x="3" y="27"/>
                                </a:lnTo>
                                <a:lnTo>
                                  <a:pt x="6" y="29"/>
                                </a:lnTo>
                                <a:lnTo>
                                  <a:pt x="13" y="31"/>
                                </a:lnTo>
                                <a:lnTo>
                                  <a:pt x="17" y="29"/>
                                </a:lnTo>
                                <a:lnTo>
                                  <a:pt x="23" y="27"/>
                                </a:lnTo>
                                <a:lnTo>
                                  <a:pt x="25" y="21"/>
                                </a:lnTo>
                                <a:lnTo>
                                  <a:pt x="25" y="17"/>
                                </a:lnTo>
                                <a:lnTo>
                                  <a:pt x="25" y="11"/>
                                </a:lnTo>
                                <a:lnTo>
                                  <a:pt x="23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40" name="Freeform 445"/>
                        <wps:cNvSpPr>
                          <a:spLocks/>
                        </wps:cNvSpPr>
                        <wps:spPr bwMode="auto">
                          <a:xfrm>
                            <a:off x="0" y="914090"/>
                            <a:ext cx="638245" cy="1161620"/>
                          </a:xfrm>
                          <a:custGeom>
                            <a:avLst/>
                            <a:gdLst>
                              <a:gd name="T0" fmla="*/ 53 w 396"/>
                              <a:gd name="T1" fmla="*/ 664 h 732"/>
                              <a:gd name="T2" fmla="*/ 94 w 396"/>
                              <a:gd name="T3" fmla="*/ 664 h 732"/>
                              <a:gd name="T4" fmla="*/ 104 w 396"/>
                              <a:gd name="T5" fmla="*/ 668 h 732"/>
                              <a:gd name="T6" fmla="*/ 87 w 396"/>
                              <a:gd name="T7" fmla="*/ 692 h 732"/>
                              <a:gd name="T8" fmla="*/ 87 w 396"/>
                              <a:gd name="T9" fmla="*/ 724 h 732"/>
                              <a:gd name="T10" fmla="*/ 126 w 396"/>
                              <a:gd name="T11" fmla="*/ 732 h 732"/>
                              <a:gd name="T12" fmla="*/ 176 w 396"/>
                              <a:gd name="T13" fmla="*/ 732 h 732"/>
                              <a:gd name="T14" fmla="*/ 194 w 396"/>
                              <a:gd name="T15" fmla="*/ 714 h 732"/>
                              <a:gd name="T16" fmla="*/ 188 w 396"/>
                              <a:gd name="T17" fmla="*/ 684 h 732"/>
                              <a:gd name="T18" fmla="*/ 180 w 396"/>
                              <a:gd name="T19" fmla="*/ 662 h 732"/>
                              <a:gd name="T20" fmla="*/ 194 w 396"/>
                              <a:gd name="T21" fmla="*/ 640 h 732"/>
                              <a:gd name="T22" fmla="*/ 230 w 396"/>
                              <a:gd name="T23" fmla="*/ 638 h 732"/>
                              <a:gd name="T24" fmla="*/ 281 w 396"/>
                              <a:gd name="T25" fmla="*/ 648 h 732"/>
                              <a:gd name="T26" fmla="*/ 334 w 396"/>
                              <a:gd name="T27" fmla="*/ 656 h 732"/>
                              <a:gd name="T28" fmla="*/ 378 w 396"/>
                              <a:gd name="T29" fmla="*/ 656 h 732"/>
                              <a:gd name="T30" fmla="*/ 396 w 396"/>
                              <a:gd name="T31" fmla="*/ 640 h 732"/>
                              <a:gd name="T32" fmla="*/ 384 w 396"/>
                              <a:gd name="T33" fmla="*/ 619 h 732"/>
                              <a:gd name="T34" fmla="*/ 352 w 396"/>
                              <a:gd name="T35" fmla="*/ 591 h 732"/>
                              <a:gd name="T36" fmla="*/ 316 w 396"/>
                              <a:gd name="T37" fmla="*/ 563 h 732"/>
                              <a:gd name="T38" fmla="*/ 285 w 396"/>
                              <a:gd name="T39" fmla="*/ 539 h 732"/>
                              <a:gd name="T40" fmla="*/ 259 w 396"/>
                              <a:gd name="T41" fmla="*/ 506 h 732"/>
                              <a:gd name="T42" fmla="*/ 261 w 396"/>
                              <a:gd name="T43" fmla="*/ 468 h 732"/>
                              <a:gd name="T44" fmla="*/ 302 w 396"/>
                              <a:gd name="T45" fmla="*/ 446 h 732"/>
                              <a:gd name="T46" fmla="*/ 316 w 396"/>
                              <a:gd name="T47" fmla="*/ 420 h 732"/>
                              <a:gd name="T48" fmla="*/ 271 w 396"/>
                              <a:gd name="T49" fmla="*/ 385 h 732"/>
                              <a:gd name="T50" fmla="*/ 218 w 396"/>
                              <a:gd name="T51" fmla="*/ 339 h 732"/>
                              <a:gd name="T52" fmla="*/ 196 w 396"/>
                              <a:gd name="T53" fmla="*/ 299 h 732"/>
                              <a:gd name="T54" fmla="*/ 204 w 396"/>
                              <a:gd name="T55" fmla="*/ 274 h 732"/>
                              <a:gd name="T56" fmla="*/ 226 w 396"/>
                              <a:gd name="T57" fmla="*/ 260 h 732"/>
                              <a:gd name="T58" fmla="*/ 236 w 396"/>
                              <a:gd name="T59" fmla="*/ 250 h 732"/>
                              <a:gd name="T60" fmla="*/ 214 w 396"/>
                              <a:gd name="T61" fmla="*/ 224 h 732"/>
                              <a:gd name="T62" fmla="*/ 170 w 396"/>
                              <a:gd name="T63" fmla="*/ 161 h 732"/>
                              <a:gd name="T64" fmla="*/ 142 w 396"/>
                              <a:gd name="T65" fmla="*/ 81 h 732"/>
                              <a:gd name="T66" fmla="*/ 134 w 396"/>
                              <a:gd name="T67" fmla="*/ 32 h 732"/>
                              <a:gd name="T68" fmla="*/ 118 w 396"/>
                              <a:gd name="T69" fmla="*/ 4 h 732"/>
                              <a:gd name="T70" fmla="*/ 106 w 396"/>
                              <a:gd name="T71" fmla="*/ 4 h 732"/>
                              <a:gd name="T72" fmla="*/ 96 w 396"/>
                              <a:gd name="T73" fmla="*/ 58 h 732"/>
                              <a:gd name="T74" fmla="*/ 55 w 396"/>
                              <a:gd name="T75" fmla="*/ 165 h 732"/>
                              <a:gd name="T76" fmla="*/ 12 w 396"/>
                              <a:gd name="T77" fmla="*/ 234 h 732"/>
                              <a:gd name="T78" fmla="*/ 0 w 396"/>
                              <a:gd name="T79" fmla="*/ 248 h 732"/>
                              <a:gd name="T80" fmla="*/ 6 w 396"/>
                              <a:gd name="T81" fmla="*/ 274 h 732"/>
                              <a:gd name="T82" fmla="*/ 36 w 396"/>
                              <a:gd name="T83" fmla="*/ 311 h 732"/>
                              <a:gd name="T84" fmla="*/ 8 w 396"/>
                              <a:gd name="T85" fmla="*/ 367 h 732"/>
                              <a:gd name="T86" fmla="*/ 10 w 396"/>
                              <a:gd name="T87" fmla="*/ 488 h 732"/>
                              <a:gd name="T88" fmla="*/ 22 w 396"/>
                              <a:gd name="T89" fmla="*/ 517 h 732"/>
                              <a:gd name="T90" fmla="*/ 0 w 396"/>
                              <a:gd name="T91" fmla="*/ 537 h 732"/>
                              <a:gd name="T92" fmla="*/ 20 w 396"/>
                              <a:gd name="T93" fmla="*/ 664 h 7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396" h="732">
                                <a:moveTo>
                                  <a:pt x="20" y="664"/>
                                </a:moveTo>
                                <a:lnTo>
                                  <a:pt x="36" y="664"/>
                                </a:lnTo>
                                <a:lnTo>
                                  <a:pt x="53" y="664"/>
                                </a:lnTo>
                                <a:lnTo>
                                  <a:pt x="67" y="664"/>
                                </a:lnTo>
                                <a:lnTo>
                                  <a:pt x="79" y="664"/>
                                </a:lnTo>
                                <a:lnTo>
                                  <a:pt x="94" y="664"/>
                                </a:lnTo>
                                <a:lnTo>
                                  <a:pt x="102" y="664"/>
                                </a:lnTo>
                                <a:lnTo>
                                  <a:pt x="106" y="666"/>
                                </a:lnTo>
                                <a:lnTo>
                                  <a:pt x="104" y="668"/>
                                </a:lnTo>
                                <a:lnTo>
                                  <a:pt x="98" y="674"/>
                                </a:lnTo>
                                <a:lnTo>
                                  <a:pt x="92" y="682"/>
                                </a:lnTo>
                                <a:lnTo>
                                  <a:pt x="87" y="692"/>
                                </a:lnTo>
                                <a:lnTo>
                                  <a:pt x="81" y="704"/>
                                </a:lnTo>
                                <a:lnTo>
                                  <a:pt x="81" y="716"/>
                                </a:lnTo>
                                <a:lnTo>
                                  <a:pt x="87" y="724"/>
                                </a:lnTo>
                                <a:lnTo>
                                  <a:pt x="96" y="728"/>
                                </a:lnTo>
                                <a:lnTo>
                                  <a:pt x="110" y="730"/>
                                </a:lnTo>
                                <a:lnTo>
                                  <a:pt x="126" y="732"/>
                                </a:lnTo>
                                <a:lnTo>
                                  <a:pt x="144" y="732"/>
                                </a:lnTo>
                                <a:lnTo>
                                  <a:pt x="162" y="730"/>
                                </a:lnTo>
                                <a:lnTo>
                                  <a:pt x="176" y="732"/>
                                </a:lnTo>
                                <a:lnTo>
                                  <a:pt x="188" y="730"/>
                                </a:lnTo>
                                <a:lnTo>
                                  <a:pt x="192" y="724"/>
                                </a:lnTo>
                                <a:lnTo>
                                  <a:pt x="194" y="714"/>
                                </a:lnTo>
                                <a:lnTo>
                                  <a:pt x="194" y="704"/>
                                </a:lnTo>
                                <a:lnTo>
                                  <a:pt x="190" y="694"/>
                                </a:lnTo>
                                <a:lnTo>
                                  <a:pt x="188" y="684"/>
                                </a:lnTo>
                                <a:lnTo>
                                  <a:pt x="184" y="678"/>
                                </a:lnTo>
                                <a:lnTo>
                                  <a:pt x="182" y="676"/>
                                </a:lnTo>
                                <a:lnTo>
                                  <a:pt x="180" y="662"/>
                                </a:lnTo>
                                <a:lnTo>
                                  <a:pt x="180" y="652"/>
                                </a:lnTo>
                                <a:lnTo>
                                  <a:pt x="186" y="644"/>
                                </a:lnTo>
                                <a:lnTo>
                                  <a:pt x="194" y="640"/>
                                </a:lnTo>
                                <a:lnTo>
                                  <a:pt x="204" y="638"/>
                                </a:lnTo>
                                <a:lnTo>
                                  <a:pt x="216" y="638"/>
                                </a:lnTo>
                                <a:lnTo>
                                  <a:pt x="230" y="638"/>
                                </a:lnTo>
                                <a:lnTo>
                                  <a:pt x="247" y="640"/>
                                </a:lnTo>
                                <a:lnTo>
                                  <a:pt x="263" y="644"/>
                                </a:lnTo>
                                <a:lnTo>
                                  <a:pt x="281" y="648"/>
                                </a:lnTo>
                                <a:lnTo>
                                  <a:pt x="298" y="650"/>
                                </a:lnTo>
                                <a:lnTo>
                                  <a:pt x="316" y="654"/>
                                </a:lnTo>
                                <a:lnTo>
                                  <a:pt x="334" y="656"/>
                                </a:lnTo>
                                <a:lnTo>
                                  <a:pt x="350" y="658"/>
                                </a:lnTo>
                                <a:lnTo>
                                  <a:pt x="364" y="658"/>
                                </a:lnTo>
                                <a:lnTo>
                                  <a:pt x="378" y="656"/>
                                </a:lnTo>
                                <a:lnTo>
                                  <a:pt x="388" y="652"/>
                                </a:lnTo>
                                <a:lnTo>
                                  <a:pt x="394" y="646"/>
                                </a:lnTo>
                                <a:lnTo>
                                  <a:pt x="396" y="640"/>
                                </a:lnTo>
                                <a:lnTo>
                                  <a:pt x="394" y="634"/>
                                </a:lnTo>
                                <a:lnTo>
                                  <a:pt x="390" y="626"/>
                                </a:lnTo>
                                <a:lnTo>
                                  <a:pt x="384" y="619"/>
                                </a:lnTo>
                                <a:lnTo>
                                  <a:pt x="374" y="611"/>
                                </a:lnTo>
                                <a:lnTo>
                                  <a:pt x="364" y="601"/>
                                </a:lnTo>
                                <a:lnTo>
                                  <a:pt x="352" y="591"/>
                                </a:lnTo>
                                <a:lnTo>
                                  <a:pt x="340" y="583"/>
                                </a:lnTo>
                                <a:lnTo>
                                  <a:pt x="328" y="573"/>
                                </a:lnTo>
                                <a:lnTo>
                                  <a:pt x="316" y="563"/>
                                </a:lnTo>
                                <a:lnTo>
                                  <a:pt x="304" y="555"/>
                                </a:lnTo>
                                <a:lnTo>
                                  <a:pt x="294" y="547"/>
                                </a:lnTo>
                                <a:lnTo>
                                  <a:pt x="285" y="539"/>
                                </a:lnTo>
                                <a:lnTo>
                                  <a:pt x="277" y="531"/>
                                </a:lnTo>
                                <a:lnTo>
                                  <a:pt x="267" y="517"/>
                                </a:lnTo>
                                <a:lnTo>
                                  <a:pt x="259" y="506"/>
                                </a:lnTo>
                                <a:lnTo>
                                  <a:pt x="255" y="492"/>
                                </a:lnTo>
                                <a:lnTo>
                                  <a:pt x="255" y="480"/>
                                </a:lnTo>
                                <a:lnTo>
                                  <a:pt x="261" y="468"/>
                                </a:lnTo>
                                <a:lnTo>
                                  <a:pt x="269" y="460"/>
                                </a:lnTo>
                                <a:lnTo>
                                  <a:pt x="283" y="452"/>
                                </a:lnTo>
                                <a:lnTo>
                                  <a:pt x="302" y="446"/>
                                </a:lnTo>
                                <a:lnTo>
                                  <a:pt x="316" y="438"/>
                                </a:lnTo>
                                <a:lnTo>
                                  <a:pt x="322" y="430"/>
                                </a:lnTo>
                                <a:lnTo>
                                  <a:pt x="316" y="420"/>
                                </a:lnTo>
                                <a:lnTo>
                                  <a:pt x="306" y="410"/>
                                </a:lnTo>
                                <a:lnTo>
                                  <a:pt x="290" y="398"/>
                                </a:lnTo>
                                <a:lnTo>
                                  <a:pt x="271" y="385"/>
                                </a:lnTo>
                                <a:lnTo>
                                  <a:pt x="251" y="371"/>
                                </a:lnTo>
                                <a:lnTo>
                                  <a:pt x="232" y="355"/>
                                </a:lnTo>
                                <a:lnTo>
                                  <a:pt x="218" y="339"/>
                                </a:lnTo>
                                <a:lnTo>
                                  <a:pt x="206" y="325"/>
                                </a:lnTo>
                                <a:lnTo>
                                  <a:pt x="200" y="311"/>
                                </a:lnTo>
                                <a:lnTo>
                                  <a:pt x="196" y="299"/>
                                </a:lnTo>
                                <a:lnTo>
                                  <a:pt x="196" y="289"/>
                                </a:lnTo>
                                <a:lnTo>
                                  <a:pt x="198" y="280"/>
                                </a:lnTo>
                                <a:lnTo>
                                  <a:pt x="204" y="274"/>
                                </a:lnTo>
                                <a:lnTo>
                                  <a:pt x="210" y="268"/>
                                </a:lnTo>
                                <a:lnTo>
                                  <a:pt x="218" y="264"/>
                                </a:lnTo>
                                <a:lnTo>
                                  <a:pt x="226" y="260"/>
                                </a:lnTo>
                                <a:lnTo>
                                  <a:pt x="232" y="258"/>
                                </a:lnTo>
                                <a:lnTo>
                                  <a:pt x="236" y="254"/>
                                </a:lnTo>
                                <a:lnTo>
                                  <a:pt x="236" y="250"/>
                                </a:lnTo>
                                <a:lnTo>
                                  <a:pt x="232" y="244"/>
                                </a:lnTo>
                                <a:lnTo>
                                  <a:pt x="226" y="234"/>
                                </a:lnTo>
                                <a:lnTo>
                                  <a:pt x="214" y="224"/>
                                </a:lnTo>
                                <a:lnTo>
                                  <a:pt x="198" y="208"/>
                                </a:lnTo>
                                <a:lnTo>
                                  <a:pt x="184" y="186"/>
                                </a:lnTo>
                                <a:lnTo>
                                  <a:pt x="170" y="161"/>
                                </a:lnTo>
                                <a:lnTo>
                                  <a:pt x="160" y="133"/>
                                </a:lnTo>
                                <a:lnTo>
                                  <a:pt x="148" y="105"/>
                                </a:lnTo>
                                <a:lnTo>
                                  <a:pt x="142" y="81"/>
                                </a:lnTo>
                                <a:lnTo>
                                  <a:pt x="136" y="60"/>
                                </a:lnTo>
                                <a:lnTo>
                                  <a:pt x="134" y="44"/>
                                </a:lnTo>
                                <a:lnTo>
                                  <a:pt x="134" y="32"/>
                                </a:lnTo>
                                <a:lnTo>
                                  <a:pt x="130" y="22"/>
                                </a:lnTo>
                                <a:lnTo>
                                  <a:pt x="124" y="12"/>
                                </a:lnTo>
                                <a:lnTo>
                                  <a:pt x="118" y="4"/>
                                </a:lnTo>
                                <a:lnTo>
                                  <a:pt x="114" y="0"/>
                                </a:lnTo>
                                <a:lnTo>
                                  <a:pt x="108" y="0"/>
                                </a:lnTo>
                                <a:lnTo>
                                  <a:pt x="106" y="4"/>
                                </a:lnTo>
                                <a:lnTo>
                                  <a:pt x="106" y="12"/>
                                </a:lnTo>
                                <a:lnTo>
                                  <a:pt x="104" y="30"/>
                                </a:lnTo>
                                <a:lnTo>
                                  <a:pt x="96" y="58"/>
                                </a:lnTo>
                                <a:lnTo>
                                  <a:pt x="85" y="91"/>
                                </a:lnTo>
                                <a:lnTo>
                                  <a:pt x="71" y="127"/>
                                </a:lnTo>
                                <a:lnTo>
                                  <a:pt x="55" y="165"/>
                                </a:lnTo>
                                <a:lnTo>
                                  <a:pt x="36" y="196"/>
                                </a:lnTo>
                                <a:lnTo>
                                  <a:pt x="24" y="220"/>
                                </a:lnTo>
                                <a:lnTo>
                                  <a:pt x="12" y="234"/>
                                </a:lnTo>
                                <a:lnTo>
                                  <a:pt x="6" y="242"/>
                                </a:lnTo>
                                <a:lnTo>
                                  <a:pt x="0" y="248"/>
                                </a:lnTo>
                                <a:lnTo>
                                  <a:pt x="0" y="248"/>
                                </a:lnTo>
                                <a:lnTo>
                                  <a:pt x="0" y="266"/>
                                </a:lnTo>
                                <a:lnTo>
                                  <a:pt x="0" y="266"/>
                                </a:lnTo>
                                <a:lnTo>
                                  <a:pt x="6" y="274"/>
                                </a:lnTo>
                                <a:lnTo>
                                  <a:pt x="14" y="282"/>
                                </a:lnTo>
                                <a:lnTo>
                                  <a:pt x="24" y="293"/>
                                </a:lnTo>
                                <a:lnTo>
                                  <a:pt x="36" y="311"/>
                                </a:lnTo>
                                <a:lnTo>
                                  <a:pt x="34" y="331"/>
                                </a:lnTo>
                                <a:lnTo>
                                  <a:pt x="24" y="349"/>
                                </a:lnTo>
                                <a:lnTo>
                                  <a:pt x="8" y="367"/>
                                </a:lnTo>
                                <a:lnTo>
                                  <a:pt x="0" y="375"/>
                                </a:lnTo>
                                <a:lnTo>
                                  <a:pt x="0" y="480"/>
                                </a:lnTo>
                                <a:lnTo>
                                  <a:pt x="10" y="488"/>
                                </a:lnTo>
                                <a:lnTo>
                                  <a:pt x="20" y="502"/>
                                </a:lnTo>
                                <a:lnTo>
                                  <a:pt x="24" y="508"/>
                                </a:lnTo>
                                <a:lnTo>
                                  <a:pt x="22" y="517"/>
                                </a:lnTo>
                                <a:lnTo>
                                  <a:pt x="16" y="523"/>
                                </a:lnTo>
                                <a:lnTo>
                                  <a:pt x="8" y="531"/>
                                </a:lnTo>
                                <a:lnTo>
                                  <a:pt x="0" y="537"/>
                                </a:lnTo>
                                <a:lnTo>
                                  <a:pt x="0" y="662"/>
                                </a:lnTo>
                                <a:lnTo>
                                  <a:pt x="2" y="662"/>
                                </a:lnTo>
                                <a:lnTo>
                                  <a:pt x="20" y="6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41" name="Freeform 446"/>
                        <wps:cNvSpPr>
                          <a:spLocks/>
                        </wps:cNvSpPr>
                        <wps:spPr bwMode="auto">
                          <a:xfrm>
                            <a:off x="171450" y="1866900"/>
                            <a:ext cx="104790" cy="176147"/>
                          </a:xfrm>
                          <a:custGeom>
                            <a:avLst/>
                            <a:gdLst>
                              <a:gd name="T0" fmla="*/ 22 w 66"/>
                              <a:gd name="T1" fmla="*/ 0 h 111"/>
                              <a:gd name="T2" fmla="*/ 22 w 66"/>
                              <a:gd name="T3" fmla="*/ 10 h 111"/>
                              <a:gd name="T4" fmla="*/ 18 w 66"/>
                              <a:gd name="T5" fmla="*/ 37 h 111"/>
                              <a:gd name="T6" fmla="*/ 12 w 66"/>
                              <a:gd name="T7" fmla="*/ 71 h 111"/>
                              <a:gd name="T8" fmla="*/ 0 w 66"/>
                              <a:gd name="T9" fmla="*/ 99 h 111"/>
                              <a:gd name="T10" fmla="*/ 36 w 66"/>
                              <a:gd name="T11" fmla="*/ 111 h 111"/>
                              <a:gd name="T12" fmla="*/ 44 w 66"/>
                              <a:gd name="T13" fmla="*/ 89 h 111"/>
                              <a:gd name="T14" fmla="*/ 66 w 66"/>
                              <a:gd name="T15" fmla="*/ 105 h 111"/>
                              <a:gd name="T16" fmla="*/ 52 w 66"/>
                              <a:gd name="T17" fmla="*/ 22 h 111"/>
                              <a:gd name="T18" fmla="*/ 22 w 66"/>
                              <a:gd name="T19" fmla="*/ 0 h 1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66" h="111">
                                <a:moveTo>
                                  <a:pt x="22" y="0"/>
                                </a:moveTo>
                                <a:lnTo>
                                  <a:pt x="22" y="10"/>
                                </a:lnTo>
                                <a:lnTo>
                                  <a:pt x="18" y="37"/>
                                </a:lnTo>
                                <a:lnTo>
                                  <a:pt x="12" y="71"/>
                                </a:lnTo>
                                <a:lnTo>
                                  <a:pt x="0" y="99"/>
                                </a:lnTo>
                                <a:lnTo>
                                  <a:pt x="36" y="111"/>
                                </a:lnTo>
                                <a:lnTo>
                                  <a:pt x="44" y="89"/>
                                </a:lnTo>
                                <a:lnTo>
                                  <a:pt x="66" y="105"/>
                                </a:lnTo>
                                <a:lnTo>
                                  <a:pt x="52" y="22"/>
                                </a:lnTo>
                                <a:lnTo>
                                  <a:pt x="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42" name="Freeform 447"/>
                        <wps:cNvSpPr>
                          <a:spLocks/>
                        </wps:cNvSpPr>
                        <wps:spPr bwMode="auto">
                          <a:xfrm>
                            <a:off x="0" y="952338"/>
                            <a:ext cx="585860" cy="985473"/>
                          </a:xfrm>
                          <a:custGeom>
                            <a:avLst/>
                            <a:gdLst>
                              <a:gd name="T0" fmla="*/ 98 w 363"/>
                              <a:gd name="T1" fmla="*/ 619 h 621"/>
                              <a:gd name="T2" fmla="*/ 112 w 363"/>
                              <a:gd name="T3" fmla="*/ 615 h 621"/>
                              <a:gd name="T4" fmla="*/ 136 w 363"/>
                              <a:gd name="T5" fmla="*/ 609 h 621"/>
                              <a:gd name="T6" fmla="*/ 166 w 363"/>
                              <a:gd name="T7" fmla="*/ 603 h 621"/>
                              <a:gd name="T8" fmla="*/ 206 w 363"/>
                              <a:gd name="T9" fmla="*/ 599 h 621"/>
                              <a:gd name="T10" fmla="*/ 252 w 363"/>
                              <a:gd name="T11" fmla="*/ 599 h 621"/>
                              <a:gd name="T12" fmla="*/ 303 w 363"/>
                              <a:gd name="T13" fmla="*/ 601 h 621"/>
                              <a:gd name="T14" fmla="*/ 363 w 363"/>
                              <a:gd name="T15" fmla="*/ 611 h 621"/>
                              <a:gd name="T16" fmla="*/ 341 w 363"/>
                              <a:gd name="T17" fmla="*/ 596 h 621"/>
                              <a:gd name="T18" fmla="*/ 293 w 363"/>
                              <a:gd name="T19" fmla="*/ 554 h 621"/>
                              <a:gd name="T20" fmla="*/ 250 w 363"/>
                              <a:gd name="T21" fmla="*/ 493 h 621"/>
                              <a:gd name="T22" fmla="*/ 238 w 363"/>
                              <a:gd name="T23" fmla="*/ 420 h 621"/>
                              <a:gd name="T24" fmla="*/ 295 w 363"/>
                              <a:gd name="T25" fmla="*/ 402 h 621"/>
                              <a:gd name="T26" fmla="*/ 262 w 363"/>
                              <a:gd name="T27" fmla="*/ 380 h 621"/>
                              <a:gd name="T28" fmla="*/ 216 w 363"/>
                              <a:gd name="T29" fmla="*/ 337 h 621"/>
                              <a:gd name="T30" fmla="*/ 178 w 363"/>
                              <a:gd name="T31" fmla="*/ 277 h 621"/>
                              <a:gd name="T32" fmla="*/ 220 w 363"/>
                              <a:gd name="T33" fmla="*/ 222 h 621"/>
                              <a:gd name="T34" fmla="*/ 208 w 363"/>
                              <a:gd name="T35" fmla="*/ 218 h 621"/>
                              <a:gd name="T36" fmla="*/ 178 w 363"/>
                              <a:gd name="T37" fmla="*/ 190 h 621"/>
                              <a:gd name="T38" fmla="*/ 144 w 363"/>
                              <a:gd name="T39" fmla="*/ 123 h 621"/>
                              <a:gd name="T40" fmla="*/ 120 w 363"/>
                              <a:gd name="T41" fmla="*/ 0 h 621"/>
                              <a:gd name="T42" fmla="*/ 118 w 363"/>
                              <a:gd name="T43" fmla="*/ 32 h 621"/>
                              <a:gd name="T44" fmla="*/ 102 w 363"/>
                              <a:gd name="T45" fmla="*/ 103 h 621"/>
                              <a:gd name="T46" fmla="*/ 71 w 363"/>
                              <a:gd name="T47" fmla="*/ 180 h 621"/>
                              <a:gd name="T48" fmla="*/ 18 w 363"/>
                              <a:gd name="T49" fmla="*/ 230 h 621"/>
                              <a:gd name="T50" fmla="*/ 69 w 363"/>
                              <a:gd name="T51" fmla="*/ 254 h 621"/>
                              <a:gd name="T52" fmla="*/ 65 w 363"/>
                              <a:gd name="T53" fmla="*/ 287 h 621"/>
                              <a:gd name="T54" fmla="*/ 51 w 363"/>
                              <a:gd name="T55" fmla="*/ 337 h 621"/>
                              <a:gd name="T56" fmla="*/ 14 w 363"/>
                              <a:gd name="T57" fmla="*/ 388 h 621"/>
                              <a:gd name="T58" fmla="*/ 0 w 363"/>
                              <a:gd name="T59" fmla="*/ 418 h 621"/>
                              <a:gd name="T60" fmla="*/ 30 w 363"/>
                              <a:gd name="T61" fmla="*/ 442 h 621"/>
                              <a:gd name="T62" fmla="*/ 36 w 363"/>
                              <a:gd name="T63" fmla="*/ 448 h 621"/>
                              <a:gd name="T64" fmla="*/ 42 w 363"/>
                              <a:gd name="T65" fmla="*/ 460 h 621"/>
                              <a:gd name="T66" fmla="*/ 46 w 363"/>
                              <a:gd name="T67" fmla="*/ 478 h 621"/>
                              <a:gd name="T68" fmla="*/ 40 w 363"/>
                              <a:gd name="T69" fmla="*/ 502 h 621"/>
                              <a:gd name="T70" fmla="*/ 24 w 363"/>
                              <a:gd name="T71" fmla="*/ 527 h 621"/>
                              <a:gd name="T72" fmla="*/ 0 w 363"/>
                              <a:gd name="T73" fmla="*/ 546 h 621"/>
                              <a:gd name="T74" fmla="*/ 92 w 363"/>
                              <a:gd name="T75" fmla="*/ 621 h 6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363" h="621">
                                <a:moveTo>
                                  <a:pt x="94" y="621"/>
                                </a:moveTo>
                                <a:lnTo>
                                  <a:pt x="98" y="619"/>
                                </a:lnTo>
                                <a:lnTo>
                                  <a:pt x="104" y="617"/>
                                </a:lnTo>
                                <a:lnTo>
                                  <a:pt x="112" y="615"/>
                                </a:lnTo>
                                <a:lnTo>
                                  <a:pt x="122" y="611"/>
                                </a:lnTo>
                                <a:lnTo>
                                  <a:pt x="136" y="609"/>
                                </a:lnTo>
                                <a:lnTo>
                                  <a:pt x="150" y="605"/>
                                </a:lnTo>
                                <a:lnTo>
                                  <a:pt x="166" y="603"/>
                                </a:lnTo>
                                <a:lnTo>
                                  <a:pt x="184" y="601"/>
                                </a:lnTo>
                                <a:lnTo>
                                  <a:pt x="206" y="599"/>
                                </a:lnTo>
                                <a:lnTo>
                                  <a:pt x="228" y="599"/>
                                </a:lnTo>
                                <a:lnTo>
                                  <a:pt x="252" y="599"/>
                                </a:lnTo>
                                <a:lnTo>
                                  <a:pt x="278" y="599"/>
                                </a:lnTo>
                                <a:lnTo>
                                  <a:pt x="303" y="601"/>
                                </a:lnTo>
                                <a:lnTo>
                                  <a:pt x="331" y="605"/>
                                </a:lnTo>
                                <a:lnTo>
                                  <a:pt x="363" y="611"/>
                                </a:lnTo>
                                <a:lnTo>
                                  <a:pt x="357" y="607"/>
                                </a:lnTo>
                                <a:lnTo>
                                  <a:pt x="341" y="596"/>
                                </a:lnTo>
                                <a:lnTo>
                                  <a:pt x="319" y="578"/>
                                </a:lnTo>
                                <a:lnTo>
                                  <a:pt x="293" y="554"/>
                                </a:lnTo>
                                <a:lnTo>
                                  <a:pt x="270" y="526"/>
                                </a:lnTo>
                                <a:lnTo>
                                  <a:pt x="250" y="493"/>
                                </a:lnTo>
                                <a:lnTo>
                                  <a:pt x="238" y="458"/>
                                </a:lnTo>
                                <a:lnTo>
                                  <a:pt x="238" y="420"/>
                                </a:lnTo>
                                <a:lnTo>
                                  <a:pt x="301" y="406"/>
                                </a:lnTo>
                                <a:lnTo>
                                  <a:pt x="295" y="402"/>
                                </a:lnTo>
                                <a:lnTo>
                                  <a:pt x="282" y="394"/>
                                </a:lnTo>
                                <a:lnTo>
                                  <a:pt x="262" y="380"/>
                                </a:lnTo>
                                <a:lnTo>
                                  <a:pt x="240" y="361"/>
                                </a:lnTo>
                                <a:lnTo>
                                  <a:pt x="216" y="337"/>
                                </a:lnTo>
                                <a:lnTo>
                                  <a:pt x="194" y="309"/>
                                </a:lnTo>
                                <a:lnTo>
                                  <a:pt x="178" y="277"/>
                                </a:lnTo>
                                <a:lnTo>
                                  <a:pt x="170" y="244"/>
                                </a:lnTo>
                                <a:lnTo>
                                  <a:pt x="220" y="222"/>
                                </a:lnTo>
                                <a:lnTo>
                                  <a:pt x="216" y="222"/>
                                </a:lnTo>
                                <a:lnTo>
                                  <a:pt x="208" y="218"/>
                                </a:lnTo>
                                <a:lnTo>
                                  <a:pt x="194" y="208"/>
                                </a:lnTo>
                                <a:lnTo>
                                  <a:pt x="178" y="190"/>
                                </a:lnTo>
                                <a:lnTo>
                                  <a:pt x="160" y="162"/>
                                </a:lnTo>
                                <a:lnTo>
                                  <a:pt x="144" y="123"/>
                                </a:lnTo>
                                <a:lnTo>
                                  <a:pt x="130" y="69"/>
                                </a:lnTo>
                                <a:lnTo>
                                  <a:pt x="120" y="0"/>
                                </a:lnTo>
                                <a:lnTo>
                                  <a:pt x="120" y="8"/>
                                </a:lnTo>
                                <a:lnTo>
                                  <a:pt x="118" y="32"/>
                                </a:lnTo>
                                <a:lnTo>
                                  <a:pt x="110" y="63"/>
                                </a:lnTo>
                                <a:lnTo>
                                  <a:pt x="102" y="103"/>
                                </a:lnTo>
                                <a:lnTo>
                                  <a:pt x="88" y="143"/>
                                </a:lnTo>
                                <a:lnTo>
                                  <a:pt x="71" y="180"/>
                                </a:lnTo>
                                <a:lnTo>
                                  <a:pt x="46" y="212"/>
                                </a:lnTo>
                                <a:lnTo>
                                  <a:pt x="18" y="230"/>
                                </a:lnTo>
                                <a:lnTo>
                                  <a:pt x="69" y="248"/>
                                </a:lnTo>
                                <a:lnTo>
                                  <a:pt x="69" y="254"/>
                                </a:lnTo>
                                <a:lnTo>
                                  <a:pt x="69" y="265"/>
                                </a:lnTo>
                                <a:lnTo>
                                  <a:pt x="65" y="287"/>
                                </a:lnTo>
                                <a:lnTo>
                                  <a:pt x="61" y="311"/>
                                </a:lnTo>
                                <a:lnTo>
                                  <a:pt x="51" y="337"/>
                                </a:lnTo>
                                <a:lnTo>
                                  <a:pt x="36" y="365"/>
                                </a:lnTo>
                                <a:lnTo>
                                  <a:pt x="14" y="388"/>
                                </a:lnTo>
                                <a:lnTo>
                                  <a:pt x="0" y="396"/>
                                </a:lnTo>
                                <a:lnTo>
                                  <a:pt x="0" y="418"/>
                                </a:lnTo>
                                <a:lnTo>
                                  <a:pt x="28" y="440"/>
                                </a:lnTo>
                                <a:lnTo>
                                  <a:pt x="30" y="442"/>
                                </a:lnTo>
                                <a:lnTo>
                                  <a:pt x="32" y="444"/>
                                </a:lnTo>
                                <a:lnTo>
                                  <a:pt x="36" y="448"/>
                                </a:lnTo>
                                <a:lnTo>
                                  <a:pt x="38" y="454"/>
                                </a:lnTo>
                                <a:lnTo>
                                  <a:pt x="42" y="460"/>
                                </a:lnTo>
                                <a:lnTo>
                                  <a:pt x="46" y="470"/>
                                </a:lnTo>
                                <a:lnTo>
                                  <a:pt x="46" y="478"/>
                                </a:lnTo>
                                <a:lnTo>
                                  <a:pt x="46" y="490"/>
                                </a:lnTo>
                                <a:lnTo>
                                  <a:pt x="40" y="502"/>
                                </a:lnTo>
                                <a:lnTo>
                                  <a:pt x="34" y="514"/>
                                </a:lnTo>
                                <a:lnTo>
                                  <a:pt x="24" y="527"/>
                                </a:lnTo>
                                <a:lnTo>
                                  <a:pt x="8" y="540"/>
                                </a:lnTo>
                                <a:lnTo>
                                  <a:pt x="0" y="546"/>
                                </a:lnTo>
                                <a:lnTo>
                                  <a:pt x="0" y="611"/>
                                </a:lnTo>
                                <a:lnTo>
                                  <a:pt x="92" y="621"/>
                                </a:lnTo>
                                <a:lnTo>
                                  <a:pt x="94" y="6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43" name="Freeform 448"/>
                        <wps:cNvSpPr>
                          <a:spLocks/>
                        </wps:cNvSpPr>
                        <wps:spPr bwMode="auto">
                          <a:xfrm>
                            <a:off x="200025" y="1200150"/>
                            <a:ext cx="50807" cy="107910"/>
                          </a:xfrm>
                          <a:custGeom>
                            <a:avLst/>
                            <a:gdLst>
                              <a:gd name="T0" fmla="*/ 22 w 32"/>
                              <a:gd name="T1" fmla="*/ 44 h 68"/>
                              <a:gd name="T2" fmla="*/ 18 w 32"/>
                              <a:gd name="T3" fmla="*/ 34 h 68"/>
                              <a:gd name="T4" fmla="*/ 12 w 32"/>
                              <a:gd name="T5" fmla="*/ 24 h 68"/>
                              <a:gd name="T6" fmla="*/ 8 w 32"/>
                              <a:gd name="T7" fmla="*/ 16 h 68"/>
                              <a:gd name="T8" fmla="*/ 4 w 32"/>
                              <a:gd name="T9" fmla="*/ 8 h 68"/>
                              <a:gd name="T10" fmla="*/ 2 w 32"/>
                              <a:gd name="T11" fmla="*/ 0 h 68"/>
                              <a:gd name="T12" fmla="*/ 2 w 32"/>
                              <a:gd name="T13" fmla="*/ 0 h 68"/>
                              <a:gd name="T14" fmla="*/ 0 w 32"/>
                              <a:gd name="T15" fmla="*/ 32 h 68"/>
                              <a:gd name="T16" fmla="*/ 4 w 32"/>
                              <a:gd name="T17" fmla="*/ 52 h 68"/>
                              <a:gd name="T18" fmla="*/ 12 w 32"/>
                              <a:gd name="T19" fmla="*/ 64 h 68"/>
                              <a:gd name="T20" fmla="*/ 14 w 32"/>
                              <a:gd name="T21" fmla="*/ 68 h 68"/>
                              <a:gd name="T22" fmla="*/ 32 w 32"/>
                              <a:gd name="T23" fmla="*/ 56 h 68"/>
                              <a:gd name="T24" fmla="*/ 28 w 32"/>
                              <a:gd name="T25" fmla="*/ 52 h 68"/>
                              <a:gd name="T26" fmla="*/ 22 w 32"/>
                              <a:gd name="T27" fmla="*/ 44 h 6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32" h="68">
                                <a:moveTo>
                                  <a:pt x="22" y="44"/>
                                </a:moveTo>
                                <a:lnTo>
                                  <a:pt x="18" y="34"/>
                                </a:lnTo>
                                <a:lnTo>
                                  <a:pt x="12" y="24"/>
                                </a:lnTo>
                                <a:lnTo>
                                  <a:pt x="8" y="16"/>
                                </a:lnTo>
                                <a:lnTo>
                                  <a:pt x="4" y="8"/>
                                </a:lnTo>
                                <a:lnTo>
                                  <a:pt x="2" y="0"/>
                                </a:lnTo>
                                <a:lnTo>
                                  <a:pt x="2" y="0"/>
                                </a:lnTo>
                                <a:lnTo>
                                  <a:pt x="0" y="32"/>
                                </a:lnTo>
                                <a:lnTo>
                                  <a:pt x="4" y="52"/>
                                </a:lnTo>
                                <a:lnTo>
                                  <a:pt x="12" y="64"/>
                                </a:lnTo>
                                <a:lnTo>
                                  <a:pt x="14" y="68"/>
                                </a:lnTo>
                                <a:lnTo>
                                  <a:pt x="32" y="56"/>
                                </a:lnTo>
                                <a:lnTo>
                                  <a:pt x="28" y="52"/>
                                </a:lnTo>
                                <a:lnTo>
                                  <a:pt x="22" y="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44" name="Freeform 449"/>
                        <wps:cNvSpPr>
                          <a:spLocks/>
                        </wps:cNvSpPr>
                        <wps:spPr bwMode="auto">
                          <a:xfrm>
                            <a:off x="238125" y="1390650"/>
                            <a:ext cx="122255" cy="192016"/>
                          </a:xfrm>
                          <a:custGeom>
                            <a:avLst/>
                            <a:gdLst>
                              <a:gd name="T0" fmla="*/ 48 w 77"/>
                              <a:gd name="T1" fmla="*/ 88 h 121"/>
                              <a:gd name="T2" fmla="*/ 34 w 77"/>
                              <a:gd name="T3" fmla="*/ 70 h 121"/>
                              <a:gd name="T4" fmla="*/ 24 w 77"/>
                              <a:gd name="T5" fmla="*/ 50 h 121"/>
                              <a:gd name="T6" fmla="*/ 14 w 77"/>
                              <a:gd name="T7" fmla="*/ 32 h 121"/>
                              <a:gd name="T8" fmla="*/ 8 w 77"/>
                              <a:gd name="T9" fmla="*/ 16 h 121"/>
                              <a:gd name="T10" fmla="*/ 4 w 77"/>
                              <a:gd name="T11" fmla="*/ 4 h 121"/>
                              <a:gd name="T12" fmla="*/ 2 w 77"/>
                              <a:gd name="T13" fmla="*/ 0 h 121"/>
                              <a:gd name="T14" fmla="*/ 0 w 77"/>
                              <a:gd name="T15" fmla="*/ 16 h 121"/>
                              <a:gd name="T16" fmla="*/ 2 w 77"/>
                              <a:gd name="T17" fmla="*/ 34 h 121"/>
                              <a:gd name="T18" fmla="*/ 6 w 77"/>
                              <a:gd name="T19" fmla="*/ 52 h 121"/>
                              <a:gd name="T20" fmla="*/ 12 w 77"/>
                              <a:gd name="T21" fmla="*/ 70 h 121"/>
                              <a:gd name="T22" fmla="*/ 18 w 77"/>
                              <a:gd name="T23" fmla="*/ 84 h 121"/>
                              <a:gd name="T24" fmla="*/ 24 w 77"/>
                              <a:gd name="T25" fmla="*/ 96 h 121"/>
                              <a:gd name="T26" fmla="*/ 28 w 77"/>
                              <a:gd name="T27" fmla="*/ 105 h 121"/>
                              <a:gd name="T28" fmla="*/ 30 w 77"/>
                              <a:gd name="T29" fmla="*/ 107 h 121"/>
                              <a:gd name="T30" fmla="*/ 30 w 77"/>
                              <a:gd name="T31" fmla="*/ 121 h 121"/>
                              <a:gd name="T32" fmla="*/ 40 w 77"/>
                              <a:gd name="T33" fmla="*/ 121 h 121"/>
                              <a:gd name="T34" fmla="*/ 48 w 77"/>
                              <a:gd name="T35" fmla="*/ 121 h 121"/>
                              <a:gd name="T36" fmla="*/ 57 w 77"/>
                              <a:gd name="T37" fmla="*/ 119 h 121"/>
                              <a:gd name="T38" fmla="*/ 63 w 77"/>
                              <a:gd name="T39" fmla="*/ 117 h 121"/>
                              <a:gd name="T40" fmla="*/ 69 w 77"/>
                              <a:gd name="T41" fmla="*/ 115 h 121"/>
                              <a:gd name="T42" fmla="*/ 73 w 77"/>
                              <a:gd name="T43" fmla="*/ 113 h 121"/>
                              <a:gd name="T44" fmla="*/ 75 w 77"/>
                              <a:gd name="T45" fmla="*/ 113 h 121"/>
                              <a:gd name="T46" fmla="*/ 77 w 77"/>
                              <a:gd name="T47" fmla="*/ 113 h 121"/>
                              <a:gd name="T48" fmla="*/ 63 w 77"/>
                              <a:gd name="T49" fmla="*/ 103 h 121"/>
                              <a:gd name="T50" fmla="*/ 48 w 77"/>
                              <a:gd name="T51" fmla="*/ 88 h 1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</a:cxnLst>
                            <a:rect l="0" t="0" r="r" b="b"/>
                            <a:pathLst>
                              <a:path w="77" h="121">
                                <a:moveTo>
                                  <a:pt x="48" y="88"/>
                                </a:moveTo>
                                <a:lnTo>
                                  <a:pt x="34" y="70"/>
                                </a:lnTo>
                                <a:lnTo>
                                  <a:pt x="24" y="50"/>
                                </a:lnTo>
                                <a:lnTo>
                                  <a:pt x="14" y="32"/>
                                </a:lnTo>
                                <a:lnTo>
                                  <a:pt x="8" y="16"/>
                                </a:lnTo>
                                <a:lnTo>
                                  <a:pt x="4" y="4"/>
                                </a:lnTo>
                                <a:lnTo>
                                  <a:pt x="2" y="0"/>
                                </a:lnTo>
                                <a:lnTo>
                                  <a:pt x="0" y="16"/>
                                </a:lnTo>
                                <a:lnTo>
                                  <a:pt x="2" y="34"/>
                                </a:lnTo>
                                <a:lnTo>
                                  <a:pt x="6" y="52"/>
                                </a:lnTo>
                                <a:lnTo>
                                  <a:pt x="12" y="70"/>
                                </a:lnTo>
                                <a:lnTo>
                                  <a:pt x="18" y="84"/>
                                </a:lnTo>
                                <a:lnTo>
                                  <a:pt x="24" y="96"/>
                                </a:lnTo>
                                <a:lnTo>
                                  <a:pt x="28" y="105"/>
                                </a:lnTo>
                                <a:lnTo>
                                  <a:pt x="30" y="107"/>
                                </a:lnTo>
                                <a:lnTo>
                                  <a:pt x="30" y="121"/>
                                </a:lnTo>
                                <a:lnTo>
                                  <a:pt x="40" y="121"/>
                                </a:lnTo>
                                <a:lnTo>
                                  <a:pt x="48" y="121"/>
                                </a:lnTo>
                                <a:lnTo>
                                  <a:pt x="57" y="119"/>
                                </a:lnTo>
                                <a:lnTo>
                                  <a:pt x="63" y="117"/>
                                </a:lnTo>
                                <a:lnTo>
                                  <a:pt x="69" y="115"/>
                                </a:lnTo>
                                <a:lnTo>
                                  <a:pt x="73" y="113"/>
                                </a:lnTo>
                                <a:lnTo>
                                  <a:pt x="75" y="113"/>
                                </a:lnTo>
                                <a:lnTo>
                                  <a:pt x="77" y="113"/>
                                </a:lnTo>
                                <a:lnTo>
                                  <a:pt x="63" y="103"/>
                                </a:lnTo>
                                <a:lnTo>
                                  <a:pt x="48" y="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45" name="Freeform 450"/>
                        <wps:cNvSpPr>
                          <a:spLocks/>
                        </wps:cNvSpPr>
                        <wps:spPr bwMode="auto">
                          <a:xfrm>
                            <a:off x="180975" y="1657350"/>
                            <a:ext cx="236571" cy="233276"/>
                          </a:xfrm>
                          <a:custGeom>
                            <a:avLst/>
                            <a:gdLst>
                              <a:gd name="T0" fmla="*/ 110 w 149"/>
                              <a:gd name="T1" fmla="*/ 83 h 147"/>
                              <a:gd name="T2" fmla="*/ 102 w 149"/>
                              <a:gd name="T3" fmla="*/ 61 h 147"/>
                              <a:gd name="T4" fmla="*/ 96 w 149"/>
                              <a:gd name="T5" fmla="*/ 43 h 147"/>
                              <a:gd name="T6" fmla="*/ 94 w 149"/>
                              <a:gd name="T7" fmla="*/ 26 h 147"/>
                              <a:gd name="T8" fmla="*/ 94 w 149"/>
                              <a:gd name="T9" fmla="*/ 14 h 147"/>
                              <a:gd name="T10" fmla="*/ 96 w 149"/>
                              <a:gd name="T11" fmla="*/ 4 h 147"/>
                              <a:gd name="T12" fmla="*/ 96 w 149"/>
                              <a:gd name="T13" fmla="*/ 0 h 147"/>
                              <a:gd name="T14" fmla="*/ 88 w 149"/>
                              <a:gd name="T15" fmla="*/ 16 h 147"/>
                              <a:gd name="T16" fmla="*/ 82 w 149"/>
                              <a:gd name="T17" fmla="*/ 34 h 147"/>
                              <a:gd name="T18" fmla="*/ 80 w 149"/>
                              <a:gd name="T19" fmla="*/ 49 h 147"/>
                              <a:gd name="T20" fmla="*/ 80 w 149"/>
                              <a:gd name="T21" fmla="*/ 67 h 147"/>
                              <a:gd name="T22" fmla="*/ 82 w 149"/>
                              <a:gd name="T23" fmla="*/ 83 h 147"/>
                              <a:gd name="T24" fmla="*/ 84 w 149"/>
                              <a:gd name="T25" fmla="*/ 93 h 147"/>
                              <a:gd name="T26" fmla="*/ 86 w 149"/>
                              <a:gd name="T27" fmla="*/ 103 h 147"/>
                              <a:gd name="T28" fmla="*/ 88 w 149"/>
                              <a:gd name="T29" fmla="*/ 105 h 147"/>
                              <a:gd name="T30" fmla="*/ 72 w 149"/>
                              <a:gd name="T31" fmla="*/ 107 h 147"/>
                              <a:gd name="T32" fmla="*/ 56 w 149"/>
                              <a:gd name="T33" fmla="*/ 111 h 147"/>
                              <a:gd name="T34" fmla="*/ 42 w 149"/>
                              <a:gd name="T35" fmla="*/ 119 h 147"/>
                              <a:gd name="T36" fmla="*/ 28 w 149"/>
                              <a:gd name="T37" fmla="*/ 125 h 147"/>
                              <a:gd name="T38" fmla="*/ 16 w 149"/>
                              <a:gd name="T39" fmla="*/ 133 h 147"/>
                              <a:gd name="T40" fmla="*/ 8 w 149"/>
                              <a:gd name="T41" fmla="*/ 141 h 147"/>
                              <a:gd name="T42" fmla="*/ 2 w 149"/>
                              <a:gd name="T43" fmla="*/ 145 h 147"/>
                              <a:gd name="T44" fmla="*/ 0 w 149"/>
                              <a:gd name="T45" fmla="*/ 147 h 147"/>
                              <a:gd name="T46" fmla="*/ 6 w 149"/>
                              <a:gd name="T47" fmla="*/ 143 h 147"/>
                              <a:gd name="T48" fmla="*/ 14 w 149"/>
                              <a:gd name="T49" fmla="*/ 139 h 147"/>
                              <a:gd name="T50" fmla="*/ 24 w 149"/>
                              <a:gd name="T51" fmla="*/ 137 h 147"/>
                              <a:gd name="T52" fmla="*/ 34 w 149"/>
                              <a:gd name="T53" fmla="*/ 133 h 147"/>
                              <a:gd name="T54" fmla="*/ 46 w 149"/>
                              <a:gd name="T55" fmla="*/ 131 h 147"/>
                              <a:gd name="T56" fmla="*/ 58 w 149"/>
                              <a:gd name="T57" fmla="*/ 129 h 147"/>
                              <a:gd name="T58" fmla="*/ 70 w 149"/>
                              <a:gd name="T59" fmla="*/ 127 h 147"/>
                              <a:gd name="T60" fmla="*/ 84 w 149"/>
                              <a:gd name="T61" fmla="*/ 127 h 147"/>
                              <a:gd name="T62" fmla="*/ 96 w 149"/>
                              <a:gd name="T63" fmla="*/ 125 h 147"/>
                              <a:gd name="T64" fmla="*/ 108 w 149"/>
                              <a:gd name="T65" fmla="*/ 123 h 147"/>
                              <a:gd name="T66" fmla="*/ 118 w 149"/>
                              <a:gd name="T67" fmla="*/ 123 h 147"/>
                              <a:gd name="T68" fmla="*/ 128 w 149"/>
                              <a:gd name="T69" fmla="*/ 123 h 147"/>
                              <a:gd name="T70" fmla="*/ 137 w 149"/>
                              <a:gd name="T71" fmla="*/ 121 h 147"/>
                              <a:gd name="T72" fmla="*/ 143 w 149"/>
                              <a:gd name="T73" fmla="*/ 121 h 147"/>
                              <a:gd name="T74" fmla="*/ 147 w 149"/>
                              <a:gd name="T75" fmla="*/ 121 h 147"/>
                              <a:gd name="T76" fmla="*/ 149 w 149"/>
                              <a:gd name="T77" fmla="*/ 121 h 147"/>
                              <a:gd name="T78" fmla="*/ 126 w 149"/>
                              <a:gd name="T79" fmla="*/ 103 h 147"/>
                              <a:gd name="T80" fmla="*/ 110 w 149"/>
                              <a:gd name="T81" fmla="*/ 83 h 14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49" h="147">
                                <a:moveTo>
                                  <a:pt x="110" y="83"/>
                                </a:moveTo>
                                <a:lnTo>
                                  <a:pt x="102" y="61"/>
                                </a:lnTo>
                                <a:lnTo>
                                  <a:pt x="96" y="43"/>
                                </a:lnTo>
                                <a:lnTo>
                                  <a:pt x="94" y="26"/>
                                </a:lnTo>
                                <a:lnTo>
                                  <a:pt x="94" y="14"/>
                                </a:lnTo>
                                <a:lnTo>
                                  <a:pt x="96" y="4"/>
                                </a:lnTo>
                                <a:lnTo>
                                  <a:pt x="96" y="0"/>
                                </a:lnTo>
                                <a:lnTo>
                                  <a:pt x="88" y="16"/>
                                </a:lnTo>
                                <a:lnTo>
                                  <a:pt x="82" y="34"/>
                                </a:lnTo>
                                <a:lnTo>
                                  <a:pt x="80" y="49"/>
                                </a:lnTo>
                                <a:lnTo>
                                  <a:pt x="80" y="67"/>
                                </a:lnTo>
                                <a:lnTo>
                                  <a:pt x="82" y="83"/>
                                </a:lnTo>
                                <a:lnTo>
                                  <a:pt x="84" y="93"/>
                                </a:lnTo>
                                <a:lnTo>
                                  <a:pt x="86" y="103"/>
                                </a:lnTo>
                                <a:lnTo>
                                  <a:pt x="88" y="105"/>
                                </a:lnTo>
                                <a:lnTo>
                                  <a:pt x="72" y="107"/>
                                </a:lnTo>
                                <a:lnTo>
                                  <a:pt x="56" y="111"/>
                                </a:lnTo>
                                <a:lnTo>
                                  <a:pt x="42" y="119"/>
                                </a:lnTo>
                                <a:lnTo>
                                  <a:pt x="28" y="125"/>
                                </a:lnTo>
                                <a:lnTo>
                                  <a:pt x="16" y="133"/>
                                </a:lnTo>
                                <a:lnTo>
                                  <a:pt x="8" y="141"/>
                                </a:lnTo>
                                <a:lnTo>
                                  <a:pt x="2" y="145"/>
                                </a:lnTo>
                                <a:lnTo>
                                  <a:pt x="0" y="147"/>
                                </a:lnTo>
                                <a:lnTo>
                                  <a:pt x="6" y="143"/>
                                </a:lnTo>
                                <a:lnTo>
                                  <a:pt x="14" y="139"/>
                                </a:lnTo>
                                <a:lnTo>
                                  <a:pt x="24" y="137"/>
                                </a:lnTo>
                                <a:lnTo>
                                  <a:pt x="34" y="133"/>
                                </a:lnTo>
                                <a:lnTo>
                                  <a:pt x="46" y="131"/>
                                </a:lnTo>
                                <a:lnTo>
                                  <a:pt x="58" y="129"/>
                                </a:lnTo>
                                <a:lnTo>
                                  <a:pt x="70" y="127"/>
                                </a:lnTo>
                                <a:lnTo>
                                  <a:pt x="84" y="127"/>
                                </a:lnTo>
                                <a:lnTo>
                                  <a:pt x="96" y="125"/>
                                </a:lnTo>
                                <a:lnTo>
                                  <a:pt x="108" y="123"/>
                                </a:lnTo>
                                <a:lnTo>
                                  <a:pt x="118" y="123"/>
                                </a:lnTo>
                                <a:lnTo>
                                  <a:pt x="128" y="123"/>
                                </a:lnTo>
                                <a:lnTo>
                                  <a:pt x="137" y="121"/>
                                </a:lnTo>
                                <a:lnTo>
                                  <a:pt x="143" y="121"/>
                                </a:lnTo>
                                <a:lnTo>
                                  <a:pt x="147" y="121"/>
                                </a:lnTo>
                                <a:lnTo>
                                  <a:pt x="149" y="121"/>
                                </a:lnTo>
                                <a:lnTo>
                                  <a:pt x="126" y="103"/>
                                </a:lnTo>
                                <a:lnTo>
                                  <a:pt x="110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46" name="Freeform 451"/>
                        <wps:cNvSpPr>
                          <a:spLocks/>
                        </wps:cNvSpPr>
                        <wps:spPr bwMode="auto">
                          <a:xfrm>
                            <a:off x="342900" y="485775"/>
                            <a:ext cx="20640" cy="22217"/>
                          </a:xfrm>
                          <a:custGeom>
                            <a:avLst/>
                            <a:gdLst>
                              <a:gd name="T0" fmla="*/ 11 w 13"/>
                              <a:gd name="T1" fmla="*/ 2 h 14"/>
                              <a:gd name="T2" fmla="*/ 9 w 13"/>
                              <a:gd name="T3" fmla="*/ 2 h 14"/>
                              <a:gd name="T4" fmla="*/ 7 w 13"/>
                              <a:gd name="T5" fmla="*/ 0 h 14"/>
                              <a:gd name="T6" fmla="*/ 5 w 13"/>
                              <a:gd name="T7" fmla="*/ 2 h 14"/>
                              <a:gd name="T8" fmla="*/ 2 w 13"/>
                              <a:gd name="T9" fmla="*/ 2 h 14"/>
                              <a:gd name="T10" fmla="*/ 0 w 13"/>
                              <a:gd name="T11" fmla="*/ 4 h 14"/>
                              <a:gd name="T12" fmla="*/ 0 w 13"/>
                              <a:gd name="T13" fmla="*/ 6 h 14"/>
                              <a:gd name="T14" fmla="*/ 0 w 13"/>
                              <a:gd name="T15" fmla="*/ 10 h 14"/>
                              <a:gd name="T16" fmla="*/ 2 w 13"/>
                              <a:gd name="T17" fmla="*/ 12 h 14"/>
                              <a:gd name="T18" fmla="*/ 5 w 13"/>
                              <a:gd name="T19" fmla="*/ 14 h 14"/>
                              <a:gd name="T20" fmla="*/ 7 w 13"/>
                              <a:gd name="T21" fmla="*/ 14 h 14"/>
                              <a:gd name="T22" fmla="*/ 9 w 13"/>
                              <a:gd name="T23" fmla="*/ 14 h 14"/>
                              <a:gd name="T24" fmla="*/ 11 w 13"/>
                              <a:gd name="T25" fmla="*/ 12 h 14"/>
                              <a:gd name="T26" fmla="*/ 13 w 13"/>
                              <a:gd name="T27" fmla="*/ 10 h 14"/>
                              <a:gd name="T28" fmla="*/ 13 w 13"/>
                              <a:gd name="T29" fmla="*/ 6 h 14"/>
                              <a:gd name="T30" fmla="*/ 13 w 13"/>
                              <a:gd name="T31" fmla="*/ 4 h 14"/>
                              <a:gd name="T32" fmla="*/ 11 w 13"/>
                              <a:gd name="T33" fmla="*/ 2 h 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3" h="14">
                                <a:moveTo>
                                  <a:pt x="11" y="2"/>
                                </a:moveTo>
                                <a:lnTo>
                                  <a:pt x="9" y="2"/>
                                </a:lnTo>
                                <a:lnTo>
                                  <a:pt x="7" y="0"/>
                                </a:lnTo>
                                <a:lnTo>
                                  <a:pt x="5" y="2"/>
                                </a:lnTo>
                                <a:lnTo>
                                  <a:pt x="2" y="2"/>
                                </a:lnTo>
                                <a:lnTo>
                                  <a:pt x="0" y="4"/>
                                </a:lnTo>
                                <a:lnTo>
                                  <a:pt x="0" y="6"/>
                                </a:lnTo>
                                <a:lnTo>
                                  <a:pt x="0" y="10"/>
                                </a:lnTo>
                                <a:lnTo>
                                  <a:pt x="2" y="12"/>
                                </a:lnTo>
                                <a:lnTo>
                                  <a:pt x="5" y="14"/>
                                </a:lnTo>
                                <a:lnTo>
                                  <a:pt x="7" y="14"/>
                                </a:lnTo>
                                <a:lnTo>
                                  <a:pt x="9" y="14"/>
                                </a:lnTo>
                                <a:lnTo>
                                  <a:pt x="11" y="12"/>
                                </a:lnTo>
                                <a:lnTo>
                                  <a:pt x="13" y="10"/>
                                </a:lnTo>
                                <a:lnTo>
                                  <a:pt x="13" y="6"/>
                                </a:lnTo>
                                <a:lnTo>
                                  <a:pt x="13" y="4"/>
                                </a:lnTo>
                                <a:lnTo>
                                  <a:pt x="11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47" name="Freeform 452"/>
                        <wps:cNvSpPr>
                          <a:spLocks/>
                        </wps:cNvSpPr>
                        <wps:spPr bwMode="auto">
                          <a:xfrm>
                            <a:off x="581025" y="952500"/>
                            <a:ext cx="50807" cy="57129"/>
                          </a:xfrm>
                          <a:custGeom>
                            <a:avLst/>
                            <a:gdLst>
                              <a:gd name="T0" fmla="*/ 26 w 32"/>
                              <a:gd name="T1" fmla="*/ 6 h 36"/>
                              <a:gd name="T2" fmla="*/ 22 w 32"/>
                              <a:gd name="T3" fmla="*/ 2 h 36"/>
                              <a:gd name="T4" fmla="*/ 16 w 32"/>
                              <a:gd name="T5" fmla="*/ 0 h 36"/>
                              <a:gd name="T6" fmla="*/ 10 w 32"/>
                              <a:gd name="T7" fmla="*/ 2 h 36"/>
                              <a:gd name="T8" fmla="*/ 4 w 32"/>
                              <a:gd name="T9" fmla="*/ 6 h 36"/>
                              <a:gd name="T10" fmla="*/ 0 w 32"/>
                              <a:gd name="T11" fmla="*/ 12 h 36"/>
                              <a:gd name="T12" fmla="*/ 0 w 32"/>
                              <a:gd name="T13" fmla="*/ 18 h 36"/>
                              <a:gd name="T14" fmla="*/ 0 w 32"/>
                              <a:gd name="T15" fmla="*/ 24 h 36"/>
                              <a:gd name="T16" fmla="*/ 4 w 32"/>
                              <a:gd name="T17" fmla="*/ 30 h 36"/>
                              <a:gd name="T18" fmla="*/ 10 w 32"/>
                              <a:gd name="T19" fmla="*/ 34 h 36"/>
                              <a:gd name="T20" fmla="*/ 16 w 32"/>
                              <a:gd name="T21" fmla="*/ 36 h 36"/>
                              <a:gd name="T22" fmla="*/ 22 w 32"/>
                              <a:gd name="T23" fmla="*/ 34 h 36"/>
                              <a:gd name="T24" fmla="*/ 26 w 32"/>
                              <a:gd name="T25" fmla="*/ 30 h 36"/>
                              <a:gd name="T26" fmla="*/ 30 w 32"/>
                              <a:gd name="T27" fmla="*/ 24 h 36"/>
                              <a:gd name="T28" fmla="*/ 32 w 32"/>
                              <a:gd name="T29" fmla="*/ 18 h 36"/>
                              <a:gd name="T30" fmla="*/ 30 w 32"/>
                              <a:gd name="T31" fmla="*/ 12 h 36"/>
                              <a:gd name="T32" fmla="*/ 26 w 32"/>
                              <a:gd name="T33" fmla="*/ 6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2" h="36">
                                <a:moveTo>
                                  <a:pt x="26" y="6"/>
                                </a:moveTo>
                                <a:lnTo>
                                  <a:pt x="22" y="2"/>
                                </a:lnTo>
                                <a:lnTo>
                                  <a:pt x="16" y="0"/>
                                </a:lnTo>
                                <a:lnTo>
                                  <a:pt x="10" y="2"/>
                                </a:lnTo>
                                <a:lnTo>
                                  <a:pt x="4" y="6"/>
                                </a:lnTo>
                                <a:lnTo>
                                  <a:pt x="0" y="12"/>
                                </a:lnTo>
                                <a:lnTo>
                                  <a:pt x="0" y="18"/>
                                </a:lnTo>
                                <a:lnTo>
                                  <a:pt x="0" y="24"/>
                                </a:lnTo>
                                <a:lnTo>
                                  <a:pt x="4" y="30"/>
                                </a:lnTo>
                                <a:lnTo>
                                  <a:pt x="10" y="34"/>
                                </a:lnTo>
                                <a:lnTo>
                                  <a:pt x="16" y="36"/>
                                </a:lnTo>
                                <a:lnTo>
                                  <a:pt x="22" y="34"/>
                                </a:lnTo>
                                <a:lnTo>
                                  <a:pt x="26" y="30"/>
                                </a:lnTo>
                                <a:lnTo>
                                  <a:pt x="30" y="24"/>
                                </a:lnTo>
                                <a:lnTo>
                                  <a:pt x="32" y="18"/>
                                </a:lnTo>
                                <a:lnTo>
                                  <a:pt x="30" y="12"/>
                                </a:lnTo>
                                <a:lnTo>
                                  <a:pt x="26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48" name="Freeform 453"/>
                        <wps:cNvSpPr>
                          <a:spLocks/>
                        </wps:cNvSpPr>
                        <wps:spPr bwMode="auto">
                          <a:xfrm>
                            <a:off x="381000" y="1152525"/>
                            <a:ext cx="47632" cy="49194"/>
                          </a:xfrm>
                          <a:custGeom>
                            <a:avLst/>
                            <a:gdLst>
                              <a:gd name="T0" fmla="*/ 26 w 30"/>
                              <a:gd name="T1" fmla="*/ 4 h 31"/>
                              <a:gd name="T2" fmla="*/ 20 w 30"/>
                              <a:gd name="T3" fmla="*/ 2 h 31"/>
                              <a:gd name="T4" fmla="*/ 14 w 30"/>
                              <a:gd name="T5" fmla="*/ 0 h 31"/>
                              <a:gd name="T6" fmla="*/ 8 w 30"/>
                              <a:gd name="T7" fmla="*/ 2 h 31"/>
                              <a:gd name="T8" fmla="*/ 4 w 30"/>
                              <a:gd name="T9" fmla="*/ 4 h 31"/>
                              <a:gd name="T10" fmla="*/ 2 w 30"/>
                              <a:gd name="T11" fmla="*/ 10 h 31"/>
                              <a:gd name="T12" fmla="*/ 0 w 30"/>
                              <a:gd name="T13" fmla="*/ 16 h 31"/>
                              <a:gd name="T14" fmla="*/ 2 w 30"/>
                              <a:gd name="T15" fmla="*/ 21 h 31"/>
                              <a:gd name="T16" fmla="*/ 4 w 30"/>
                              <a:gd name="T17" fmla="*/ 27 h 31"/>
                              <a:gd name="T18" fmla="*/ 8 w 30"/>
                              <a:gd name="T19" fmla="*/ 29 h 31"/>
                              <a:gd name="T20" fmla="*/ 14 w 30"/>
                              <a:gd name="T21" fmla="*/ 31 h 31"/>
                              <a:gd name="T22" fmla="*/ 20 w 30"/>
                              <a:gd name="T23" fmla="*/ 29 h 31"/>
                              <a:gd name="T24" fmla="*/ 26 w 30"/>
                              <a:gd name="T25" fmla="*/ 27 h 31"/>
                              <a:gd name="T26" fmla="*/ 28 w 30"/>
                              <a:gd name="T27" fmla="*/ 21 h 31"/>
                              <a:gd name="T28" fmla="*/ 30 w 30"/>
                              <a:gd name="T29" fmla="*/ 16 h 31"/>
                              <a:gd name="T30" fmla="*/ 28 w 30"/>
                              <a:gd name="T31" fmla="*/ 10 h 31"/>
                              <a:gd name="T32" fmla="*/ 26 w 30"/>
                              <a:gd name="T33" fmla="*/ 4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0" h="31">
                                <a:moveTo>
                                  <a:pt x="26" y="4"/>
                                </a:moveTo>
                                <a:lnTo>
                                  <a:pt x="20" y="2"/>
                                </a:lnTo>
                                <a:lnTo>
                                  <a:pt x="14" y="0"/>
                                </a:lnTo>
                                <a:lnTo>
                                  <a:pt x="8" y="2"/>
                                </a:lnTo>
                                <a:lnTo>
                                  <a:pt x="4" y="4"/>
                                </a:lnTo>
                                <a:lnTo>
                                  <a:pt x="2" y="10"/>
                                </a:lnTo>
                                <a:lnTo>
                                  <a:pt x="0" y="16"/>
                                </a:lnTo>
                                <a:lnTo>
                                  <a:pt x="2" y="21"/>
                                </a:lnTo>
                                <a:lnTo>
                                  <a:pt x="4" y="27"/>
                                </a:lnTo>
                                <a:lnTo>
                                  <a:pt x="8" y="29"/>
                                </a:lnTo>
                                <a:lnTo>
                                  <a:pt x="14" y="31"/>
                                </a:lnTo>
                                <a:lnTo>
                                  <a:pt x="20" y="29"/>
                                </a:lnTo>
                                <a:lnTo>
                                  <a:pt x="26" y="27"/>
                                </a:lnTo>
                                <a:lnTo>
                                  <a:pt x="28" y="21"/>
                                </a:lnTo>
                                <a:lnTo>
                                  <a:pt x="30" y="16"/>
                                </a:lnTo>
                                <a:lnTo>
                                  <a:pt x="28" y="10"/>
                                </a:lnTo>
                                <a:lnTo>
                                  <a:pt x="26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49" name="Freeform 454"/>
                        <wps:cNvSpPr>
                          <a:spLocks/>
                        </wps:cNvSpPr>
                        <wps:spPr bwMode="auto">
                          <a:xfrm>
                            <a:off x="38100" y="800100"/>
                            <a:ext cx="28579" cy="23804"/>
                          </a:xfrm>
                          <a:custGeom>
                            <a:avLst/>
                            <a:gdLst>
                              <a:gd name="T0" fmla="*/ 14 w 18"/>
                              <a:gd name="T1" fmla="*/ 2 h 15"/>
                              <a:gd name="T2" fmla="*/ 12 w 18"/>
                              <a:gd name="T3" fmla="*/ 0 h 15"/>
                              <a:gd name="T4" fmla="*/ 8 w 18"/>
                              <a:gd name="T5" fmla="*/ 0 h 15"/>
                              <a:gd name="T6" fmla="*/ 4 w 18"/>
                              <a:gd name="T7" fmla="*/ 0 h 15"/>
                              <a:gd name="T8" fmla="*/ 2 w 18"/>
                              <a:gd name="T9" fmla="*/ 2 h 15"/>
                              <a:gd name="T10" fmla="*/ 0 w 18"/>
                              <a:gd name="T11" fmla="*/ 4 h 15"/>
                              <a:gd name="T12" fmla="*/ 0 w 18"/>
                              <a:gd name="T13" fmla="*/ 8 h 15"/>
                              <a:gd name="T14" fmla="*/ 0 w 18"/>
                              <a:gd name="T15" fmla="*/ 12 h 15"/>
                              <a:gd name="T16" fmla="*/ 2 w 18"/>
                              <a:gd name="T17" fmla="*/ 14 h 15"/>
                              <a:gd name="T18" fmla="*/ 4 w 18"/>
                              <a:gd name="T19" fmla="*/ 15 h 15"/>
                              <a:gd name="T20" fmla="*/ 8 w 18"/>
                              <a:gd name="T21" fmla="*/ 15 h 15"/>
                              <a:gd name="T22" fmla="*/ 12 w 18"/>
                              <a:gd name="T23" fmla="*/ 15 h 15"/>
                              <a:gd name="T24" fmla="*/ 14 w 18"/>
                              <a:gd name="T25" fmla="*/ 14 h 15"/>
                              <a:gd name="T26" fmla="*/ 16 w 18"/>
                              <a:gd name="T27" fmla="*/ 12 h 15"/>
                              <a:gd name="T28" fmla="*/ 18 w 18"/>
                              <a:gd name="T29" fmla="*/ 8 h 15"/>
                              <a:gd name="T30" fmla="*/ 16 w 18"/>
                              <a:gd name="T31" fmla="*/ 4 h 15"/>
                              <a:gd name="T32" fmla="*/ 14 w 18"/>
                              <a:gd name="T33" fmla="*/ 2 h 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8" h="15">
                                <a:moveTo>
                                  <a:pt x="14" y="2"/>
                                </a:moveTo>
                                <a:lnTo>
                                  <a:pt x="12" y="0"/>
                                </a:lnTo>
                                <a:lnTo>
                                  <a:pt x="8" y="0"/>
                                </a:lnTo>
                                <a:lnTo>
                                  <a:pt x="4" y="0"/>
                                </a:lnTo>
                                <a:lnTo>
                                  <a:pt x="2" y="2"/>
                                </a:lnTo>
                                <a:lnTo>
                                  <a:pt x="0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2"/>
                                </a:lnTo>
                                <a:lnTo>
                                  <a:pt x="2" y="14"/>
                                </a:lnTo>
                                <a:lnTo>
                                  <a:pt x="4" y="15"/>
                                </a:lnTo>
                                <a:lnTo>
                                  <a:pt x="8" y="15"/>
                                </a:lnTo>
                                <a:lnTo>
                                  <a:pt x="12" y="15"/>
                                </a:lnTo>
                                <a:lnTo>
                                  <a:pt x="14" y="14"/>
                                </a:lnTo>
                                <a:lnTo>
                                  <a:pt x="16" y="12"/>
                                </a:lnTo>
                                <a:lnTo>
                                  <a:pt x="18" y="8"/>
                                </a:lnTo>
                                <a:lnTo>
                                  <a:pt x="16" y="4"/>
                                </a:lnTo>
                                <a:lnTo>
                                  <a:pt x="14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50" name="Freeform 455"/>
                        <wps:cNvSpPr>
                          <a:spLocks/>
                        </wps:cNvSpPr>
                        <wps:spPr bwMode="auto">
                          <a:xfrm>
                            <a:off x="276225" y="1428750"/>
                            <a:ext cx="52395" cy="57129"/>
                          </a:xfrm>
                          <a:custGeom>
                            <a:avLst/>
                            <a:gdLst>
                              <a:gd name="T0" fmla="*/ 27 w 33"/>
                              <a:gd name="T1" fmla="*/ 6 h 36"/>
                              <a:gd name="T2" fmla="*/ 22 w 33"/>
                              <a:gd name="T3" fmla="*/ 2 h 36"/>
                              <a:gd name="T4" fmla="*/ 16 w 33"/>
                              <a:gd name="T5" fmla="*/ 0 h 36"/>
                              <a:gd name="T6" fmla="*/ 10 w 33"/>
                              <a:gd name="T7" fmla="*/ 2 h 36"/>
                              <a:gd name="T8" fmla="*/ 4 w 33"/>
                              <a:gd name="T9" fmla="*/ 6 h 36"/>
                              <a:gd name="T10" fmla="*/ 0 w 33"/>
                              <a:gd name="T11" fmla="*/ 12 h 36"/>
                              <a:gd name="T12" fmla="*/ 0 w 33"/>
                              <a:gd name="T13" fmla="*/ 18 h 36"/>
                              <a:gd name="T14" fmla="*/ 0 w 33"/>
                              <a:gd name="T15" fmla="*/ 24 h 36"/>
                              <a:gd name="T16" fmla="*/ 4 w 33"/>
                              <a:gd name="T17" fmla="*/ 30 h 36"/>
                              <a:gd name="T18" fmla="*/ 10 w 33"/>
                              <a:gd name="T19" fmla="*/ 34 h 36"/>
                              <a:gd name="T20" fmla="*/ 16 w 33"/>
                              <a:gd name="T21" fmla="*/ 36 h 36"/>
                              <a:gd name="T22" fmla="*/ 22 w 33"/>
                              <a:gd name="T23" fmla="*/ 34 h 36"/>
                              <a:gd name="T24" fmla="*/ 27 w 33"/>
                              <a:gd name="T25" fmla="*/ 30 h 36"/>
                              <a:gd name="T26" fmla="*/ 31 w 33"/>
                              <a:gd name="T27" fmla="*/ 24 h 36"/>
                              <a:gd name="T28" fmla="*/ 33 w 33"/>
                              <a:gd name="T29" fmla="*/ 18 h 36"/>
                              <a:gd name="T30" fmla="*/ 31 w 33"/>
                              <a:gd name="T31" fmla="*/ 12 h 36"/>
                              <a:gd name="T32" fmla="*/ 27 w 33"/>
                              <a:gd name="T33" fmla="*/ 6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3" h="36">
                                <a:moveTo>
                                  <a:pt x="27" y="6"/>
                                </a:moveTo>
                                <a:lnTo>
                                  <a:pt x="22" y="2"/>
                                </a:lnTo>
                                <a:lnTo>
                                  <a:pt x="16" y="0"/>
                                </a:lnTo>
                                <a:lnTo>
                                  <a:pt x="10" y="2"/>
                                </a:lnTo>
                                <a:lnTo>
                                  <a:pt x="4" y="6"/>
                                </a:lnTo>
                                <a:lnTo>
                                  <a:pt x="0" y="12"/>
                                </a:lnTo>
                                <a:lnTo>
                                  <a:pt x="0" y="18"/>
                                </a:lnTo>
                                <a:lnTo>
                                  <a:pt x="0" y="24"/>
                                </a:lnTo>
                                <a:lnTo>
                                  <a:pt x="4" y="30"/>
                                </a:lnTo>
                                <a:lnTo>
                                  <a:pt x="10" y="34"/>
                                </a:lnTo>
                                <a:lnTo>
                                  <a:pt x="16" y="36"/>
                                </a:lnTo>
                                <a:lnTo>
                                  <a:pt x="22" y="34"/>
                                </a:lnTo>
                                <a:lnTo>
                                  <a:pt x="27" y="30"/>
                                </a:lnTo>
                                <a:lnTo>
                                  <a:pt x="31" y="24"/>
                                </a:lnTo>
                                <a:lnTo>
                                  <a:pt x="33" y="18"/>
                                </a:lnTo>
                                <a:lnTo>
                                  <a:pt x="31" y="12"/>
                                </a:lnTo>
                                <a:lnTo>
                                  <a:pt x="27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51" name="Freeform 456"/>
                        <wps:cNvSpPr>
                          <a:spLocks/>
                        </wps:cNvSpPr>
                        <wps:spPr bwMode="auto">
                          <a:xfrm>
                            <a:off x="847725" y="542925"/>
                            <a:ext cx="79386" cy="82519"/>
                          </a:xfrm>
                          <a:custGeom>
                            <a:avLst/>
                            <a:gdLst>
                              <a:gd name="T0" fmla="*/ 42 w 50"/>
                              <a:gd name="T1" fmla="*/ 6 h 52"/>
                              <a:gd name="T2" fmla="*/ 34 w 50"/>
                              <a:gd name="T3" fmla="*/ 2 h 52"/>
                              <a:gd name="T4" fmla="*/ 24 w 50"/>
                              <a:gd name="T5" fmla="*/ 0 h 52"/>
                              <a:gd name="T6" fmla="*/ 16 w 50"/>
                              <a:gd name="T7" fmla="*/ 2 h 52"/>
                              <a:gd name="T8" fmla="*/ 8 w 50"/>
                              <a:gd name="T9" fmla="*/ 6 h 52"/>
                              <a:gd name="T10" fmla="*/ 2 w 50"/>
                              <a:gd name="T11" fmla="*/ 16 h 52"/>
                              <a:gd name="T12" fmla="*/ 0 w 50"/>
                              <a:gd name="T13" fmla="*/ 26 h 52"/>
                              <a:gd name="T14" fmla="*/ 2 w 50"/>
                              <a:gd name="T15" fmla="*/ 36 h 52"/>
                              <a:gd name="T16" fmla="*/ 8 w 50"/>
                              <a:gd name="T17" fmla="*/ 44 h 52"/>
                              <a:gd name="T18" fmla="*/ 16 w 50"/>
                              <a:gd name="T19" fmla="*/ 50 h 52"/>
                              <a:gd name="T20" fmla="*/ 24 w 50"/>
                              <a:gd name="T21" fmla="*/ 52 h 52"/>
                              <a:gd name="T22" fmla="*/ 34 w 50"/>
                              <a:gd name="T23" fmla="*/ 50 h 52"/>
                              <a:gd name="T24" fmla="*/ 42 w 50"/>
                              <a:gd name="T25" fmla="*/ 44 h 52"/>
                              <a:gd name="T26" fmla="*/ 48 w 50"/>
                              <a:gd name="T27" fmla="*/ 36 h 52"/>
                              <a:gd name="T28" fmla="*/ 50 w 50"/>
                              <a:gd name="T29" fmla="*/ 26 h 52"/>
                              <a:gd name="T30" fmla="*/ 48 w 50"/>
                              <a:gd name="T31" fmla="*/ 16 h 52"/>
                              <a:gd name="T32" fmla="*/ 42 w 50"/>
                              <a:gd name="T33" fmla="*/ 6 h 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50" h="52">
                                <a:moveTo>
                                  <a:pt x="42" y="6"/>
                                </a:moveTo>
                                <a:lnTo>
                                  <a:pt x="34" y="2"/>
                                </a:lnTo>
                                <a:lnTo>
                                  <a:pt x="24" y="0"/>
                                </a:lnTo>
                                <a:lnTo>
                                  <a:pt x="16" y="2"/>
                                </a:lnTo>
                                <a:lnTo>
                                  <a:pt x="8" y="6"/>
                                </a:lnTo>
                                <a:lnTo>
                                  <a:pt x="2" y="16"/>
                                </a:lnTo>
                                <a:lnTo>
                                  <a:pt x="0" y="26"/>
                                </a:lnTo>
                                <a:lnTo>
                                  <a:pt x="2" y="36"/>
                                </a:lnTo>
                                <a:lnTo>
                                  <a:pt x="8" y="44"/>
                                </a:lnTo>
                                <a:lnTo>
                                  <a:pt x="16" y="50"/>
                                </a:lnTo>
                                <a:lnTo>
                                  <a:pt x="24" y="52"/>
                                </a:lnTo>
                                <a:lnTo>
                                  <a:pt x="34" y="50"/>
                                </a:lnTo>
                                <a:lnTo>
                                  <a:pt x="42" y="44"/>
                                </a:lnTo>
                                <a:lnTo>
                                  <a:pt x="48" y="36"/>
                                </a:lnTo>
                                <a:lnTo>
                                  <a:pt x="50" y="26"/>
                                </a:lnTo>
                                <a:lnTo>
                                  <a:pt x="48" y="16"/>
                                </a:lnTo>
                                <a:lnTo>
                                  <a:pt x="4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</wpg:grpSp>
                    <wpg:grpSp>
                      <wpg:cNvPr id="3352" name="Holiday card"/>
                      <wpg:cNvGrpSpPr/>
                      <wpg:grpSpPr>
                        <a:xfrm>
                          <a:off x="1828800" y="3190875"/>
                          <a:ext cx="1837690" cy="3201035"/>
                          <a:chOff x="0" y="0"/>
                          <a:chExt cx="1836875" cy="3203165"/>
                        </a:xfrm>
                      </wpg:grpSpPr>
                      <wps:wsp>
                        <wps:cNvPr id="3353" name="Rectangle 335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829057" cy="1417113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54" name="Freeform 399"/>
                        <wps:cNvSpPr>
                          <a:spLocks/>
                        </wps:cNvSpPr>
                        <wps:spPr bwMode="auto">
                          <a:xfrm>
                            <a:off x="0" y="380870"/>
                            <a:ext cx="1828617" cy="2048704"/>
                          </a:xfrm>
                          <a:custGeom>
                            <a:avLst/>
                            <a:gdLst>
                              <a:gd name="T0" fmla="*/ 1114 w 1150"/>
                              <a:gd name="T1" fmla="*/ 4 h 1291"/>
                              <a:gd name="T2" fmla="*/ 1039 w 1150"/>
                              <a:gd name="T3" fmla="*/ 4 h 1291"/>
                              <a:gd name="T4" fmla="*/ 959 w 1150"/>
                              <a:gd name="T5" fmla="*/ 48 h 1291"/>
                              <a:gd name="T6" fmla="*/ 878 w 1150"/>
                              <a:gd name="T7" fmla="*/ 149 h 1291"/>
                              <a:gd name="T8" fmla="*/ 803 w 1150"/>
                              <a:gd name="T9" fmla="*/ 272 h 1291"/>
                              <a:gd name="T10" fmla="*/ 729 w 1150"/>
                              <a:gd name="T11" fmla="*/ 375 h 1291"/>
                              <a:gd name="T12" fmla="*/ 662 w 1150"/>
                              <a:gd name="T13" fmla="*/ 456 h 1291"/>
                              <a:gd name="T14" fmla="*/ 595 w 1150"/>
                              <a:gd name="T15" fmla="*/ 513 h 1291"/>
                              <a:gd name="T16" fmla="*/ 537 w 1150"/>
                              <a:gd name="T17" fmla="*/ 545 h 1291"/>
                              <a:gd name="T18" fmla="*/ 485 w 1150"/>
                              <a:gd name="T19" fmla="*/ 549 h 1291"/>
                              <a:gd name="T20" fmla="*/ 438 w 1150"/>
                              <a:gd name="T21" fmla="*/ 525 h 1291"/>
                              <a:gd name="T22" fmla="*/ 400 w 1150"/>
                              <a:gd name="T23" fmla="*/ 470 h 1291"/>
                              <a:gd name="T24" fmla="*/ 368 w 1150"/>
                              <a:gd name="T25" fmla="*/ 416 h 1291"/>
                              <a:gd name="T26" fmla="*/ 346 w 1150"/>
                              <a:gd name="T27" fmla="*/ 395 h 1291"/>
                              <a:gd name="T28" fmla="*/ 323 w 1150"/>
                              <a:gd name="T29" fmla="*/ 400 h 1291"/>
                              <a:gd name="T30" fmla="*/ 305 w 1150"/>
                              <a:gd name="T31" fmla="*/ 424 h 1291"/>
                              <a:gd name="T32" fmla="*/ 285 w 1150"/>
                              <a:gd name="T33" fmla="*/ 462 h 1291"/>
                              <a:gd name="T34" fmla="*/ 264 w 1150"/>
                              <a:gd name="T35" fmla="*/ 506 h 1291"/>
                              <a:gd name="T36" fmla="*/ 236 w 1150"/>
                              <a:gd name="T37" fmla="*/ 549 h 1291"/>
                              <a:gd name="T38" fmla="*/ 198 w 1150"/>
                              <a:gd name="T39" fmla="*/ 587 h 1291"/>
                              <a:gd name="T40" fmla="*/ 158 w 1150"/>
                              <a:gd name="T41" fmla="*/ 597 h 1291"/>
                              <a:gd name="T42" fmla="*/ 120 w 1150"/>
                              <a:gd name="T43" fmla="*/ 573 h 1291"/>
                              <a:gd name="T44" fmla="*/ 83 w 1150"/>
                              <a:gd name="T45" fmla="*/ 529 h 1291"/>
                              <a:gd name="T46" fmla="*/ 46 w 1150"/>
                              <a:gd name="T47" fmla="*/ 480 h 1291"/>
                              <a:gd name="T48" fmla="*/ 12 w 1150"/>
                              <a:gd name="T49" fmla="*/ 436 h 1291"/>
                              <a:gd name="T50" fmla="*/ 0 w 1150"/>
                              <a:gd name="T51" fmla="*/ 1291 h 1291"/>
                              <a:gd name="T52" fmla="*/ 24 w 1150"/>
                              <a:gd name="T53" fmla="*/ 1291 h 1291"/>
                              <a:gd name="T54" fmla="*/ 75 w 1150"/>
                              <a:gd name="T55" fmla="*/ 1289 h 1291"/>
                              <a:gd name="T56" fmla="*/ 144 w 1150"/>
                              <a:gd name="T57" fmla="*/ 1287 h 1291"/>
                              <a:gd name="T58" fmla="*/ 228 w 1150"/>
                              <a:gd name="T59" fmla="*/ 1279 h 1291"/>
                              <a:gd name="T60" fmla="*/ 328 w 1150"/>
                              <a:gd name="T61" fmla="*/ 1271 h 1291"/>
                              <a:gd name="T62" fmla="*/ 434 w 1150"/>
                              <a:gd name="T63" fmla="*/ 1261 h 1291"/>
                              <a:gd name="T64" fmla="*/ 547 w 1150"/>
                              <a:gd name="T65" fmla="*/ 1251 h 1291"/>
                              <a:gd name="T66" fmla="*/ 666 w 1150"/>
                              <a:gd name="T67" fmla="*/ 1239 h 1291"/>
                              <a:gd name="T68" fmla="*/ 781 w 1150"/>
                              <a:gd name="T69" fmla="*/ 1227 h 1291"/>
                              <a:gd name="T70" fmla="*/ 895 w 1150"/>
                              <a:gd name="T71" fmla="*/ 1215 h 1291"/>
                              <a:gd name="T72" fmla="*/ 1001 w 1150"/>
                              <a:gd name="T73" fmla="*/ 1205 h 1291"/>
                              <a:gd name="T74" fmla="*/ 1096 w 1150"/>
                              <a:gd name="T75" fmla="*/ 1195 h 1291"/>
                              <a:gd name="T76" fmla="*/ 1150 w 1150"/>
                              <a:gd name="T77" fmla="*/ 1187 h 1291"/>
                              <a:gd name="T78" fmla="*/ 1148 w 1150"/>
                              <a:gd name="T79" fmla="*/ 20 h 12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1150" h="1291">
                                <a:moveTo>
                                  <a:pt x="1148" y="20"/>
                                </a:moveTo>
                                <a:lnTo>
                                  <a:pt x="1114" y="4"/>
                                </a:lnTo>
                                <a:lnTo>
                                  <a:pt x="1078" y="0"/>
                                </a:lnTo>
                                <a:lnTo>
                                  <a:pt x="1039" y="4"/>
                                </a:lnTo>
                                <a:lnTo>
                                  <a:pt x="999" y="20"/>
                                </a:lnTo>
                                <a:lnTo>
                                  <a:pt x="959" y="48"/>
                                </a:lnTo>
                                <a:lnTo>
                                  <a:pt x="917" y="91"/>
                                </a:lnTo>
                                <a:lnTo>
                                  <a:pt x="878" y="149"/>
                                </a:lnTo>
                                <a:lnTo>
                                  <a:pt x="841" y="212"/>
                                </a:lnTo>
                                <a:lnTo>
                                  <a:pt x="803" y="272"/>
                                </a:lnTo>
                                <a:lnTo>
                                  <a:pt x="765" y="325"/>
                                </a:lnTo>
                                <a:lnTo>
                                  <a:pt x="729" y="375"/>
                                </a:lnTo>
                                <a:lnTo>
                                  <a:pt x="695" y="418"/>
                                </a:lnTo>
                                <a:lnTo>
                                  <a:pt x="662" y="456"/>
                                </a:lnTo>
                                <a:lnTo>
                                  <a:pt x="628" y="488"/>
                                </a:lnTo>
                                <a:lnTo>
                                  <a:pt x="595" y="513"/>
                                </a:lnTo>
                                <a:lnTo>
                                  <a:pt x="565" y="533"/>
                                </a:lnTo>
                                <a:lnTo>
                                  <a:pt x="537" y="545"/>
                                </a:lnTo>
                                <a:lnTo>
                                  <a:pt x="509" y="551"/>
                                </a:lnTo>
                                <a:lnTo>
                                  <a:pt x="485" y="549"/>
                                </a:lnTo>
                                <a:lnTo>
                                  <a:pt x="460" y="541"/>
                                </a:lnTo>
                                <a:lnTo>
                                  <a:pt x="438" y="525"/>
                                </a:lnTo>
                                <a:lnTo>
                                  <a:pt x="418" y="502"/>
                                </a:lnTo>
                                <a:lnTo>
                                  <a:pt x="400" y="470"/>
                                </a:lnTo>
                                <a:lnTo>
                                  <a:pt x="384" y="438"/>
                                </a:lnTo>
                                <a:lnTo>
                                  <a:pt x="368" y="416"/>
                                </a:lnTo>
                                <a:lnTo>
                                  <a:pt x="356" y="402"/>
                                </a:lnTo>
                                <a:lnTo>
                                  <a:pt x="346" y="395"/>
                                </a:lnTo>
                                <a:lnTo>
                                  <a:pt x="334" y="395"/>
                                </a:lnTo>
                                <a:lnTo>
                                  <a:pt x="323" y="400"/>
                                </a:lnTo>
                                <a:lnTo>
                                  <a:pt x="315" y="410"/>
                                </a:lnTo>
                                <a:lnTo>
                                  <a:pt x="305" y="424"/>
                                </a:lnTo>
                                <a:lnTo>
                                  <a:pt x="295" y="442"/>
                                </a:lnTo>
                                <a:lnTo>
                                  <a:pt x="285" y="462"/>
                                </a:lnTo>
                                <a:lnTo>
                                  <a:pt x="276" y="484"/>
                                </a:lnTo>
                                <a:lnTo>
                                  <a:pt x="264" y="506"/>
                                </a:lnTo>
                                <a:lnTo>
                                  <a:pt x="250" y="529"/>
                                </a:lnTo>
                                <a:lnTo>
                                  <a:pt x="236" y="549"/>
                                </a:lnTo>
                                <a:lnTo>
                                  <a:pt x="218" y="569"/>
                                </a:lnTo>
                                <a:lnTo>
                                  <a:pt x="198" y="587"/>
                                </a:lnTo>
                                <a:lnTo>
                                  <a:pt x="178" y="597"/>
                                </a:lnTo>
                                <a:lnTo>
                                  <a:pt x="158" y="597"/>
                                </a:lnTo>
                                <a:lnTo>
                                  <a:pt x="138" y="589"/>
                                </a:lnTo>
                                <a:lnTo>
                                  <a:pt x="120" y="573"/>
                                </a:lnTo>
                                <a:lnTo>
                                  <a:pt x="100" y="553"/>
                                </a:lnTo>
                                <a:lnTo>
                                  <a:pt x="83" y="529"/>
                                </a:lnTo>
                                <a:lnTo>
                                  <a:pt x="65" y="506"/>
                                </a:lnTo>
                                <a:lnTo>
                                  <a:pt x="46" y="480"/>
                                </a:lnTo>
                                <a:lnTo>
                                  <a:pt x="28" y="456"/>
                                </a:lnTo>
                                <a:lnTo>
                                  <a:pt x="12" y="436"/>
                                </a:lnTo>
                                <a:lnTo>
                                  <a:pt x="0" y="426"/>
                                </a:lnTo>
                                <a:lnTo>
                                  <a:pt x="0" y="1291"/>
                                </a:lnTo>
                                <a:lnTo>
                                  <a:pt x="6" y="1291"/>
                                </a:lnTo>
                                <a:lnTo>
                                  <a:pt x="24" y="1291"/>
                                </a:lnTo>
                                <a:lnTo>
                                  <a:pt x="46" y="1291"/>
                                </a:lnTo>
                                <a:lnTo>
                                  <a:pt x="75" y="1289"/>
                                </a:lnTo>
                                <a:lnTo>
                                  <a:pt x="106" y="1289"/>
                                </a:lnTo>
                                <a:lnTo>
                                  <a:pt x="144" y="1287"/>
                                </a:lnTo>
                                <a:lnTo>
                                  <a:pt x="184" y="1283"/>
                                </a:lnTo>
                                <a:lnTo>
                                  <a:pt x="228" y="1279"/>
                                </a:lnTo>
                                <a:lnTo>
                                  <a:pt x="278" y="1277"/>
                                </a:lnTo>
                                <a:lnTo>
                                  <a:pt x="328" y="1271"/>
                                </a:lnTo>
                                <a:lnTo>
                                  <a:pt x="380" y="1267"/>
                                </a:lnTo>
                                <a:lnTo>
                                  <a:pt x="434" y="1261"/>
                                </a:lnTo>
                                <a:lnTo>
                                  <a:pt x="491" y="1257"/>
                                </a:lnTo>
                                <a:lnTo>
                                  <a:pt x="547" y="1251"/>
                                </a:lnTo>
                                <a:lnTo>
                                  <a:pt x="606" y="1245"/>
                                </a:lnTo>
                                <a:lnTo>
                                  <a:pt x="666" y="1239"/>
                                </a:lnTo>
                                <a:lnTo>
                                  <a:pt x="723" y="1233"/>
                                </a:lnTo>
                                <a:lnTo>
                                  <a:pt x="781" y="1227"/>
                                </a:lnTo>
                                <a:lnTo>
                                  <a:pt x="837" y="1221"/>
                                </a:lnTo>
                                <a:lnTo>
                                  <a:pt x="895" y="1215"/>
                                </a:lnTo>
                                <a:lnTo>
                                  <a:pt x="947" y="1211"/>
                                </a:lnTo>
                                <a:lnTo>
                                  <a:pt x="1001" y="1205"/>
                                </a:lnTo>
                                <a:lnTo>
                                  <a:pt x="1049" y="1199"/>
                                </a:lnTo>
                                <a:lnTo>
                                  <a:pt x="1096" y="1195"/>
                                </a:lnTo>
                                <a:lnTo>
                                  <a:pt x="1140" y="1189"/>
                                </a:lnTo>
                                <a:lnTo>
                                  <a:pt x="1150" y="1187"/>
                                </a:lnTo>
                                <a:lnTo>
                                  <a:pt x="1150" y="22"/>
                                </a:lnTo>
                                <a:lnTo>
                                  <a:pt x="1148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55" name="Freeform 400"/>
                        <wps:cNvSpPr>
                          <a:spLocks/>
                        </wps:cNvSpPr>
                        <wps:spPr bwMode="auto">
                          <a:xfrm>
                            <a:off x="0" y="1589864"/>
                            <a:ext cx="1835485" cy="1069579"/>
                          </a:xfrm>
                          <a:custGeom>
                            <a:avLst/>
                            <a:gdLst>
                              <a:gd name="T0" fmla="*/ 1120 w 1150"/>
                              <a:gd name="T1" fmla="*/ 69 h 673"/>
                              <a:gd name="T2" fmla="*/ 1078 w 1150"/>
                              <a:gd name="T3" fmla="*/ 122 h 673"/>
                              <a:gd name="T4" fmla="*/ 1035 w 1150"/>
                              <a:gd name="T5" fmla="*/ 182 h 673"/>
                              <a:gd name="T6" fmla="*/ 987 w 1150"/>
                              <a:gd name="T7" fmla="*/ 231 h 673"/>
                              <a:gd name="T8" fmla="*/ 923 w 1150"/>
                              <a:gd name="T9" fmla="*/ 253 h 673"/>
                              <a:gd name="T10" fmla="*/ 841 w 1150"/>
                              <a:gd name="T11" fmla="*/ 227 h 673"/>
                              <a:gd name="T12" fmla="*/ 729 w 1150"/>
                              <a:gd name="T13" fmla="*/ 138 h 673"/>
                              <a:gd name="T14" fmla="*/ 666 w 1150"/>
                              <a:gd name="T15" fmla="*/ 82 h 673"/>
                              <a:gd name="T16" fmla="*/ 603 w 1150"/>
                              <a:gd name="T17" fmla="*/ 42 h 673"/>
                              <a:gd name="T18" fmla="*/ 539 w 1150"/>
                              <a:gd name="T19" fmla="*/ 16 h 673"/>
                              <a:gd name="T20" fmla="*/ 478 w 1150"/>
                              <a:gd name="T21" fmla="*/ 2 h 673"/>
                              <a:gd name="T22" fmla="*/ 416 w 1150"/>
                              <a:gd name="T23" fmla="*/ 0 h 673"/>
                              <a:gd name="T24" fmla="*/ 358 w 1150"/>
                              <a:gd name="T25" fmla="*/ 8 h 673"/>
                              <a:gd name="T26" fmla="*/ 301 w 1150"/>
                              <a:gd name="T27" fmla="*/ 22 h 673"/>
                              <a:gd name="T28" fmla="*/ 246 w 1150"/>
                              <a:gd name="T29" fmla="*/ 45 h 673"/>
                              <a:gd name="T30" fmla="*/ 196 w 1150"/>
                              <a:gd name="T31" fmla="*/ 72 h 673"/>
                              <a:gd name="T32" fmla="*/ 148 w 1150"/>
                              <a:gd name="T33" fmla="*/ 102 h 673"/>
                              <a:gd name="T34" fmla="*/ 104 w 1150"/>
                              <a:gd name="T35" fmla="*/ 136 h 673"/>
                              <a:gd name="T36" fmla="*/ 65 w 1150"/>
                              <a:gd name="T37" fmla="*/ 168 h 673"/>
                              <a:gd name="T38" fmla="*/ 30 w 1150"/>
                              <a:gd name="T39" fmla="*/ 201 h 673"/>
                              <a:gd name="T40" fmla="*/ 0 w 1150"/>
                              <a:gd name="T41" fmla="*/ 231 h 673"/>
                              <a:gd name="T42" fmla="*/ 4 w 1150"/>
                              <a:gd name="T43" fmla="*/ 673 h 673"/>
                              <a:gd name="T44" fmla="*/ 92 w 1150"/>
                              <a:gd name="T45" fmla="*/ 669 h 673"/>
                              <a:gd name="T46" fmla="*/ 196 w 1150"/>
                              <a:gd name="T47" fmla="*/ 653 h 673"/>
                              <a:gd name="T48" fmla="*/ 311 w 1150"/>
                              <a:gd name="T49" fmla="*/ 634 h 673"/>
                              <a:gd name="T50" fmla="*/ 436 w 1150"/>
                              <a:gd name="T51" fmla="*/ 608 h 673"/>
                              <a:gd name="T52" fmla="*/ 565 w 1150"/>
                              <a:gd name="T53" fmla="*/ 578 h 673"/>
                              <a:gd name="T54" fmla="*/ 695 w 1150"/>
                              <a:gd name="T55" fmla="*/ 544 h 673"/>
                              <a:gd name="T56" fmla="*/ 823 w 1150"/>
                              <a:gd name="T57" fmla="*/ 511 h 673"/>
                              <a:gd name="T58" fmla="*/ 943 w 1150"/>
                              <a:gd name="T59" fmla="*/ 477 h 673"/>
                              <a:gd name="T60" fmla="*/ 1055 w 1150"/>
                              <a:gd name="T61" fmla="*/ 443 h 673"/>
                              <a:gd name="T62" fmla="*/ 1150 w 1150"/>
                              <a:gd name="T63" fmla="*/ 416 h 673"/>
                              <a:gd name="T64" fmla="*/ 1144 w 1150"/>
                              <a:gd name="T65" fmla="*/ 48 h 6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1150" h="673">
                                <a:moveTo>
                                  <a:pt x="1144" y="48"/>
                                </a:moveTo>
                                <a:lnTo>
                                  <a:pt x="1120" y="69"/>
                                </a:lnTo>
                                <a:lnTo>
                                  <a:pt x="1098" y="93"/>
                                </a:lnTo>
                                <a:lnTo>
                                  <a:pt x="1078" y="122"/>
                                </a:lnTo>
                                <a:lnTo>
                                  <a:pt x="1057" y="152"/>
                                </a:lnTo>
                                <a:lnTo>
                                  <a:pt x="1035" y="182"/>
                                </a:lnTo>
                                <a:lnTo>
                                  <a:pt x="1013" y="209"/>
                                </a:lnTo>
                                <a:lnTo>
                                  <a:pt x="987" y="231"/>
                                </a:lnTo>
                                <a:lnTo>
                                  <a:pt x="957" y="245"/>
                                </a:lnTo>
                                <a:lnTo>
                                  <a:pt x="923" y="253"/>
                                </a:lnTo>
                                <a:lnTo>
                                  <a:pt x="885" y="245"/>
                                </a:lnTo>
                                <a:lnTo>
                                  <a:pt x="841" y="227"/>
                                </a:lnTo>
                                <a:lnTo>
                                  <a:pt x="789" y="192"/>
                                </a:lnTo>
                                <a:lnTo>
                                  <a:pt x="729" y="138"/>
                                </a:lnTo>
                                <a:lnTo>
                                  <a:pt x="699" y="108"/>
                                </a:lnTo>
                                <a:lnTo>
                                  <a:pt x="666" y="82"/>
                                </a:lnTo>
                                <a:lnTo>
                                  <a:pt x="636" y="60"/>
                                </a:lnTo>
                                <a:lnTo>
                                  <a:pt x="603" y="42"/>
                                </a:lnTo>
                                <a:lnTo>
                                  <a:pt x="571" y="26"/>
                                </a:lnTo>
                                <a:lnTo>
                                  <a:pt x="539" y="16"/>
                                </a:lnTo>
                                <a:lnTo>
                                  <a:pt x="507" y="8"/>
                                </a:lnTo>
                                <a:lnTo>
                                  <a:pt x="478" y="2"/>
                                </a:lnTo>
                                <a:lnTo>
                                  <a:pt x="448" y="0"/>
                                </a:lnTo>
                                <a:lnTo>
                                  <a:pt x="416" y="0"/>
                                </a:lnTo>
                                <a:lnTo>
                                  <a:pt x="386" y="2"/>
                                </a:lnTo>
                                <a:lnTo>
                                  <a:pt x="358" y="8"/>
                                </a:lnTo>
                                <a:lnTo>
                                  <a:pt x="329" y="14"/>
                                </a:lnTo>
                                <a:lnTo>
                                  <a:pt x="301" y="22"/>
                                </a:lnTo>
                                <a:lnTo>
                                  <a:pt x="274" y="32"/>
                                </a:lnTo>
                                <a:lnTo>
                                  <a:pt x="246" y="45"/>
                                </a:lnTo>
                                <a:lnTo>
                                  <a:pt x="220" y="58"/>
                                </a:lnTo>
                                <a:lnTo>
                                  <a:pt x="196" y="72"/>
                                </a:lnTo>
                                <a:lnTo>
                                  <a:pt x="172" y="86"/>
                                </a:lnTo>
                                <a:lnTo>
                                  <a:pt x="148" y="102"/>
                                </a:lnTo>
                                <a:lnTo>
                                  <a:pt x="124" y="117"/>
                                </a:lnTo>
                                <a:lnTo>
                                  <a:pt x="104" y="136"/>
                                </a:lnTo>
                                <a:lnTo>
                                  <a:pt x="83" y="152"/>
                                </a:lnTo>
                                <a:lnTo>
                                  <a:pt x="65" y="168"/>
                                </a:lnTo>
                                <a:lnTo>
                                  <a:pt x="46" y="184"/>
                                </a:lnTo>
                                <a:lnTo>
                                  <a:pt x="30" y="201"/>
                                </a:lnTo>
                                <a:lnTo>
                                  <a:pt x="12" y="217"/>
                                </a:lnTo>
                                <a:lnTo>
                                  <a:pt x="0" y="231"/>
                                </a:lnTo>
                                <a:lnTo>
                                  <a:pt x="0" y="673"/>
                                </a:lnTo>
                                <a:lnTo>
                                  <a:pt x="4" y="673"/>
                                </a:lnTo>
                                <a:lnTo>
                                  <a:pt x="46" y="673"/>
                                </a:lnTo>
                                <a:lnTo>
                                  <a:pt x="92" y="669"/>
                                </a:lnTo>
                                <a:lnTo>
                                  <a:pt x="142" y="661"/>
                                </a:lnTo>
                                <a:lnTo>
                                  <a:pt x="196" y="653"/>
                                </a:lnTo>
                                <a:lnTo>
                                  <a:pt x="254" y="645"/>
                                </a:lnTo>
                                <a:lnTo>
                                  <a:pt x="311" y="634"/>
                                </a:lnTo>
                                <a:lnTo>
                                  <a:pt x="374" y="622"/>
                                </a:lnTo>
                                <a:lnTo>
                                  <a:pt x="436" y="608"/>
                                </a:lnTo>
                                <a:lnTo>
                                  <a:pt x="501" y="594"/>
                                </a:lnTo>
                                <a:lnTo>
                                  <a:pt x="565" y="578"/>
                                </a:lnTo>
                                <a:lnTo>
                                  <a:pt x="632" y="562"/>
                                </a:lnTo>
                                <a:lnTo>
                                  <a:pt x="695" y="544"/>
                                </a:lnTo>
                                <a:lnTo>
                                  <a:pt x="759" y="529"/>
                                </a:lnTo>
                                <a:lnTo>
                                  <a:pt x="823" y="511"/>
                                </a:lnTo>
                                <a:lnTo>
                                  <a:pt x="885" y="495"/>
                                </a:lnTo>
                                <a:lnTo>
                                  <a:pt x="943" y="477"/>
                                </a:lnTo>
                                <a:lnTo>
                                  <a:pt x="1001" y="459"/>
                                </a:lnTo>
                                <a:lnTo>
                                  <a:pt x="1055" y="443"/>
                                </a:lnTo>
                                <a:lnTo>
                                  <a:pt x="1104" y="429"/>
                                </a:lnTo>
                                <a:lnTo>
                                  <a:pt x="1150" y="416"/>
                                </a:lnTo>
                                <a:lnTo>
                                  <a:pt x="1150" y="46"/>
                                </a:lnTo>
                                <a:lnTo>
                                  <a:pt x="1144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56" name="Freeform 401"/>
                        <wps:cNvSpPr>
                          <a:spLocks/>
                        </wps:cNvSpPr>
                        <wps:spPr bwMode="auto">
                          <a:xfrm>
                            <a:off x="0" y="2095500"/>
                            <a:ext cx="1825881" cy="1107665"/>
                          </a:xfrm>
                          <a:custGeom>
                            <a:avLst/>
                            <a:gdLst>
                              <a:gd name="T0" fmla="*/ 1074 w 1150"/>
                              <a:gd name="T1" fmla="*/ 70 h 698"/>
                              <a:gd name="T2" fmla="*/ 1011 w 1150"/>
                              <a:gd name="T3" fmla="*/ 141 h 698"/>
                              <a:gd name="T4" fmla="*/ 953 w 1150"/>
                              <a:gd name="T5" fmla="*/ 209 h 698"/>
                              <a:gd name="T6" fmla="*/ 897 w 1150"/>
                              <a:gd name="T7" fmla="*/ 262 h 698"/>
                              <a:gd name="T8" fmla="*/ 835 w 1150"/>
                              <a:gd name="T9" fmla="*/ 278 h 698"/>
                              <a:gd name="T10" fmla="*/ 761 w 1150"/>
                              <a:gd name="T11" fmla="*/ 242 h 698"/>
                              <a:gd name="T12" fmla="*/ 693 w 1150"/>
                              <a:gd name="T13" fmla="*/ 177 h 698"/>
                              <a:gd name="T14" fmla="*/ 642 w 1150"/>
                              <a:gd name="T15" fmla="*/ 131 h 698"/>
                              <a:gd name="T16" fmla="*/ 587 w 1150"/>
                              <a:gd name="T17" fmla="*/ 94 h 698"/>
                              <a:gd name="T18" fmla="*/ 527 w 1150"/>
                              <a:gd name="T19" fmla="*/ 62 h 698"/>
                              <a:gd name="T20" fmla="*/ 466 w 1150"/>
                              <a:gd name="T21" fmla="*/ 38 h 698"/>
                              <a:gd name="T22" fmla="*/ 402 w 1150"/>
                              <a:gd name="T23" fmla="*/ 18 h 698"/>
                              <a:gd name="T24" fmla="*/ 334 w 1150"/>
                              <a:gd name="T25" fmla="*/ 6 h 698"/>
                              <a:gd name="T26" fmla="*/ 268 w 1150"/>
                              <a:gd name="T27" fmla="*/ 0 h 698"/>
                              <a:gd name="T28" fmla="*/ 202 w 1150"/>
                              <a:gd name="T29" fmla="*/ 0 h 698"/>
                              <a:gd name="T30" fmla="*/ 134 w 1150"/>
                              <a:gd name="T31" fmla="*/ 6 h 698"/>
                              <a:gd name="T32" fmla="*/ 71 w 1150"/>
                              <a:gd name="T33" fmla="*/ 20 h 698"/>
                              <a:gd name="T34" fmla="*/ 6 w 1150"/>
                              <a:gd name="T35" fmla="*/ 38 h 698"/>
                              <a:gd name="T36" fmla="*/ 0 w 1150"/>
                              <a:gd name="T37" fmla="*/ 698 h 698"/>
                              <a:gd name="T38" fmla="*/ 374 w 1150"/>
                              <a:gd name="T39" fmla="*/ 692 h 698"/>
                              <a:gd name="T40" fmla="*/ 406 w 1150"/>
                              <a:gd name="T41" fmla="*/ 668 h 698"/>
                              <a:gd name="T42" fmla="*/ 456 w 1150"/>
                              <a:gd name="T43" fmla="*/ 633 h 698"/>
                              <a:gd name="T44" fmla="*/ 509 w 1150"/>
                              <a:gd name="T45" fmla="*/ 605 h 698"/>
                              <a:gd name="T46" fmla="*/ 563 w 1150"/>
                              <a:gd name="T47" fmla="*/ 585 h 698"/>
                              <a:gd name="T48" fmla="*/ 616 w 1150"/>
                              <a:gd name="T49" fmla="*/ 571 h 698"/>
                              <a:gd name="T50" fmla="*/ 672 w 1150"/>
                              <a:gd name="T51" fmla="*/ 565 h 698"/>
                              <a:gd name="T52" fmla="*/ 725 w 1150"/>
                              <a:gd name="T53" fmla="*/ 563 h 698"/>
                              <a:gd name="T54" fmla="*/ 779 w 1150"/>
                              <a:gd name="T55" fmla="*/ 565 h 698"/>
                              <a:gd name="T56" fmla="*/ 833 w 1150"/>
                              <a:gd name="T57" fmla="*/ 571 h 698"/>
                              <a:gd name="T58" fmla="*/ 886 w 1150"/>
                              <a:gd name="T59" fmla="*/ 579 h 698"/>
                              <a:gd name="T60" fmla="*/ 939 w 1150"/>
                              <a:gd name="T61" fmla="*/ 589 h 698"/>
                              <a:gd name="T62" fmla="*/ 991 w 1150"/>
                              <a:gd name="T63" fmla="*/ 601 h 698"/>
                              <a:gd name="T64" fmla="*/ 1041 w 1150"/>
                              <a:gd name="T65" fmla="*/ 611 h 698"/>
                              <a:gd name="T66" fmla="*/ 1090 w 1150"/>
                              <a:gd name="T67" fmla="*/ 621 h 698"/>
                              <a:gd name="T68" fmla="*/ 1138 w 1150"/>
                              <a:gd name="T69" fmla="*/ 629 h 698"/>
                              <a:gd name="T70" fmla="*/ 1150 w 1150"/>
                              <a:gd name="T71" fmla="*/ 14 h 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1150" h="698">
                                <a:moveTo>
                                  <a:pt x="1112" y="38"/>
                                </a:moveTo>
                                <a:lnTo>
                                  <a:pt x="1074" y="70"/>
                                </a:lnTo>
                                <a:lnTo>
                                  <a:pt x="1041" y="104"/>
                                </a:lnTo>
                                <a:lnTo>
                                  <a:pt x="1011" y="141"/>
                                </a:lnTo>
                                <a:lnTo>
                                  <a:pt x="981" y="177"/>
                                </a:lnTo>
                                <a:lnTo>
                                  <a:pt x="953" y="209"/>
                                </a:lnTo>
                                <a:lnTo>
                                  <a:pt x="925" y="238"/>
                                </a:lnTo>
                                <a:lnTo>
                                  <a:pt x="897" y="262"/>
                                </a:lnTo>
                                <a:lnTo>
                                  <a:pt x="867" y="274"/>
                                </a:lnTo>
                                <a:lnTo>
                                  <a:pt x="835" y="278"/>
                                </a:lnTo>
                                <a:lnTo>
                                  <a:pt x="799" y="268"/>
                                </a:lnTo>
                                <a:lnTo>
                                  <a:pt x="761" y="242"/>
                                </a:lnTo>
                                <a:lnTo>
                                  <a:pt x="717" y="201"/>
                                </a:lnTo>
                                <a:lnTo>
                                  <a:pt x="693" y="177"/>
                                </a:lnTo>
                                <a:lnTo>
                                  <a:pt x="670" y="151"/>
                                </a:lnTo>
                                <a:lnTo>
                                  <a:pt x="642" y="131"/>
                                </a:lnTo>
                                <a:lnTo>
                                  <a:pt x="616" y="111"/>
                                </a:lnTo>
                                <a:lnTo>
                                  <a:pt x="587" y="94"/>
                                </a:lnTo>
                                <a:lnTo>
                                  <a:pt x="557" y="78"/>
                                </a:lnTo>
                                <a:lnTo>
                                  <a:pt x="527" y="62"/>
                                </a:lnTo>
                                <a:lnTo>
                                  <a:pt x="497" y="50"/>
                                </a:lnTo>
                                <a:lnTo>
                                  <a:pt x="466" y="38"/>
                                </a:lnTo>
                                <a:lnTo>
                                  <a:pt x="434" y="28"/>
                                </a:lnTo>
                                <a:lnTo>
                                  <a:pt x="402" y="18"/>
                                </a:lnTo>
                                <a:lnTo>
                                  <a:pt x="368" y="12"/>
                                </a:lnTo>
                                <a:lnTo>
                                  <a:pt x="334" y="6"/>
                                </a:lnTo>
                                <a:lnTo>
                                  <a:pt x="301" y="2"/>
                                </a:lnTo>
                                <a:lnTo>
                                  <a:pt x="268" y="0"/>
                                </a:lnTo>
                                <a:lnTo>
                                  <a:pt x="234" y="0"/>
                                </a:lnTo>
                                <a:lnTo>
                                  <a:pt x="202" y="0"/>
                                </a:lnTo>
                                <a:lnTo>
                                  <a:pt x="168" y="2"/>
                                </a:lnTo>
                                <a:lnTo>
                                  <a:pt x="134" y="6"/>
                                </a:lnTo>
                                <a:lnTo>
                                  <a:pt x="102" y="14"/>
                                </a:lnTo>
                                <a:lnTo>
                                  <a:pt x="71" y="20"/>
                                </a:lnTo>
                                <a:lnTo>
                                  <a:pt x="38" y="28"/>
                                </a:lnTo>
                                <a:lnTo>
                                  <a:pt x="6" y="38"/>
                                </a:lnTo>
                                <a:lnTo>
                                  <a:pt x="0" y="40"/>
                                </a:lnTo>
                                <a:lnTo>
                                  <a:pt x="0" y="698"/>
                                </a:lnTo>
                                <a:lnTo>
                                  <a:pt x="364" y="698"/>
                                </a:lnTo>
                                <a:lnTo>
                                  <a:pt x="374" y="692"/>
                                </a:lnTo>
                                <a:lnTo>
                                  <a:pt x="390" y="680"/>
                                </a:lnTo>
                                <a:lnTo>
                                  <a:pt x="406" y="668"/>
                                </a:lnTo>
                                <a:lnTo>
                                  <a:pt x="432" y="651"/>
                                </a:lnTo>
                                <a:lnTo>
                                  <a:pt x="456" y="633"/>
                                </a:lnTo>
                                <a:lnTo>
                                  <a:pt x="481" y="619"/>
                                </a:lnTo>
                                <a:lnTo>
                                  <a:pt x="509" y="605"/>
                                </a:lnTo>
                                <a:lnTo>
                                  <a:pt x="535" y="595"/>
                                </a:lnTo>
                                <a:lnTo>
                                  <a:pt x="563" y="585"/>
                                </a:lnTo>
                                <a:lnTo>
                                  <a:pt x="589" y="579"/>
                                </a:lnTo>
                                <a:lnTo>
                                  <a:pt x="616" y="571"/>
                                </a:lnTo>
                                <a:lnTo>
                                  <a:pt x="644" y="569"/>
                                </a:lnTo>
                                <a:lnTo>
                                  <a:pt x="672" y="565"/>
                                </a:lnTo>
                                <a:lnTo>
                                  <a:pt x="697" y="565"/>
                                </a:lnTo>
                                <a:lnTo>
                                  <a:pt x="725" y="563"/>
                                </a:lnTo>
                                <a:lnTo>
                                  <a:pt x="751" y="565"/>
                                </a:lnTo>
                                <a:lnTo>
                                  <a:pt x="779" y="565"/>
                                </a:lnTo>
                                <a:lnTo>
                                  <a:pt x="807" y="569"/>
                                </a:lnTo>
                                <a:lnTo>
                                  <a:pt x="833" y="571"/>
                                </a:lnTo>
                                <a:lnTo>
                                  <a:pt x="859" y="575"/>
                                </a:lnTo>
                                <a:lnTo>
                                  <a:pt x="886" y="579"/>
                                </a:lnTo>
                                <a:lnTo>
                                  <a:pt x="913" y="585"/>
                                </a:lnTo>
                                <a:lnTo>
                                  <a:pt x="939" y="589"/>
                                </a:lnTo>
                                <a:lnTo>
                                  <a:pt x="965" y="595"/>
                                </a:lnTo>
                                <a:lnTo>
                                  <a:pt x="991" y="601"/>
                                </a:lnTo>
                                <a:lnTo>
                                  <a:pt x="1017" y="605"/>
                                </a:lnTo>
                                <a:lnTo>
                                  <a:pt x="1041" y="611"/>
                                </a:lnTo>
                                <a:lnTo>
                                  <a:pt x="1067" y="617"/>
                                </a:lnTo>
                                <a:lnTo>
                                  <a:pt x="1090" y="621"/>
                                </a:lnTo>
                                <a:lnTo>
                                  <a:pt x="1114" y="625"/>
                                </a:lnTo>
                                <a:lnTo>
                                  <a:pt x="1138" y="629"/>
                                </a:lnTo>
                                <a:lnTo>
                                  <a:pt x="1150" y="631"/>
                                </a:lnTo>
                                <a:lnTo>
                                  <a:pt x="1150" y="14"/>
                                </a:lnTo>
                                <a:lnTo>
                                  <a:pt x="1112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57" name="Freeform 402"/>
                        <wps:cNvSpPr>
                          <a:spLocks/>
                        </wps:cNvSpPr>
                        <wps:spPr bwMode="auto">
                          <a:xfrm>
                            <a:off x="847725" y="1628775"/>
                            <a:ext cx="26991" cy="41260"/>
                          </a:xfrm>
                          <a:custGeom>
                            <a:avLst/>
                            <a:gdLst>
                              <a:gd name="T0" fmla="*/ 6 w 17"/>
                              <a:gd name="T1" fmla="*/ 0 h 26"/>
                              <a:gd name="T2" fmla="*/ 6 w 17"/>
                              <a:gd name="T3" fmla="*/ 2 h 26"/>
                              <a:gd name="T4" fmla="*/ 6 w 17"/>
                              <a:gd name="T5" fmla="*/ 8 h 26"/>
                              <a:gd name="T6" fmla="*/ 4 w 17"/>
                              <a:gd name="T7" fmla="*/ 16 h 26"/>
                              <a:gd name="T8" fmla="*/ 0 w 17"/>
                              <a:gd name="T9" fmla="*/ 24 h 26"/>
                              <a:gd name="T10" fmla="*/ 10 w 17"/>
                              <a:gd name="T11" fmla="*/ 26 h 26"/>
                              <a:gd name="T12" fmla="*/ 12 w 17"/>
                              <a:gd name="T13" fmla="*/ 20 h 26"/>
                              <a:gd name="T14" fmla="*/ 17 w 17"/>
                              <a:gd name="T15" fmla="*/ 24 h 26"/>
                              <a:gd name="T16" fmla="*/ 12 w 17"/>
                              <a:gd name="T17" fmla="*/ 6 h 26"/>
                              <a:gd name="T18" fmla="*/ 6 w 17"/>
                              <a:gd name="T19" fmla="*/ 0 h 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" h="26">
                                <a:moveTo>
                                  <a:pt x="6" y="0"/>
                                </a:moveTo>
                                <a:lnTo>
                                  <a:pt x="6" y="2"/>
                                </a:lnTo>
                                <a:lnTo>
                                  <a:pt x="6" y="8"/>
                                </a:lnTo>
                                <a:lnTo>
                                  <a:pt x="4" y="16"/>
                                </a:lnTo>
                                <a:lnTo>
                                  <a:pt x="0" y="24"/>
                                </a:lnTo>
                                <a:lnTo>
                                  <a:pt x="10" y="26"/>
                                </a:lnTo>
                                <a:lnTo>
                                  <a:pt x="12" y="20"/>
                                </a:lnTo>
                                <a:lnTo>
                                  <a:pt x="17" y="24"/>
                                </a:lnTo>
                                <a:lnTo>
                                  <a:pt x="12" y="6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58" name="Freeform 403"/>
                        <wps:cNvSpPr>
                          <a:spLocks/>
                        </wps:cNvSpPr>
                        <wps:spPr bwMode="auto">
                          <a:xfrm>
                            <a:off x="771525" y="1419225"/>
                            <a:ext cx="171474" cy="226929"/>
                          </a:xfrm>
                          <a:custGeom>
                            <a:avLst/>
                            <a:gdLst>
                              <a:gd name="T0" fmla="*/ 104 w 108"/>
                              <a:gd name="T1" fmla="*/ 137 h 143"/>
                              <a:gd name="T2" fmla="*/ 98 w 108"/>
                              <a:gd name="T3" fmla="*/ 133 h 143"/>
                              <a:gd name="T4" fmla="*/ 92 w 108"/>
                              <a:gd name="T5" fmla="*/ 129 h 143"/>
                              <a:gd name="T6" fmla="*/ 88 w 108"/>
                              <a:gd name="T7" fmla="*/ 121 h 143"/>
                              <a:gd name="T8" fmla="*/ 82 w 108"/>
                              <a:gd name="T9" fmla="*/ 113 h 143"/>
                              <a:gd name="T10" fmla="*/ 80 w 108"/>
                              <a:gd name="T11" fmla="*/ 105 h 143"/>
                              <a:gd name="T12" fmla="*/ 80 w 108"/>
                              <a:gd name="T13" fmla="*/ 97 h 143"/>
                              <a:gd name="T14" fmla="*/ 94 w 108"/>
                              <a:gd name="T15" fmla="*/ 95 h 143"/>
                              <a:gd name="T16" fmla="*/ 94 w 108"/>
                              <a:gd name="T17" fmla="*/ 93 h 143"/>
                              <a:gd name="T18" fmla="*/ 90 w 108"/>
                              <a:gd name="T19" fmla="*/ 91 h 143"/>
                              <a:gd name="T20" fmla="*/ 86 w 108"/>
                              <a:gd name="T21" fmla="*/ 87 h 143"/>
                              <a:gd name="T22" fmla="*/ 80 w 108"/>
                              <a:gd name="T23" fmla="*/ 83 h 143"/>
                              <a:gd name="T24" fmla="*/ 74 w 108"/>
                              <a:gd name="T25" fmla="*/ 78 h 143"/>
                              <a:gd name="T26" fmla="*/ 70 w 108"/>
                              <a:gd name="T27" fmla="*/ 72 h 143"/>
                              <a:gd name="T28" fmla="*/ 66 w 108"/>
                              <a:gd name="T29" fmla="*/ 66 h 143"/>
                              <a:gd name="T30" fmla="*/ 64 w 108"/>
                              <a:gd name="T31" fmla="*/ 58 h 143"/>
                              <a:gd name="T32" fmla="*/ 76 w 108"/>
                              <a:gd name="T33" fmla="*/ 52 h 143"/>
                              <a:gd name="T34" fmla="*/ 72 w 108"/>
                              <a:gd name="T35" fmla="*/ 50 h 143"/>
                              <a:gd name="T36" fmla="*/ 66 w 108"/>
                              <a:gd name="T37" fmla="*/ 44 h 143"/>
                              <a:gd name="T38" fmla="*/ 57 w 108"/>
                              <a:gd name="T39" fmla="*/ 30 h 143"/>
                              <a:gd name="T40" fmla="*/ 53 w 108"/>
                              <a:gd name="T41" fmla="*/ 0 h 143"/>
                              <a:gd name="T42" fmla="*/ 51 w 108"/>
                              <a:gd name="T43" fmla="*/ 8 h 143"/>
                              <a:gd name="T44" fmla="*/ 47 w 108"/>
                              <a:gd name="T45" fmla="*/ 24 h 143"/>
                              <a:gd name="T46" fmla="*/ 41 w 108"/>
                              <a:gd name="T47" fmla="*/ 42 h 143"/>
                              <a:gd name="T48" fmla="*/ 27 w 108"/>
                              <a:gd name="T49" fmla="*/ 54 h 143"/>
                              <a:gd name="T50" fmla="*/ 39 w 108"/>
                              <a:gd name="T51" fmla="*/ 58 h 143"/>
                              <a:gd name="T52" fmla="*/ 39 w 108"/>
                              <a:gd name="T53" fmla="*/ 62 h 143"/>
                              <a:gd name="T54" fmla="*/ 37 w 108"/>
                              <a:gd name="T55" fmla="*/ 72 h 143"/>
                              <a:gd name="T56" fmla="*/ 33 w 108"/>
                              <a:gd name="T57" fmla="*/ 85 h 143"/>
                              <a:gd name="T58" fmla="*/ 21 w 108"/>
                              <a:gd name="T59" fmla="*/ 95 h 143"/>
                              <a:gd name="T60" fmla="*/ 31 w 108"/>
                              <a:gd name="T61" fmla="*/ 99 h 143"/>
                              <a:gd name="T62" fmla="*/ 31 w 108"/>
                              <a:gd name="T63" fmla="*/ 99 h 143"/>
                              <a:gd name="T64" fmla="*/ 33 w 108"/>
                              <a:gd name="T65" fmla="*/ 103 h 143"/>
                              <a:gd name="T66" fmla="*/ 35 w 108"/>
                              <a:gd name="T67" fmla="*/ 107 h 143"/>
                              <a:gd name="T68" fmla="*/ 35 w 108"/>
                              <a:gd name="T69" fmla="*/ 111 h 143"/>
                              <a:gd name="T70" fmla="*/ 33 w 108"/>
                              <a:gd name="T71" fmla="*/ 119 h 143"/>
                              <a:gd name="T72" fmla="*/ 27 w 108"/>
                              <a:gd name="T73" fmla="*/ 125 h 143"/>
                              <a:gd name="T74" fmla="*/ 15 w 108"/>
                              <a:gd name="T75" fmla="*/ 131 h 143"/>
                              <a:gd name="T76" fmla="*/ 0 w 108"/>
                              <a:gd name="T77" fmla="*/ 139 h 143"/>
                              <a:gd name="T78" fmla="*/ 45 w 108"/>
                              <a:gd name="T79" fmla="*/ 143 h 143"/>
                              <a:gd name="T80" fmla="*/ 45 w 108"/>
                              <a:gd name="T81" fmla="*/ 143 h 143"/>
                              <a:gd name="T82" fmla="*/ 49 w 108"/>
                              <a:gd name="T83" fmla="*/ 141 h 143"/>
                              <a:gd name="T84" fmla="*/ 56 w 108"/>
                              <a:gd name="T85" fmla="*/ 141 h 143"/>
                              <a:gd name="T86" fmla="*/ 64 w 108"/>
                              <a:gd name="T87" fmla="*/ 139 h 143"/>
                              <a:gd name="T88" fmla="*/ 72 w 108"/>
                              <a:gd name="T89" fmla="*/ 139 h 143"/>
                              <a:gd name="T90" fmla="*/ 82 w 108"/>
                              <a:gd name="T91" fmla="*/ 139 h 143"/>
                              <a:gd name="T92" fmla="*/ 96 w 108"/>
                              <a:gd name="T93" fmla="*/ 139 h 143"/>
                              <a:gd name="T94" fmla="*/ 108 w 108"/>
                              <a:gd name="T95" fmla="*/ 141 h 143"/>
                              <a:gd name="T96" fmla="*/ 108 w 108"/>
                              <a:gd name="T97" fmla="*/ 139 h 143"/>
                              <a:gd name="T98" fmla="*/ 104 w 108"/>
                              <a:gd name="T99" fmla="*/ 13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08" h="143">
                                <a:moveTo>
                                  <a:pt x="104" y="137"/>
                                </a:moveTo>
                                <a:lnTo>
                                  <a:pt x="98" y="133"/>
                                </a:lnTo>
                                <a:lnTo>
                                  <a:pt x="92" y="129"/>
                                </a:lnTo>
                                <a:lnTo>
                                  <a:pt x="88" y="121"/>
                                </a:lnTo>
                                <a:lnTo>
                                  <a:pt x="82" y="113"/>
                                </a:lnTo>
                                <a:lnTo>
                                  <a:pt x="80" y="105"/>
                                </a:lnTo>
                                <a:lnTo>
                                  <a:pt x="80" y="97"/>
                                </a:lnTo>
                                <a:lnTo>
                                  <a:pt x="94" y="95"/>
                                </a:lnTo>
                                <a:lnTo>
                                  <a:pt x="94" y="93"/>
                                </a:lnTo>
                                <a:lnTo>
                                  <a:pt x="90" y="91"/>
                                </a:lnTo>
                                <a:lnTo>
                                  <a:pt x="86" y="87"/>
                                </a:lnTo>
                                <a:lnTo>
                                  <a:pt x="80" y="83"/>
                                </a:lnTo>
                                <a:lnTo>
                                  <a:pt x="74" y="78"/>
                                </a:lnTo>
                                <a:lnTo>
                                  <a:pt x="70" y="72"/>
                                </a:lnTo>
                                <a:lnTo>
                                  <a:pt x="66" y="66"/>
                                </a:lnTo>
                                <a:lnTo>
                                  <a:pt x="64" y="58"/>
                                </a:lnTo>
                                <a:lnTo>
                                  <a:pt x="76" y="52"/>
                                </a:lnTo>
                                <a:lnTo>
                                  <a:pt x="72" y="50"/>
                                </a:lnTo>
                                <a:lnTo>
                                  <a:pt x="66" y="44"/>
                                </a:lnTo>
                                <a:lnTo>
                                  <a:pt x="57" y="30"/>
                                </a:lnTo>
                                <a:lnTo>
                                  <a:pt x="53" y="0"/>
                                </a:lnTo>
                                <a:lnTo>
                                  <a:pt x="51" y="8"/>
                                </a:lnTo>
                                <a:lnTo>
                                  <a:pt x="47" y="24"/>
                                </a:lnTo>
                                <a:lnTo>
                                  <a:pt x="41" y="42"/>
                                </a:lnTo>
                                <a:lnTo>
                                  <a:pt x="27" y="54"/>
                                </a:lnTo>
                                <a:lnTo>
                                  <a:pt x="39" y="58"/>
                                </a:lnTo>
                                <a:lnTo>
                                  <a:pt x="39" y="62"/>
                                </a:lnTo>
                                <a:lnTo>
                                  <a:pt x="37" y="72"/>
                                </a:lnTo>
                                <a:lnTo>
                                  <a:pt x="33" y="85"/>
                                </a:lnTo>
                                <a:lnTo>
                                  <a:pt x="21" y="95"/>
                                </a:lnTo>
                                <a:lnTo>
                                  <a:pt x="31" y="99"/>
                                </a:lnTo>
                                <a:lnTo>
                                  <a:pt x="31" y="99"/>
                                </a:lnTo>
                                <a:lnTo>
                                  <a:pt x="33" y="103"/>
                                </a:lnTo>
                                <a:lnTo>
                                  <a:pt x="35" y="107"/>
                                </a:lnTo>
                                <a:lnTo>
                                  <a:pt x="35" y="111"/>
                                </a:lnTo>
                                <a:lnTo>
                                  <a:pt x="33" y="119"/>
                                </a:lnTo>
                                <a:lnTo>
                                  <a:pt x="27" y="125"/>
                                </a:lnTo>
                                <a:lnTo>
                                  <a:pt x="15" y="131"/>
                                </a:lnTo>
                                <a:lnTo>
                                  <a:pt x="0" y="139"/>
                                </a:lnTo>
                                <a:lnTo>
                                  <a:pt x="45" y="143"/>
                                </a:lnTo>
                                <a:lnTo>
                                  <a:pt x="45" y="143"/>
                                </a:lnTo>
                                <a:lnTo>
                                  <a:pt x="49" y="141"/>
                                </a:lnTo>
                                <a:lnTo>
                                  <a:pt x="56" y="141"/>
                                </a:lnTo>
                                <a:lnTo>
                                  <a:pt x="64" y="139"/>
                                </a:lnTo>
                                <a:lnTo>
                                  <a:pt x="72" y="139"/>
                                </a:lnTo>
                                <a:lnTo>
                                  <a:pt x="82" y="139"/>
                                </a:lnTo>
                                <a:lnTo>
                                  <a:pt x="96" y="139"/>
                                </a:lnTo>
                                <a:lnTo>
                                  <a:pt x="108" y="141"/>
                                </a:lnTo>
                                <a:lnTo>
                                  <a:pt x="108" y="139"/>
                                </a:lnTo>
                                <a:lnTo>
                                  <a:pt x="104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59" name="Freeform 404"/>
                        <wps:cNvSpPr>
                          <a:spLocks/>
                        </wps:cNvSpPr>
                        <wps:spPr bwMode="auto">
                          <a:xfrm>
                            <a:off x="857250" y="1476375"/>
                            <a:ext cx="14290" cy="25391"/>
                          </a:xfrm>
                          <a:custGeom>
                            <a:avLst/>
                            <a:gdLst>
                              <a:gd name="T0" fmla="*/ 2 w 9"/>
                              <a:gd name="T1" fmla="*/ 6 h 16"/>
                              <a:gd name="T2" fmla="*/ 0 w 9"/>
                              <a:gd name="T3" fmla="*/ 2 h 16"/>
                              <a:gd name="T4" fmla="*/ 0 w 9"/>
                              <a:gd name="T5" fmla="*/ 0 h 16"/>
                              <a:gd name="T6" fmla="*/ 0 w 9"/>
                              <a:gd name="T7" fmla="*/ 8 h 16"/>
                              <a:gd name="T8" fmla="*/ 0 w 9"/>
                              <a:gd name="T9" fmla="*/ 14 h 16"/>
                              <a:gd name="T10" fmla="*/ 2 w 9"/>
                              <a:gd name="T11" fmla="*/ 16 h 16"/>
                              <a:gd name="T12" fmla="*/ 2 w 9"/>
                              <a:gd name="T13" fmla="*/ 16 h 16"/>
                              <a:gd name="T14" fmla="*/ 9 w 9"/>
                              <a:gd name="T15" fmla="*/ 14 h 16"/>
                              <a:gd name="T16" fmla="*/ 4 w 9"/>
                              <a:gd name="T17" fmla="*/ 12 h 16"/>
                              <a:gd name="T18" fmla="*/ 2 w 9"/>
                              <a:gd name="T19" fmla="*/ 6 h 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9" h="16">
                                <a:moveTo>
                                  <a:pt x="2" y="6"/>
                                </a:moveTo>
                                <a:lnTo>
                                  <a:pt x="0" y="2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0" y="14"/>
                                </a:lnTo>
                                <a:lnTo>
                                  <a:pt x="2" y="16"/>
                                </a:lnTo>
                                <a:lnTo>
                                  <a:pt x="2" y="16"/>
                                </a:lnTo>
                                <a:lnTo>
                                  <a:pt x="9" y="14"/>
                                </a:lnTo>
                                <a:lnTo>
                                  <a:pt x="4" y="12"/>
                                </a:lnTo>
                                <a:lnTo>
                                  <a:pt x="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60" name="Freeform 405"/>
                        <wps:cNvSpPr>
                          <a:spLocks/>
                        </wps:cNvSpPr>
                        <wps:spPr bwMode="auto">
                          <a:xfrm>
                            <a:off x="857250" y="1514475"/>
                            <a:ext cx="26991" cy="42847"/>
                          </a:xfrm>
                          <a:custGeom>
                            <a:avLst/>
                            <a:gdLst>
                              <a:gd name="T0" fmla="*/ 6 w 17"/>
                              <a:gd name="T1" fmla="*/ 12 h 27"/>
                              <a:gd name="T2" fmla="*/ 2 w 17"/>
                              <a:gd name="T3" fmla="*/ 4 h 27"/>
                              <a:gd name="T4" fmla="*/ 0 w 17"/>
                              <a:gd name="T5" fmla="*/ 0 h 27"/>
                              <a:gd name="T6" fmla="*/ 0 w 17"/>
                              <a:gd name="T7" fmla="*/ 8 h 27"/>
                              <a:gd name="T8" fmla="*/ 4 w 17"/>
                              <a:gd name="T9" fmla="*/ 16 h 27"/>
                              <a:gd name="T10" fmla="*/ 6 w 17"/>
                              <a:gd name="T11" fmla="*/ 21 h 27"/>
                              <a:gd name="T12" fmla="*/ 7 w 17"/>
                              <a:gd name="T13" fmla="*/ 23 h 27"/>
                              <a:gd name="T14" fmla="*/ 7 w 17"/>
                              <a:gd name="T15" fmla="*/ 27 h 27"/>
                              <a:gd name="T16" fmla="*/ 11 w 17"/>
                              <a:gd name="T17" fmla="*/ 27 h 27"/>
                              <a:gd name="T18" fmla="*/ 13 w 17"/>
                              <a:gd name="T19" fmla="*/ 27 h 27"/>
                              <a:gd name="T20" fmla="*/ 15 w 17"/>
                              <a:gd name="T21" fmla="*/ 25 h 27"/>
                              <a:gd name="T22" fmla="*/ 17 w 17"/>
                              <a:gd name="T23" fmla="*/ 25 h 27"/>
                              <a:gd name="T24" fmla="*/ 11 w 17"/>
                              <a:gd name="T25" fmla="*/ 21 h 27"/>
                              <a:gd name="T26" fmla="*/ 6 w 17"/>
                              <a:gd name="T27" fmla="*/ 12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7" h="27">
                                <a:moveTo>
                                  <a:pt x="6" y="12"/>
                                </a:moveTo>
                                <a:lnTo>
                                  <a:pt x="2" y="4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4" y="16"/>
                                </a:lnTo>
                                <a:lnTo>
                                  <a:pt x="6" y="21"/>
                                </a:lnTo>
                                <a:lnTo>
                                  <a:pt x="7" y="23"/>
                                </a:lnTo>
                                <a:lnTo>
                                  <a:pt x="7" y="27"/>
                                </a:lnTo>
                                <a:lnTo>
                                  <a:pt x="11" y="27"/>
                                </a:lnTo>
                                <a:lnTo>
                                  <a:pt x="13" y="27"/>
                                </a:lnTo>
                                <a:lnTo>
                                  <a:pt x="15" y="25"/>
                                </a:lnTo>
                                <a:lnTo>
                                  <a:pt x="17" y="25"/>
                                </a:lnTo>
                                <a:lnTo>
                                  <a:pt x="11" y="21"/>
                                </a:lnTo>
                                <a:lnTo>
                                  <a:pt x="6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61" name="Freeform 406"/>
                        <wps:cNvSpPr>
                          <a:spLocks/>
                        </wps:cNvSpPr>
                        <wps:spPr bwMode="auto">
                          <a:xfrm>
                            <a:off x="847725" y="1581150"/>
                            <a:ext cx="55570" cy="53955"/>
                          </a:xfrm>
                          <a:custGeom>
                            <a:avLst/>
                            <a:gdLst>
                              <a:gd name="T0" fmla="*/ 23 w 35"/>
                              <a:gd name="T1" fmla="*/ 10 h 34"/>
                              <a:gd name="T2" fmla="*/ 23 w 35"/>
                              <a:gd name="T3" fmla="*/ 2 h 34"/>
                              <a:gd name="T4" fmla="*/ 23 w 35"/>
                              <a:gd name="T5" fmla="*/ 0 h 34"/>
                              <a:gd name="T6" fmla="*/ 18 w 35"/>
                              <a:gd name="T7" fmla="*/ 8 h 34"/>
                              <a:gd name="T8" fmla="*/ 18 w 35"/>
                              <a:gd name="T9" fmla="*/ 16 h 34"/>
                              <a:gd name="T10" fmla="*/ 21 w 35"/>
                              <a:gd name="T11" fmla="*/ 22 h 34"/>
                              <a:gd name="T12" fmla="*/ 21 w 35"/>
                              <a:gd name="T13" fmla="*/ 24 h 34"/>
                              <a:gd name="T14" fmla="*/ 14 w 35"/>
                              <a:gd name="T15" fmla="*/ 26 h 34"/>
                              <a:gd name="T16" fmla="*/ 6 w 35"/>
                              <a:gd name="T17" fmla="*/ 28 h 34"/>
                              <a:gd name="T18" fmla="*/ 2 w 35"/>
                              <a:gd name="T19" fmla="*/ 32 h 34"/>
                              <a:gd name="T20" fmla="*/ 0 w 35"/>
                              <a:gd name="T21" fmla="*/ 34 h 34"/>
                              <a:gd name="T22" fmla="*/ 4 w 35"/>
                              <a:gd name="T23" fmla="*/ 32 h 34"/>
                              <a:gd name="T24" fmla="*/ 8 w 35"/>
                              <a:gd name="T25" fmla="*/ 30 h 34"/>
                              <a:gd name="T26" fmla="*/ 14 w 35"/>
                              <a:gd name="T27" fmla="*/ 30 h 34"/>
                              <a:gd name="T28" fmla="*/ 21 w 35"/>
                              <a:gd name="T29" fmla="*/ 28 h 34"/>
                              <a:gd name="T30" fmla="*/ 25 w 35"/>
                              <a:gd name="T31" fmla="*/ 28 h 34"/>
                              <a:gd name="T32" fmla="*/ 31 w 35"/>
                              <a:gd name="T33" fmla="*/ 28 h 34"/>
                              <a:gd name="T34" fmla="*/ 33 w 35"/>
                              <a:gd name="T35" fmla="*/ 28 h 34"/>
                              <a:gd name="T36" fmla="*/ 35 w 35"/>
                              <a:gd name="T37" fmla="*/ 28 h 34"/>
                              <a:gd name="T38" fmla="*/ 27 w 35"/>
                              <a:gd name="T39" fmla="*/ 18 h 34"/>
                              <a:gd name="T40" fmla="*/ 23 w 35"/>
                              <a:gd name="T41" fmla="*/ 10 h 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35" h="34">
                                <a:moveTo>
                                  <a:pt x="23" y="10"/>
                                </a:moveTo>
                                <a:lnTo>
                                  <a:pt x="23" y="2"/>
                                </a:lnTo>
                                <a:lnTo>
                                  <a:pt x="23" y="0"/>
                                </a:lnTo>
                                <a:lnTo>
                                  <a:pt x="18" y="8"/>
                                </a:lnTo>
                                <a:lnTo>
                                  <a:pt x="18" y="16"/>
                                </a:lnTo>
                                <a:lnTo>
                                  <a:pt x="21" y="22"/>
                                </a:lnTo>
                                <a:lnTo>
                                  <a:pt x="21" y="24"/>
                                </a:lnTo>
                                <a:lnTo>
                                  <a:pt x="14" y="26"/>
                                </a:lnTo>
                                <a:lnTo>
                                  <a:pt x="6" y="28"/>
                                </a:lnTo>
                                <a:lnTo>
                                  <a:pt x="2" y="32"/>
                                </a:lnTo>
                                <a:lnTo>
                                  <a:pt x="0" y="34"/>
                                </a:lnTo>
                                <a:lnTo>
                                  <a:pt x="4" y="32"/>
                                </a:lnTo>
                                <a:lnTo>
                                  <a:pt x="8" y="30"/>
                                </a:lnTo>
                                <a:lnTo>
                                  <a:pt x="14" y="30"/>
                                </a:lnTo>
                                <a:lnTo>
                                  <a:pt x="21" y="28"/>
                                </a:lnTo>
                                <a:lnTo>
                                  <a:pt x="25" y="28"/>
                                </a:lnTo>
                                <a:lnTo>
                                  <a:pt x="31" y="28"/>
                                </a:lnTo>
                                <a:lnTo>
                                  <a:pt x="33" y="28"/>
                                </a:lnTo>
                                <a:lnTo>
                                  <a:pt x="35" y="28"/>
                                </a:lnTo>
                                <a:lnTo>
                                  <a:pt x="27" y="18"/>
                                </a:lnTo>
                                <a:lnTo>
                                  <a:pt x="23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62" name="Freeform 407"/>
                        <wps:cNvSpPr>
                          <a:spLocks/>
                        </wps:cNvSpPr>
                        <wps:spPr bwMode="auto">
                          <a:xfrm>
                            <a:off x="666750" y="1638300"/>
                            <a:ext cx="25404" cy="41260"/>
                          </a:xfrm>
                          <a:custGeom>
                            <a:avLst/>
                            <a:gdLst>
                              <a:gd name="T0" fmla="*/ 6 w 16"/>
                              <a:gd name="T1" fmla="*/ 0 h 26"/>
                              <a:gd name="T2" fmla="*/ 6 w 16"/>
                              <a:gd name="T3" fmla="*/ 2 h 26"/>
                              <a:gd name="T4" fmla="*/ 4 w 16"/>
                              <a:gd name="T5" fmla="*/ 8 h 26"/>
                              <a:gd name="T6" fmla="*/ 2 w 16"/>
                              <a:gd name="T7" fmla="*/ 16 h 26"/>
                              <a:gd name="T8" fmla="*/ 0 w 16"/>
                              <a:gd name="T9" fmla="*/ 22 h 26"/>
                              <a:gd name="T10" fmla="*/ 10 w 16"/>
                              <a:gd name="T11" fmla="*/ 26 h 26"/>
                              <a:gd name="T12" fmla="*/ 10 w 16"/>
                              <a:gd name="T13" fmla="*/ 20 h 26"/>
                              <a:gd name="T14" fmla="*/ 16 w 16"/>
                              <a:gd name="T15" fmla="*/ 24 h 26"/>
                              <a:gd name="T16" fmla="*/ 12 w 16"/>
                              <a:gd name="T17" fmla="*/ 4 h 26"/>
                              <a:gd name="T18" fmla="*/ 6 w 16"/>
                              <a:gd name="T19" fmla="*/ 0 h 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6" h="26">
                                <a:moveTo>
                                  <a:pt x="6" y="0"/>
                                </a:moveTo>
                                <a:lnTo>
                                  <a:pt x="6" y="2"/>
                                </a:lnTo>
                                <a:lnTo>
                                  <a:pt x="4" y="8"/>
                                </a:lnTo>
                                <a:lnTo>
                                  <a:pt x="2" y="16"/>
                                </a:lnTo>
                                <a:lnTo>
                                  <a:pt x="0" y="22"/>
                                </a:lnTo>
                                <a:lnTo>
                                  <a:pt x="10" y="26"/>
                                </a:lnTo>
                                <a:lnTo>
                                  <a:pt x="10" y="20"/>
                                </a:lnTo>
                                <a:lnTo>
                                  <a:pt x="16" y="24"/>
                                </a:lnTo>
                                <a:lnTo>
                                  <a:pt x="12" y="4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63" name="Freeform 408"/>
                        <wps:cNvSpPr>
                          <a:spLocks/>
                        </wps:cNvSpPr>
                        <wps:spPr bwMode="auto">
                          <a:xfrm>
                            <a:off x="590550" y="1428750"/>
                            <a:ext cx="171474" cy="226929"/>
                          </a:xfrm>
                          <a:custGeom>
                            <a:avLst/>
                            <a:gdLst>
                              <a:gd name="T0" fmla="*/ 102 w 108"/>
                              <a:gd name="T1" fmla="*/ 137 h 143"/>
                              <a:gd name="T2" fmla="*/ 98 w 108"/>
                              <a:gd name="T3" fmla="*/ 133 h 143"/>
                              <a:gd name="T4" fmla="*/ 92 w 108"/>
                              <a:gd name="T5" fmla="*/ 127 h 143"/>
                              <a:gd name="T6" fmla="*/ 86 w 108"/>
                              <a:gd name="T7" fmla="*/ 121 h 143"/>
                              <a:gd name="T8" fmla="*/ 82 w 108"/>
                              <a:gd name="T9" fmla="*/ 113 h 143"/>
                              <a:gd name="T10" fmla="*/ 78 w 108"/>
                              <a:gd name="T11" fmla="*/ 105 h 143"/>
                              <a:gd name="T12" fmla="*/ 78 w 108"/>
                              <a:gd name="T13" fmla="*/ 97 h 143"/>
                              <a:gd name="T14" fmla="*/ 94 w 108"/>
                              <a:gd name="T15" fmla="*/ 93 h 143"/>
                              <a:gd name="T16" fmla="*/ 92 w 108"/>
                              <a:gd name="T17" fmla="*/ 93 h 143"/>
                              <a:gd name="T18" fmla="*/ 88 w 108"/>
                              <a:gd name="T19" fmla="*/ 91 h 143"/>
                              <a:gd name="T20" fmla="*/ 84 w 108"/>
                              <a:gd name="T21" fmla="*/ 87 h 143"/>
                              <a:gd name="T22" fmla="*/ 78 w 108"/>
                              <a:gd name="T23" fmla="*/ 83 h 143"/>
                              <a:gd name="T24" fmla="*/ 74 w 108"/>
                              <a:gd name="T25" fmla="*/ 77 h 143"/>
                              <a:gd name="T26" fmla="*/ 68 w 108"/>
                              <a:gd name="T27" fmla="*/ 72 h 143"/>
                              <a:gd name="T28" fmla="*/ 66 w 108"/>
                              <a:gd name="T29" fmla="*/ 64 h 143"/>
                              <a:gd name="T30" fmla="*/ 64 w 108"/>
                              <a:gd name="T31" fmla="*/ 56 h 143"/>
                              <a:gd name="T32" fmla="*/ 76 w 108"/>
                              <a:gd name="T33" fmla="*/ 52 h 143"/>
                              <a:gd name="T34" fmla="*/ 72 w 108"/>
                              <a:gd name="T35" fmla="*/ 52 h 143"/>
                              <a:gd name="T36" fmla="*/ 66 w 108"/>
                              <a:gd name="T37" fmla="*/ 44 h 143"/>
                              <a:gd name="T38" fmla="*/ 58 w 108"/>
                              <a:gd name="T39" fmla="*/ 28 h 143"/>
                              <a:gd name="T40" fmla="*/ 52 w 108"/>
                              <a:gd name="T41" fmla="*/ 0 h 143"/>
                              <a:gd name="T42" fmla="*/ 50 w 108"/>
                              <a:gd name="T43" fmla="*/ 8 h 143"/>
                              <a:gd name="T44" fmla="*/ 48 w 108"/>
                              <a:gd name="T45" fmla="*/ 24 h 143"/>
                              <a:gd name="T46" fmla="*/ 40 w 108"/>
                              <a:gd name="T47" fmla="*/ 42 h 143"/>
                              <a:gd name="T48" fmla="*/ 28 w 108"/>
                              <a:gd name="T49" fmla="*/ 54 h 143"/>
                              <a:gd name="T50" fmla="*/ 40 w 108"/>
                              <a:gd name="T51" fmla="*/ 58 h 143"/>
                              <a:gd name="T52" fmla="*/ 40 w 108"/>
                              <a:gd name="T53" fmla="*/ 62 h 143"/>
                              <a:gd name="T54" fmla="*/ 38 w 108"/>
                              <a:gd name="T55" fmla="*/ 72 h 143"/>
                              <a:gd name="T56" fmla="*/ 32 w 108"/>
                              <a:gd name="T57" fmla="*/ 83 h 143"/>
                              <a:gd name="T58" fmla="*/ 20 w 108"/>
                              <a:gd name="T59" fmla="*/ 93 h 143"/>
                              <a:gd name="T60" fmla="*/ 30 w 108"/>
                              <a:gd name="T61" fmla="*/ 97 h 143"/>
                              <a:gd name="T62" fmla="*/ 32 w 108"/>
                              <a:gd name="T63" fmla="*/ 99 h 143"/>
                              <a:gd name="T64" fmla="*/ 32 w 108"/>
                              <a:gd name="T65" fmla="*/ 101 h 143"/>
                              <a:gd name="T66" fmla="*/ 34 w 108"/>
                              <a:gd name="T67" fmla="*/ 105 h 143"/>
                              <a:gd name="T68" fmla="*/ 34 w 108"/>
                              <a:gd name="T69" fmla="*/ 111 h 143"/>
                              <a:gd name="T70" fmla="*/ 32 w 108"/>
                              <a:gd name="T71" fmla="*/ 117 h 143"/>
                              <a:gd name="T72" fmla="*/ 26 w 108"/>
                              <a:gd name="T73" fmla="*/ 123 h 143"/>
                              <a:gd name="T74" fmla="*/ 16 w 108"/>
                              <a:gd name="T75" fmla="*/ 131 h 143"/>
                              <a:gd name="T76" fmla="*/ 0 w 108"/>
                              <a:gd name="T77" fmla="*/ 139 h 143"/>
                              <a:gd name="T78" fmla="*/ 46 w 108"/>
                              <a:gd name="T79" fmla="*/ 143 h 143"/>
                              <a:gd name="T80" fmla="*/ 46 w 108"/>
                              <a:gd name="T81" fmla="*/ 143 h 143"/>
                              <a:gd name="T82" fmla="*/ 50 w 108"/>
                              <a:gd name="T83" fmla="*/ 141 h 143"/>
                              <a:gd name="T84" fmla="*/ 56 w 108"/>
                              <a:gd name="T85" fmla="*/ 141 h 143"/>
                              <a:gd name="T86" fmla="*/ 62 w 108"/>
                              <a:gd name="T87" fmla="*/ 139 h 143"/>
                              <a:gd name="T88" fmla="*/ 72 w 108"/>
                              <a:gd name="T89" fmla="*/ 139 h 143"/>
                              <a:gd name="T90" fmla="*/ 82 w 108"/>
                              <a:gd name="T91" fmla="*/ 139 h 143"/>
                              <a:gd name="T92" fmla="*/ 94 w 108"/>
                              <a:gd name="T93" fmla="*/ 139 h 143"/>
                              <a:gd name="T94" fmla="*/ 108 w 108"/>
                              <a:gd name="T95" fmla="*/ 141 h 143"/>
                              <a:gd name="T96" fmla="*/ 106 w 108"/>
                              <a:gd name="T97" fmla="*/ 141 h 143"/>
                              <a:gd name="T98" fmla="*/ 102 w 108"/>
                              <a:gd name="T99" fmla="*/ 13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08" h="143">
                                <a:moveTo>
                                  <a:pt x="102" y="137"/>
                                </a:moveTo>
                                <a:lnTo>
                                  <a:pt x="98" y="133"/>
                                </a:lnTo>
                                <a:lnTo>
                                  <a:pt x="92" y="127"/>
                                </a:lnTo>
                                <a:lnTo>
                                  <a:pt x="86" y="121"/>
                                </a:lnTo>
                                <a:lnTo>
                                  <a:pt x="82" y="113"/>
                                </a:lnTo>
                                <a:lnTo>
                                  <a:pt x="78" y="105"/>
                                </a:lnTo>
                                <a:lnTo>
                                  <a:pt x="78" y="97"/>
                                </a:lnTo>
                                <a:lnTo>
                                  <a:pt x="94" y="93"/>
                                </a:lnTo>
                                <a:lnTo>
                                  <a:pt x="92" y="93"/>
                                </a:lnTo>
                                <a:lnTo>
                                  <a:pt x="88" y="91"/>
                                </a:lnTo>
                                <a:lnTo>
                                  <a:pt x="84" y="87"/>
                                </a:lnTo>
                                <a:lnTo>
                                  <a:pt x="78" y="83"/>
                                </a:lnTo>
                                <a:lnTo>
                                  <a:pt x="74" y="77"/>
                                </a:lnTo>
                                <a:lnTo>
                                  <a:pt x="68" y="72"/>
                                </a:lnTo>
                                <a:lnTo>
                                  <a:pt x="66" y="64"/>
                                </a:lnTo>
                                <a:lnTo>
                                  <a:pt x="64" y="56"/>
                                </a:lnTo>
                                <a:lnTo>
                                  <a:pt x="76" y="52"/>
                                </a:lnTo>
                                <a:lnTo>
                                  <a:pt x="72" y="52"/>
                                </a:lnTo>
                                <a:lnTo>
                                  <a:pt x="66" y="44"/>
                                </a:lnTo>
                                <a:lnTo>
                                  <a:pt x="58" y="28"/>
                                </a:lnTo>
                                <a:lnTo>
                                  <a:pt x="52" y="0"/>
                                </a:lnTo>
                                <a:lnTo>
                                  <a:pt x="50" y="8"/>
                                </a:lnTo>
                                <a:lnTo>
                                  <a:pt x="48" y="24"/>
                                </a:lnTo>
                                <a:lnTo>
                                  <a:pt x="40" y="42"/>
                                </a:lnTo>
                                <a:lnTo>
                                  <a:pt x="28" y="54"/>
                                </a:lnTo>
                                <a:lnTo>
                                  <a:pt x="40" y="58"/>
                                </a:lnTo>
                                <a:lnTo>
                                  <a:pt x="40" y="62"/>
                                </a:lnTo>
                                <a:lnTo>
                                  <a:pt x="38" y="72"/>
                                </a:lnTo>
                                <a:lnTo>
                                  <a:pt x="32" y="83"/>
                                </a:lnTo>
                                <a:lnTo>
                                  <a:pt x="20" y="93"/>
                                </a:lnTo>
                                <a:lnTo>
                                  <a:pt x="30" y="97"/>
                                </a:lnTo>
                                <a:lnTo>
                                  <a:pt x="32" y="99"/>
                                </a:lnTo>
                                <a:lnTo>
                                  <a:pt x="32" y="101"/>
                                </a:lnTo>
                                <a:lnTo>
                                  <a:pt x="34" y="105"/>
                                </a:lnTo>
                                <a:lnTo>
                                  <a:pt x="34" y="111"/>
                                </a:lnTo>
                                <a:lnTo>
                                  <a:pt x="32" y="117"/>
                                </a:lnTo>
                                <a:lnTo>
                                  <a:pt x="26" y="123"/>
                                </a:lnTo>
                                <a:lnTo>
                                  <a:pt x="16" y="131"/>
                                </a:lnTo>
                                <a:lnTo>
                                  <a:pt x="0" y="139"/>
                                </a:lnTo>
                                <a:lnTo>
                                  <a:pt x="46" y="143"/>
                                </a:lnTo>
                                <a:lnTo>
                                  <a:pt x="46" y="143"/>
                                </a:lnTo>
                                <a:lnTo>
                                  <a:pt x="50" y="141"/>
                                </a:lnTo>
                                <a:lnTo>
                                  <a:pt x="56" y="141"/>
                                </a:lnTo>
                                <a:lnTo>
                                  <a:pt x="62" y="139"/>
                                </a:lnTo>
                                <a:lnTo>
                                  <a:pt x="72" y="139"/>
                                </a:lnTo>
                                <a:lnTo>
                                  <a:pt x="82" y="139"/>
                                </a:lnTo>
                                <a:lnTo>
                                  <a:pt x="94" y="139"/>
                                </a:lnTo>
                                <a:lnTo>
                                  <a:pt x="108" y="141"/>
                                </a:lnTo>
                                <a:lnTo>
                                  <a:pt x="106" y="141"/>
                                </a:lnTo>
                                <a:lnTo>
                                  <a:pt x="102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64" name="Freeform 409"/>
                        <wps:cNvSpPr>
                          <a:spLocks/>
                        </wps:cNvSpPr>
                        <wps:spPr bwMode="auto">
                          <a:xfrm>
                            <a:off x="514350" y="1619250"/>
                            <a:ext cx="23816" cy="41260"/>
                          </a:xfrm>
                          <a:custGeom>
                            <a:avLst/>
                            <a:gdLst>
                              <a:gd name="T0" fmla="*/ 6 w 15"/>
                              <a:gd name="T1" fmla="*/ 0 h 26"/>
                              <a:gd name="T2" fmla="*/ 6 w 15"/>
                              <a:gd name="T3" fmla="*/ 4 h 26"/>
                              <a:gd name="T4" fmla="*/ 6 w 15"/>
                              <a:gd name="T5" fmla="*/ 10 h 26"/>
                              <a:gd name="T6" fmla="*/ 4 w 15"/>
                              <a:gd name="T7" fmla="*/ 18 h 26"/>
                              <a:gd name="T8" fmla="*/ 0 w 15"/>
                              <a:gd name="T9" fmla="*/ 24 h 26"/>
                              <a:gd name="T10" fmla="*/ 10 w 15"/>
                              <a:gd name="T11" fmla="*/ 26 h 26"/>
                              <a:gd name="T12" fmla="*/ 12 w 15"/>
                              <a:gd name="T13" fmla="*/ 22 h 26"/>
                              <a:gd name="T14" fmla="*/ 15 w 15"/>
                              <a:gd name="T15" fmla="*/ 26 h 26"/>
                              <a:gd name="T16" fmla="*/ 14 w 15"/>
                              <a:gd name="T17" fmla="*/ 6 h 26"/>
                              <a:gd name="T18" fmla="*/ 6 w 15"/>
                              <a:gd name="T19" fmla="*/ 0 h 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5" h="26">
                                <a:moveTo>
                                  <a:pt x="6" y="0"/>
                                </a:moveTo>
                                <a:lnTo>
                                  <a:pt x="6" y="4"/>
                                </a:lnTo>
                                <a:lnTo>
                                  <a:pt x="6" y="10"/>
                                </a:lnTo>
                                <a:lnTo>
                                  <a:pt x="4" y="18"/>
                                </a:lnTo>
                                <a:lnTo>
                                  <a:pt x="0" y="24"/>
                                </a:lnTo>
                                <a:lnTo>
                                  <a:pt x="10" y="26"/>
                                </a:lnTo>
                                <a:lnTo>
                                  <a:pt x="12" y="22"/>
                                </a:lnTo>
                                <a:lnTo>
                                  <a:pt x="15" y="26"/>
                                </a:lnTo>
                                <a:lnTo>
                                  <a:pt x="14" y="6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65" name="Freeform 410"/>
                        <wps:cNvSpPr>
                          <a:spLocks/>
                        </wps:cNvSpPr>
                        <wps:spPr bwMode="auto">
                          <a:xfrm>
                            <a:off x="447675" y="1409700"/>
                            <a:ext cx="169886" cy="230102"/>
                          </a:xfrm>
                          <a:custGeom>
                            <a:avLst/>
                            <a:gdLst>
                              <a:gd name="T0" fmla="*/ 103 w 107"/>
                              <a:gd name="T1" fmla="*/ 139 h 145"/>
                              <a:gd name="T2" fmla="*/ 99 w 107"/>
                              <a:gd name="T3" fmla="*/ 133 h 145"/>
                              <a:gd name="T4" fmla="*/ 93 w 107"/>
                              <a:gd name="T5" fmla="*/ 129 h 145"/>
                              <a:gd name="T6" fmla="*/ 87 w 107"/>
                              <a:gd name="T7" fmla="*/ 123 h 145"/>
                              <a:gd name="T8" fmla="*/ 81 w 107"/>
                              <a:gd name="T9" fmla="*/ 115 h 145"/>
                              <a:gd name="T10" fmla="*/ 79 w 107"/>
                              <a:gd name="T11" fmla="*/ 107 h 145"/>
                              <a:gd name="T12" fmla="*/ 79 w 107"/>
                              <a:gd name="T13" fmla="*/ 97 h 145"/>
                              <a:gd name="T14" fmla="*/ 93 w 107"/>
                              <a:gd name="T15" fmla="*/ 95 h 145"/>
                              <a:gd name="T16" fmla="*/ 93 w 107"/>
                              <a:gd name="T17" fmla="*/ 93 h 145"/>
                              <a:gd name="T18" fmla="*/ 89 w 107"/>
                              <a:gd name="T19" fmla="*/ 91 h 145"/>
                              <a:gd name="T20" fmla="*/ 85 w 107"/>
                              <a:gd name="T21" fmla="*/ 87 h 145"/>
                              <a:gd name="T22" fmla="*/ 79 w 107"/>
                              <a:gd name="T23" fmla="*/ 83 h 145"/>
                              <a:gd name="T24" fmla="*/ 73 w 107"/>
                              <a:gd name="T25" fmla="*/ 80 h 145"/>
                              <a:gd name="T26" fmla="*/ 69 w 107"/>
                              <a:gd name="T27" fmla="*/ 72 h 145"/>
                              <a:gd name="T28" fmla="*/ 65 w 107"/>
                              <a:gd name="T29" fmla="*/ 66 h 145"/>
                              <a:gd name="T30" fmla="*/ 63 w 107"/>
                              <a:gd name="T31" fmla="*/ 58 h 145"/>
                              <a:gd name="T32" fmla="*/ 75 w 107"/>
                              <a:gd name="T33" fmla="*/ 52 h 145"/>
                              <a:gd name="T34" fmla="*/ 71 w 107"/>
                              <a:gd name="T35" fmla="*/ 52 h 145"/>
                              <a:gd name="T36" fmla="*/ 65 w 107"/>
                              <a:gd name="T37" fmla="*/ 44 h 145"/>
                              <a:gd name="T38" fmla="*/ 57 w 107"/>
                              <a:gd name="T39" fmla="*/ 30 h 145"/>
                              <a:gd name="T40" fmla="*/ 53 w 107"/>
                              <a:gd name="T41" fmla="*/ 0 h 145"/>
                              <a:gd name="T42" fmla="*/ 51 w 107"/>
                              <a:gd name="T43" fmla="*/ 8 h 145"/>
                              <a:gd name="T44" fmla="*/ 47 w 107"/>
                              <a:gd name="T45" fmla="*/ 26 h 145"/>
                              <a:gd name="T46" fmla="*/ 41 w 107"/>
                              <a:gd name="T47" fmla="*/ 44 h 145"/>
                              <a:gd name="T48" fmla="*/ 27 w 107"/>
                              <a:gd name="T49" fmla="*/ 54 h 145"/>
                              <a:gd name="T50" fmla="*/ 39 w 107"/>
                              <a:gd name="T51" fmla="*/ 58 h 145"/>
                              <a:gd name="T52" fmla="*/ 39 w 107"/>
                              <a:gd name="T53" fmla="*/ 62 h 145"/>
                              <a:gd name="T54" fmla="*/ 37 w 107"/>
                              <a:gd name="T55" fmla="*/ 74 h 145"/>
                              <a:gd name="T56" fmla="*/ 33 w 107"/>
                              <a:gd name="T57" fmla="*/ 85 h 145"/>
                              <a:gd name="T58" fmla="*/ 21 w 107"/>
                              <a:gd name="T59" fmla="*/ 95 h 145"/>
                              <a:gd name="T60" fmla="*/ 31 w 107"/>
                              <a:gd name="T61" fmla="*/ 99 h 145"/>
                              <a:gd name="T62" fmla="*/ 31 w 107"/>
                              <a:gd name="T63" fmla="*/ 99 h 145"/>
                              <a:gd name="T64" fmla="*/ 33 w 107"/>
                              <a:gd name="T65" fmla="*/ 103 h 145"/>
                              <a:gd name="T66" fmla="*/ 35 w 107"/>
                              <a:gd name="T67" fmla="*/ 107 h 145"/>
                              <a:gd name="T68" fmla="*/ 35 w 107"/>
                              <a:gd name="T69" fmla="*/ 113 h 145"/>
                              <a:gd name="T70" fmla="*/ 33 w 107"/>
                              <a:gd name="T71" fmla="*/ 119 h 145"/>
                              <a:gd name="T72" fmla="*/ 27 w 107"/>
                              <a:gd name="T73" fmla="*/ 125 h 145"/>
                              <a:gd name="T74" fmla="*/ 15 w 107"/>
                              <a:gd name="T75" fmla="*/ 131 h 145"/>
                              <a:gd name="T76" fmla="*/ 0 w 107"/>
                              <a:gd name="T77" fmla="*/ 139 h 145"/>
                              <a:gd name="T78" fmla="*/ 45 w 107"/>
                              <a:gd name="T79" fmla="*/ 145 h 145"/>
                              <a:gd name="T80" fmla="*/ 47 w 107"/>
                              <a:gd name="T81" fmla="*/ 145 h 145"/>
                              <a:gd name="T82" fmla="*/ 51 w 107"/>
                              <a:gd name="T83" fmla="*/ 143 h 145"/>
                              <a:gd name="T84" fmla="*/ 55 w 107"/>
                              <a:gd name="T85" fmla="*/ 141 h 145"/>
                              <a:gd name="T86" fmla="*/ 63 w 107"/>
                              <a:gd name="T87" fmla="*/ 141 h 145"/>
                              <a:gd name="T88" fmla="*/ 71 w 107"/>
                              <a:gd name="T89" fmla="*/ 139 h 145"/>
                              <a:gd name="T90" fmla="*/ 83 w 107"/>
                              <a:gd name="T91" fmla="*/ 139 h 145"/>
                              <a:gd name="T92" fmla="*/ 95 w 107"/>
                              <a:gd name="T93" fmla="*/ 141 h 145"/>
                              <a:gd name="T94" fmla="*/ 107 w 107"/>
                              <a:gd name="T95" fmla="*/ 141 h 145"/>
                              <a:gd name="T96" fmla="*/ 107 w 107"/>
                              <a:gd name="T97" fmla="*/ 141 h 145"/>
                              <a:gd name="T98" fmla="*/ 103 w 107"/>
                              <a:gd name="T99" fmla="*/ 139 h 1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07" h="145">
                                <a:moveTo>
                                  <a:pt x="103" y="139"/>
                                </a:moveTo>
                                <a:lnTo>
                                  <a:pt x="99" y="133"/>
                                </a:lnTo>
                                <a:lnTo>
                                  <a:pt x="93" y="129"/>
                                </a:lnTo>
                                <a:lnTo>
                                  <a:pt x="87" y="123"/>
                                </a:lnTo>
                                <a:lnTo>
                                  <a:pt x="81" y="115"/>
                                </a:lnTo>
                                <a:lnTo>
                                  <a:pt x="79" y="107"/>
                                </a:lnTo>
                                <a:lnTo>
                                  <a:pt x="79" y="97"/>
                                </a:lnTo>
                                <a:lnTo>
                                  <a:pt x="93" y="95"/>
                                </a:lnTo>
                                <a:lnTo>
                                  <a:pt x="93" y="93"/>
                                </a:lnTo>
                                <a:lnTo>
                                  <a:pt x="89" y="91"/>
                                </a:lnTo>
                                <a:lnTo>
                                  <a:pt x="85" y="87"/>
                                </a:lnTo>
                                <a:lnTo>
                                  <a:pt x="79" y="83"/>
                                </a:lnTo>
                                <a:lnTo>
                                  <a:pt x="73" y="80"/>
                                </a:lnTo>
                                <a:lnTo>
                                  <a:pt x="69" y="72"/>
                                </a:lnTo>
                                <a:lnTo>
                                  <a:pt x="65" y="66"/>
                                </a:lnTo>
                                <a:lnTo>
                                  <a:pt x="63" y="58"/>
                                </a:lnTo>
                                <a:lnTo>
                                  <a:pt x="75" y="52"/>
                                </a:lnTo>
                                <a:lnTo>
                                  <a:pt x="71" y="52"/>
                                </a:lnTo>
                                <a:lnTo>
                                  <a:pt x="65" y="44"/>
                                </a:lnTo>
                                <a:lnTo>
                                  <a:pt x="57" y="30"/>
                                </a:lnTo>
                                <a:lnTo>
                                  <a:pt x="53" y="0"/>
                                </a:lnTo>
                                <a:lnTo>
                                  <a:pt x="51" y="8"/>
                                </a:lnTo>
                                <a:lnTo>
                                  <a:pt x="47" y="26"/>
                                </a:lnTo>
                                <a:lnTo>
                                  <a:pt x="41" y="44"/>
                                </a:lnTo>
                                <a:lnTo>
                                  <a:pt x="27" y="54"/>
                                </a:lnTo>
                                <a:lnTo>
                                  <a:pt x="39" y="58"/>
                                </a:lnTo>
                                <a:lnTo>
                                  <a:pt x="39" y="62"/>
                                </a:lnTo>
                                <a:lnTo>
                                  <a:pt x="37" y="74"/>
                                </a:lnTo>
                                <a:lnTo>
                                  <a:pt x="33" y="85"/>
                                </a:lnTo>
                                <a:lnTo>
                                  <a:pt x="21" y="95"/>
                                </a:lnTo>
                                <a:lnTo>
                                  <a:pt x="31" y="99"/>
                                </a:lnTo>
                                <a:lnTo>
                                  <a:pt x="31" y="99"/>
                                </a:lnTo>
                                <a:lnTo>
                                  <a:pt x="33" y="103"/>
                                </a:lnTo>
                                <a:lnTo>
                                  <a:pt x="35" y="107"/>
                                </a:lnTo>
                                <a:lnTo>
                                  <a:pt x="35" y="113"/>
                                </a:lnTo>
                                <a:lnTo>
                                  <a:pt x="33" y="119"/>
                                </a:lnTo>
                                <a:lnTo>
                                  <a:pt x="27" y="125"/>
                                </a:lnTo>
                                <a:lnTo>
                                  <a:pt x="15" y="131"/>
                                </a:lnTo>
                                <a:lnTo>
                                  <a:pt x="0" y="139"/>
                                </a:lnTo>
                                <a:lnTo>
                                  <a:pt x="45" y="145"/>
                                </a:lnTo>
                                <a:lnTo>
                                  <a:pt x="47" y="145"/>
                                </a:lnTo>
                                <a:lnTo>
                                  <a:pt x="51" y="143"/>
                                </a:lnTo>
                                <a:lnTo>
                                  <a:pt x="55" y="141"/>
                                </a:lnTo>
                                <a:lnTo>
                                  <a:pt x="63" y="141"/>
                                </a:lnTo>
                                <a:lnTo>
                                  <a:pt x="71" y="139"/>
                                </a:lnTo>
                                <a:lnTo>
                                  <a:pt x="83" y="139"/>
                                </a:lnTo>
                                <a:lnTo>
                                  <a:pt x="95" y="141"/>
                                </a:lnTo>
                                <a:lnTo>
                                  <a:pt x="107" y="141"/>
                                </a:lnTo>
                                <a:lnTo>
                                  <a:pt x="107" y="141"/>
                                </a:lnTo>
                                <a:lnTo>
                                  <a:pt x="103" y="1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66" name="Freeform 411"/>
                        <wps:cNvSpPr>
                          <a:spLocks/>
                        </wps:cNvSpPr>
                        <wps:spPr bwMode="auto">
                          <a:xfrm>
                            <a:off x="523875" y="1476375"/>
                            <a:ext cx="12702" cy="22217"/>
                          </a:xfrm>
                          <a:custGeom>
                            <a:avLst/>
                            <a:gdLst>
                              <a:gd name="T0" fmla="*/ 2 w 8"/>
                              <a:gd name="T1" fmla="*/ 6 h 14"/>
                              <a:gd name="T2" fmla="*/ 0 w 8"/>
                              <a:gd name="T3" fmla="*/ 2 h 14"/>
                              <a:gd name="T4" fmla="*/ 0 w 8"/>
                              <a:gd name="T5" fmla="*/ 0 h 14"/>
                              <a:gd name="T6" fmla="*/ 0 w 8"/>
                              <a:gd name="T7" fmla="*/ 6 h 14"/>
                              <a:gd name="T8" fmla="*/ 0 w 8"/>
                              <a:gd name="T9" fmla="*/ 12 h 14"/>
                              <a:gd name="T10" fmla="*/ 2 w 8"/>
                              <a:gd name="T11" fmla="*/ 14 h 14"/>
                              <a:gd name="T12" fmla="*/ 2 w 8"/>
                              <a:gd name="T13" fmla="*/ 14 h 14"/>
                              <a:gd name="T14" fmla="*/ 8 w 8"/>
                              <a:gd name="T15" fmla="*/ 14 h 14"/>
                              <a:gd name="T16" fmla="*/ 4 w 8"/>
                              <a:gd name="T17" fmla="*/ 10 h 14"/>
                              <a:gd name="T18" fmla="*/ 2 w 8"/>
                              <a:gd name="T19" fmla="*/ 6 h 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" h="14">
                                <a:moveTo>
                                  <a:pt x="2" y="6"/>
                                </a:moveTo>
                                <a:lnTo>
                                  <a:pt x="0" y="2"/>
                                </a:lnTo>
                                <a:lnTo>
                                  <a:pt x="0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2"/>
                                </a:lnTo>
                                <a:lnTo>
                                  <a:pt x="2" y="14"/>
                                </a:lnTo>
                                <a:lnTo>
                                  <a:pt x="2" y="14"/>
                                </a:lnTo>
                                <a:lnTo>
                                  <a:pt x="8" y="14"/>
                                </a:lnTo>
                                <a:lnTo>
                                  <a:pt x="4" y="10"/>
                                </a:lnTo>
                                <a:lnTo>
                                  <a:pt x="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67" name="Freeform 412"/>
                        <wps:cNvSpPr>
                          <a:spLocks/>
                        </wps:cNvSpPr>
                        <wps:spPr bwMode="auto">
                          <a:xfrm>
                            <a:off x="533400" y="1514475"/>
                            <a:ext cx="25404" cy="42847"/>
                          </a:xfrm>
                          <a:custGeom>
                            <a:avLst/>
                            <a:gdLst>
                              <a:gd name="T0" fmla="*/ 4 w 16"/>
                              <a:gd name="T1" fmla="*/ 12 h 27"/>
                              <a:gd name="T2" fmla="*/ 0 w 16"/>
                              <a:gd name="T3" fmla="*/ 4 h 27"/>
                              <a:gd name="T4" fmla="*/ 0 w 16"/>
                              <a:gd name="T5" fmla="*/ 0 h 27"/>
                              <a:gd name="T6" fmla="*/ 0 w 16"/>
                              <a:gd name="T7" fmla="*/ 6 h 27"/>
                              <a:gd name="T8" fmla="*/ 2 w 16"/>
                              <a:gd name="T9" fmla="*/ 14 h 27"/>
                              <a:gd name="T10" fmla="*/ 4 w 16"/>
                              <a:gd name="T11" fmla="*/ 21 h 27"/>
                              <a:gd name="T12" fmla="*/ 6 w 16"/>
                              <a:gd name="T13" fmla="*/ 23 h 27"/>
                              <a:gd name="T14" fmla="*/ 6 w 16"/>
                              <a:gd name="T15" fmla="*/ 27 h 27"/>
                              <a:gd name="T16" fmla="*/ 10 w 16"/>
                              <a:gd name="T17" fmla="*/ 27 h 27"/>
                              <a:gd name="T18" fmla="*/ 12 w 16"/>
                              <a:gd name="T19" fmla="*/ 25 h 27"/>
                              <a:gd name="T20" fmla="*/ 14 w 16"/>
                              <a:gd name="T21" fmla="*/ 25 h 27"/>
                              <a:gd name="T22" fmla="*/ 16 w 16"/>
                              <a:gd name="T23" fmla="*/ 25 h 27"/>
                              <a:gd name="T24" fmla="*/ 10 w 16"/>
                              <a:gd name="T25" fmla="*/ 19 h 27"/>
                              <a:gd name="T26" fmla="*/ 4 w 16"/>
                              <a:gd name="T27" fmla="*/ 12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6" h="27">
                                <a:moveTo>
                                  <a:pt x="4" y="12"/>
                                </a:moveTo>
                                <a:lnTo>
                                  <a:pt x="0" y="4"/>
                                </a:lnTo>
                                <a:lnTo>
                                  <a:pt x="0" y="0"/>
                                </a:lnTo>
                                <a:lnTo>
                                  <a:pt x="0" y="6"/>
                                </a:lnTo>
                                <a:lnTo>
                                  <a:pt x="2" y="14"/>
                                </a:lnTo>
                                <a:lnTo>
                                  <a:pt x="4" y="21"/>
                                </a:lnTo>
                                <a:lnTo>
                                  <a:pt x="6" y="23"/>
                                </a:lnTo>
                                <a:lnTo>
                                  <a:pt x="6" y="27"/>
                                </a:lnTo>
                                <a:lnTo>
                                  <a:pt x="10" y="27"/>
                                </a:lnTo>
                                <a:lnTo>
                                  <a:pt x="12" y="25"/>
                                </a:lnTo>
                                <a:lnTo>
                                  <a:pt x="14" y="25"/>
                                </a:lnTo>
                                <a:lnTo>
                                  <a:pt x="16" y="25"/>
                                </a:lnTo>
                                <a:lnTo>
                                  <a:pt x="10" y="19"/>
                                </a:lnTo>
                                <a:lnTo>
                                  <a:pt x="4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68" name="Freeform 413"/>
                        <wps:cNvSpPr>
                          <a:spLocks/>
                        </wps:cNvSpPr>
                        <wps:spPr bwMode="auto">
                          <a:xfrm>
                            <a:off x="523875" y="1581150"/>
                            <a:ext cx="53983" cy="50781"/>
                          </a:xfrm>
                          <a:custGeom>
                            <a:avLst/>
                            <a:gdLst>
                              <a:gd name="T0" fmla="*/ 22 w 34"/>
                              <a:gd name="T1" fmla="*/ 8 h 32"/>
                              <a:gd name="T2" fmla="*/ 22 w 34"/>
                              <a:gd name="T3" fmla="*/ 2 h 32"/>
                              <a:gd name="T4" fmla="*/ 22 w 34"/>
                              <a:gd name="T5" fmla="*/ 0 h 32"/>
                              <a:gd name="T6" fmla="*/ 18 w 34"/>
                              <a:gd name="T7" fmla="*/ 6 h 32"/>
                              <a:gd name="T8" fmla="*/ 18 w 34"/>
                              <a:gd name="T9" fmla="*/ 14 h 32"/>
                              <a:gd name="T10" fmla="*/ 20 w 34"/>
                              <a:gd name="T11" fmla="*/ 20 h 32"/>
                              <a:gd name="T12" fmla="*/ 20 w 34"/>
                              <a:gd name="T13" fmla="*/ 24 h 32"/>
                              <a:gd name="T14" fmla="*/ 14 w 34"/>
                              <a:gd name="T15" fmla="*/ 26 h 32"/>
                              <a:gd name="T16" fmla="*/ 6 w 34"/>
                              <a:gd name="T17" fmla="*/ 28 h 32"/>
                              <a:gd name="T18" fmla="*/ 2 w 34"/>
                              <a:gd name="T19" fmla="*/ 30 h 32"/>
                              <a:gd name="T20" fmla="*/ 0 w 34"/>
                              <a:gd name="T21" fmla="*/ 32 h 32"/>
                              <a:gd name="T22" fmla="*/ 4 w 34"/>
                              <a:gd name="T23" fmla="*/ 30 h 32"/>
                              <a:gd name="T24" fmla="*/ 8 w 34"/>
                              <a:gd name="T25" fmla="*/ 30 h 32"/>
                              <a:gd name="T26" fmla="*/ 14 w 34"/>
                              <a:gd name="T27" fmla="*/ 28 h 32"/>
                              <a:gd name="T28" fmla="*/ 20 w 34"/>
                              <a:gd name="T29" fmla="*/ 28 h 32"/>
                              <a:gd name="T30" fmla="*/ 24 w 34"/>
                              <a:gd name="T31" fmla="*/ 28 h 32"/>
                              <a:gd name="T32" fmla="*/ 30 w 34"/>
                              <a:gd name="T33" fmla="*/ 26 h 32"/>
                              <a:gd name="T34" fmla="*/ 32 w 34"/>
                              <a:gd name="T35" fmla="*/ 26 h 32"/>
                              <a:gd name="T36" fmla="*/ 34 w 34"/>
                              <a:gd name="T37" fmla="*/ 26 h 32"/>
                              <a:gd name="T38" fmla="*/ 26 w 34"/>
                              <a:gd name="T39" fmla="*/ 18 h 32"/>
                              <a:gd name="T40" fmla="*/ 22 w 34"/>
                              <a:gd name="T41" fmla="*/ 8 h 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34" h="32">
                                <a:moveTo>
                                  <a:pt x="22" y="8"/>
                                </a:moveTo>
                                <a:lnTo>
                                  <a:pt x="22" y="2"/>
                                </a:lnTo>
                                <a:lnTo>
                                  <a:pt x="22" y="0"/>
                                </a:lnTo>
                                <a:lnTo>
                                  <a:pt x="18" y="6"/>
                                </a:lnTo>
                                <a:lnTo>
                                  <a:pt x="18" y="14"/>
                                </a:lnTo>
                                <a:lnTo>
                                  <a:pt x="20" y="20"/>
                                </a:lnTo>
                                <a:lnTo>
                                  <a:pt x="20" y="24"/>
                                </a:lnTo>
                                <a:lnTo>
                                  <a:pt x="14" y="26"/>
                                </a:lnTo>
                                <a:lnTo>
                                  <a:pt x="6" y="28"/>
                                </a:lnTo>
                                <a:lnTo>
                                  <a:pt x="2" y="30"/>
                                </a:lnTo>
                                <a:lnTo>
                                  <a:pt x="0" y="32"/>
                                </a:lnTo>
                                <a:lnTo>
                                  <a:pt x="4" y="30"/>
                                </a:lnTo>
                                <a:lnTo>
                                  <a:pt x="8" y="30"/>
                                </a:lnTo>
                                <a:lnTo>
                                  <a:pt x="14" y="28"/>
                                </a:lnTo>
                                <a:lnTo>
                                  <a:pt x="20" y="28"/>
                                </a:lnTo>
                                <a:lnTo>
                                  <a:pt x="24" y="28"/>
                                </a:lnTo>
                                <a:lnTo>
                                  <a:pt x="30" y="26"/>
                                </a:lnTo>
                                <a:lnTo>
                                  <a:pt x="32" y="26"/>
                                </a:lnTo>
                                <a:lnTo>
                                  <a:pt x="34" y="26"/>
                                </a:lnTo>
                                <a:lnTo>
                                  <a:pt x="26" y="18"/>
                                </a:lnTo>
                                <a:lnTo>
                                  <a:pt x="22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69" name="Freeform 414"/>
                        <wps:cNvSpPr>
                          <a:spLocks/>
                        </wps:cNvSpPr>
                        <wps:spPr bwMode="auto">
                          <a:xfrm>
                            <a:off x="676275" y="1485900"/>
                            <a:ext cx="12702" cy="25391"/>
                          </a:xfrm>
                          <a:custGeom>
                            <a:avLst/>
                            <a:gdLst>
                              <a:gd name="T0" fmla="*/ 4 w 8"/>
                              <a:gd name="T1" fmla="*/ 6 h 16"/>
                              <a:gd name="T2" fmla="*/ 2 w 8"/>
                              <a:gd name="T3" fmla="*/ 2 h 16"/>
                              <a:gd name="T4" fmla="*/ 0 w 8"/>
                              <a:gd name="T5" fmla="*/ 0 h 16"/>
                              <a:gd name="T6" fmla="*/ 0 w 8"/>
                              <a:gd name="T7" fmla="*/ 8 h 16"/>
                              <a:gd name="T8" fmla="*/ 2 w 8"/>
                              <a:gd name="T9" fmla="*/ 12 h 16"/>
                              <a:gd name="T10" fmla="*/ 4 w 8"/>
                              <a:gd name="T11" fmla="*/ 16 h 16"/>
                              <a:gd name="T12" fmla="*/ 4 w 8"/>
                              <a:gd name="T13" fmla="*/ 16 h 16"/>
                              <a:gd name="T14" fmla="*/ 8 w 8"/>
                              <a:gd name="T15" fmla="*/ 14 h 16"/>
                              <a:gd name="T16" fmla="*/ 6 w 8"/>
                              <a:gd name="T17" fmla="*/ 10 h 16"/>
                              <a:gd name="T18" fmla="*/ 4 w 8"/>
                              <a:gd name="T19" fmla="*/ 6 h 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" h="16">
                                <a:moveTo>
                                  <a:pt x="4" y="6"/>
                                </a:moveTo>
                                <a:lnTo>
                                  <a:pt x="2" y="2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2" y="12"/>
                                </a:lnTo>
                                <a:lnTo>
                                  <a:pt x="4" y="16"/>
                                </a:lnTo>
                                <a:lnTo>
                                  <a:pt x="4" y="16"/>
                                </a:lnTo>
                                <a:lnTo>
                                  <a:pt x="8" y="14"/>
                                </a:lnTo>
                                <a:lnTo>
                                  <a:pt x="6" y="10"/>
                                </a:lnTo>
                                <a:lnTo>
                                  <a:pt x="4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70" name="Freeform 415"/>
                        <wps:cNvSpPr>
                          <a:spLocks/>
                        </wps:cNvSpPr>
                        <wps:spPr bwMode="auto">
                          <a:xfrm>
                            <a:off x="685800" y="1524000"/>
                            <a:ext cx="28579" cy="42847"/>
                          </a:xfrm>
                          <a:custGeom>
                            <a:avLst/>
                            <a:gdLst>
                              <a:gd name="T0" fmla="*/ 6 w 18"/>
                              <a:gd name="T1" fmla="*/ 11 h 27"/>
                              <a:gd name="T2" fmla="*/ 2 w 18"/>
                              <a:gd name="T3" fmla="*/ 4 h 27"/>
                              <a:gd name="T4" fmla="*/ 0 w 18"/>
                              <a:gd name="T5" fmla="*/ 0 h 27"/>
                              <a:gd name="T6" fmla="*/ 0 w 18"/>
                              <a:gd name="T7" fmla="*/ 8 h 27"/>
                              <a:gd name="T8" fmla="*/ 2 w 18"/>
                              <a:gd name="T9" fmla="*/ 15 h 27"/>
                              <a:gd name="T10" fmla="*/ 6 w 18"/>
                              <a:gd name="T11" fmla="*/ 21 h 27"/>
                              <a:gd name="T12" fmla="*/ 8 w 18"/>
                              <a:gd name="T13" fmla="*/ 25 h 27"/>
                              <a:gd name="T14" fmla="*/ 8 w 18"/>
                              <a:gd name="T15" fmla="*/ 27 h 27"/>
                              <a:gd name="T16" fmla="*/ 10 w 18"/>
                              <a:gd name="T17" fmla="*/ 27 h 27"/>
                              <a:gd name="T18" fmla="*/ 14 w 18"/>
                              <a:gd name="T19" fmla="*/ 25 h 27"/>
                              <a:gd name="T20" fmla="*/ 16 w 18"/>
                              <a:gd name="T21" fmla="*/ 25 h 27"/>
                              <a:gd name="T22" fmla="*/ 18 w 18"/>
                              <a:gd name="T23" fmla="*/ 25 h 27"/>
                              <a:gd name="T24" fmla="*/ 10 w 18"/>
                              <a:gd name="T25" fmla="*/ 19 h 27"/>
                              <a:gd name="T26" fmla="*/ 6 w 18"/>
                              <a:gd name="T27" fmla="*/ 11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8" h="27">
                                <a:moveTo>
                                  <a:pt x="6" y="11"/>
                                </a:moveTo>
                                <a:lnTo>
                                  <a:pt x="2" y="4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2" y="15"/>
                                </a:lnTo>
                                <a:lnTo>
                                  <a:pt x="6" y="21"/>
                                </a:lnTo>
                                <a:lnTo>
                                  <a:pt x="8" y="25"/>
                                </a:lnTo>
                                <a:lnTo>
                                  <a:pt x="8" y="27"/>
                                </a:lnTo>
                                <a:lnTo>
                                  <a:pt x="10" y="27"/>
                                </a:lnTo>
                                <a:lnTo>
                                  <a:pt x="14" y="25"/>
                                </a:lnTo>
                                <a:lnTo>
                                  <a:pt x="16" y="25"/>
                                </a:lnTo>
                                <a:lnTo>
                                  <a:pt x="18" y="25"/>
                                </a:lnTo>
                                <a:lnTo>
                                  <a:pt x="10" y="19"/>
                                </a:lnTo>
                                <a:lnTo>
                                  <a:pt x="6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71" name="Freeform 416"/>
                        <wps:cNvSpPr>
                          <a:spLocks/>
                        </wps:cNvSpPr>
                        <wps:spPr bwMode="auto">
                          <a:xfrm>
                            <a:off x="666750" y="1590675"/>
                            <a:ext cx="53983" cy="53955"/>
                          </a:xfrm>
                          <a:custGeom>
                            <a:avLst/>
                            <a:gdLst>
                              <a:gd name="T0" fmla="*/ 22 w 34"/>
                              <a:gd name="T1" fmla="*/ 10 h 34"/>
                              <a:gd name="T2" fmla="*/ 22 w 34"/>
                              <a:gd name="T3" fmla="*/ 2 h 34"/>
                              <a:gd name="T4" fmla="*/ 22 w 34"/>
                              <a:gd name="T5" fmla="*/ 0 h 34"/>
                              <a:gd name="T6" fmla="*/ 18 w 34"/>
                              <a:gd name="T7" fmla="*/ 8 h 34"/>
                              <a:gd name="T8" fmla="*/ 18 w 34"/>
                              <a:gd name="T9" fmla="*/ 16 h 34"/>
                              <a:gd name="T10" fmla="*/ 18 w 34"/>
                              <a:gd name="T11" fmla="*/ 20 h 34"/>
                              <a:gd name="T12" fmla="*/ 20 w 34"/>
                              <a:gd name="T13" fmla="*/ 24 h 34"/>
                              <a:gd name="T14" fmla="*/ 12 w 34"/>
                              <a:gd name="T15" fmla="*/ 26 h 34"/>
                              <a:gd name="T16" fmla="*/ 6 w 34"/>
                              <a:gd name="T17" fmla="*/ 28 h 34"/>
                              <a:gd name="T18" fmla="*/ 0 w 34"/>
                              <a:gd name="T19" fmla="*/ 32 h 34"/>
                              <a:gd name="T20" fmla="*/ 0 w 34"/>
                              <a:gd name="T21" fmla="*/ 34 h 34"/>
                              <a:gd name="T22" fmla="*/ 2 w 34"/>
                              <a:gd name="T23" fmla="*/ 32 h 34"/>
                              <a:gd name="T24" fmla="*/ 8 w 34"/>
                              <a:gd name="T25" fmla="*/ 30 h 34"/>
                              <a:gd name="T26" fmla="*/ 12 w 34"/>
                              <a:gd name="T27" fmla="*/ 30 h 34"/>
                              <a:gd name="T28" fmla="*/ 18 w 34"/>
                              <a:gd name="T29" fmla="*/ 30 h 34"/>
                              <a:gd name="T30" fmla="*/ 24 w 34"/>
                              <a:gd name="T31" fmla="*/ 28 h 34"/>
                              <a:gd name="T32" fmla="*/ 28 w 34"/>
                              <a:gd name="T33" fmla="*/ 28 h 34"/>
                              <a:gd name="T34" fmla="*/ 32 w 34"/>
                              <a:gd name="T35" fmla="*/ 28 h 34"/>
                              <a:gd name="T36" fmla="*/ 34 w 34"/>
                              <a:gd name="T37" fmla="*/ 28 h 34"/>
                              <a:gd name="T38" fmla="*/ 24 w 34"/>
                              <a:gd name="T39" fmla="*/ 20 h 34"/>
                              <a:gd name="T40" fmla="*/ 22 w 34"/>
                              <a:gd name="T41" fmla="*/ 10 h 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34" h="34">
                                <a:moveTo>
                                  <a:pt x="22" y="10"/>
                                </a:moveTo>
                                <a:lnTo>
                                  <a:pt x="22" y="2"/>
                                </a:lnTo>
                                <a:lnTo>
                                  <a:pt x="22" y="0"/>
                                </a:lnTo>
                                <a:lnTo>
                                  <a:pt x="18" y="8"/>
                                </a:lnTo>
                                <a:lnTo>
                                  <a:pt x="18" y="16"/>
                                </a:lnTo>
                                <a:lnTo>
                                  <a:pt x="18" y="20"/>
                                </a:lnTo>
                                <a:lnTo>
                                  <a:pt x="20" y="24"/>
                                </a:lnTo>
                                <a:lnTo>
                                  <a:pt x="12" y="26"/>
                                </a:lnTo>
                                <a:lnTo>
                                  <a:pt x="6" y="28"/>
                                </a:lnTo>
                                <a:lnTo>
                                  <a:pt x="0" y="32"/>
                                </a:lnTo>
                                <a:lnTo>
                                  <a:pt x="0" y="34"/>
                                </a:lnTo>
                                <a:lnTo>
                                  <a:pt x="2" y="32"/>
                                </a:lnTo>
                                <a:lnTo>
                                  <a:pt x="8" y="30"/>
                                </a:lnTo>
                                <a:lnTo>
                                  <a:pt x="12" y="30"/>
                                </a:lnTo>
                                <a:lnTo>
                                  <a:pt x="18" y="30"/>
                                </a:lnTo>
                                <a:lnTo>
                                  <a:pt x="24" y="28"/>
                                </a:lnTo>
                                <a:lnTo>
                                  <a:pt x="28" y="28"/>
                                </a:lnTo>
                                <a:lnTo>
                                  <a:pt x="32" y="28"/>
                                </a:lnTo>
                                <a:lnTo>
                                  <a:pt x="34" y="28"/>
                                </a:lnTo>
                                <a:lnTo>
                                  <a:pt x="24" y="20"/>
                                </a:lnTo>
                                <a:lnTo>
                                  <a:pt x="22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72" name="Freeform 417"/>
                        <wps:cNvSpPr>
                          <a:spLocks/>
                        </wps:cNvSpPr>
                        <wps:spPr bwMode="auto">
                          <a:xfrm>
                            <a:off x="857250" y="514350"/>
                            <a:ext cx="979625" cy="2680296"/>
                          </a:xfrm>
                          <a:custGeom>
                            <a:avLst/>
                            <a:gdLst>
                              <a:gd name="T0" fmla="*/ 581 w 617"/>
                              <a:gd name="T1" fmla="*/ 832 h 1689"/>
                              <a:gd name="T2" fmla="*/ 617 w 617"/>
                              <a:gd name="T3" fmla="*/ 689 h 1689"/>
                              <a:gd name="T4" fmla="*/ 551 w 617"/>
                              <a:gd name="T5" fmla="*/ 618 h 1689"/>
                              <a:gd name="T6" fmla="*/ 480 w 617"/>
                              <a:gd name="T7" fmla="*/ 523 h 1689"/>
                              <a:gd name="T8" fmla="*/ 454 w 617"/>
                              <a:gd name="T9" fmla="*/ 441 h 1689"/>
                              <a:gd name="T10" fmla="*/ 520 w 617"/>
                              <a:gd name="T11" fmla="*/ 429 h 1689"/>
                              <a:gd name="T12" fmla="*/ 522 w 617"/>
                              <a:gd name="T13" fmla="*/ 390 h 1689"/>
                              <a:gd name="T14" fmla="*/ 492 w 617"/>
                              <a:gd name="T15" fmla="*/ 320 h 1689"/>
                              <a:gd name="T16" fmla="*/ 579 w 617"/>
                              <a:gd name="T17" fmla="*/ 223 h 1689"/>
                              <a:gd name="T18" fmla="*/ 524 w 617"/>
                              <a:gd name="T19" fmla="*/ 209 h 1689"/>
                              <a:gd name="T20" fmla="*/ 450 w 617"/>
                              <a:gd name="T21" fmla="*/ 229 h 1689"/>
                              <a:gd name="T22" fmla="*/ 408 w 617"/>
                              <a:gd name="T23" fmla="*/ 115 h 1689"/>
                              <a:gd name="T24" fmla="*/ 334 w 617"/>
                              <a:gd name="T25" fmla="*/ 0 h 1689"/>
                              <a:gd name="T26" fmla="*/ 310 w 617"/>
                              <a:gd name="T27" fmla="*/ 48 h 1689"/>
                              <a:gd name="T28" fmla="*/ 292 w 617"/>
                              <a:gd name="T29" fmla="*/ 257 h 1689"/>
                              <a:gd name="T30" fmla="*/ 228 w 617"/>
                              <a:gd name="T31" fmla="*/ 312 h 1689"/>
                              <a:gd name="T32" fmla="*/ 172 w 617"/>
                              <a:gd name="T33" fmla="*/ 364 h 1689"/>
                              <a:gd name="T34" fmla="*/ 184 w 617"/>
                              <a:gd name="T35" fmla="*/ 386 h 1689"/>
                              <a:gd name="T36" fmla="*/ 248 w 617"/>
                              <a:gd name="T37" fmla="*/ 388 h 1689"/>
                              <a:gd name="T38" fmla="*/ 306 w 617"/>
                              <a:gd name="T39" fmla="*/ 390 h 1689"/>
                              <a:gd name="T40" fmla="*/ 314 w 617"/>
                              <a:gd name="T41" fmla="*/ 412 h 1689"/>
                              <a:gd name="T42" fmla="*/ 312 w 617"/>
                              <a:gd name="T43" fmla="*/ 467 h 1689"/>
                              <a:gd name="T44" fmla="*/ 367 w 617"/>
                              <a:gd name="T45" fmla="*/ 457 h 1689"/>
                              <a:gd name="T46" fmla="*/ 367 w 617"/>
                              <a:gd name="T47" fmla="*/ 542 h 1689"/>
                              <a:gd name="T48" fmla="*/ 284 w 617"/>
                              <a:gd name="T49" fmla="*/ 687 h 1689"/>
                              <a:gd name="T50" fmla="*/ 228 w 617"/>
                              <a:gd name="T51" fmla="*/ 788 h 1689"/>
                              <a:gd name="T52" fmla="*/ 280 w 617"/>
                              <a:gd name="T53" fmla="*/ 820 h 1689"/>
                              <a:gd name="T54" fmla="*/ 306 w 617"/>
                              <a:gd name="T55" fmla="*/ 868 h 1689"/>
                              <a:gd name="T56" fmla="*/ 248 w 617"/>
                              <a:gd name="T57" fmla="*/ 977 h 1689"/>
                              <a:gd name="T58" fmla="*/ 180 w 617"/>
                              <a:gd name="T59" fmla="*/ 1008 h 1689"/>
                              <a:gd name="T60" fmla="*/ 124 w 617"/>
                              <a:gd name="T61" fmla="*/ 1028 h 1689"/>
                              <a:gd name="T62" fmla="*/ 111 w 617"/>
                              <a:gd name="T63" fmla="*/ 1060 h 1689"/>
                              <a:gd name="T64" fmla="*/ 190 w 617"/>
                              <a:gd name="T65" fmla="*/ 1143 h 1689"/>
                              <a:gd name="T66" fmla="*/ 264 w 617"/>
                              <a:gd name="T67" fmla="*/ 1191 h 1689"/>
                              <a:gd name="T68" fmla="*/ 230 w 617"/>
                              <a:gd name="T69" fmla="*/ 1250 h 1689"/>
                              <a:gd name="T70" fmla="*/ 174 w 617"/>
                              <a:gd name="T71" fmla="*/ 1301 h 1689"/>
                              <a:gd name="T72" fmla="*/ 111 w 617"/>
                              <a:gd name="T73" fmla="*/ 1334 h 1689"/>
                              <a:gd name="T74" fmla="*/ 50 w 617"/>
                              <a:gd name="T75" fmla="*/ 1358 h 1689"/>
                              <a:gd name="T76" fmla="*/ 8 w 617"/>
                              <a:gd name="T77" fmla="*/ 1366 h 1689"/>
                              <a:gd name="T78" fmla="*/ 22 w 617"/>
                              <a:gd name="T79" fmla="*/ 1418 h 1689"/>
                              <a:gd name="T80" fmla="*/ 90 w 617"/>
                              <a:gd name="T81" fmla="*/ 1475 h 1689"/>
                              <a:gd name="T82" fmla="*/ 141 w 617"/>
                              <a:gd name="T83" fmla="*/ 1499 h 1689"/>
                              <a:gd name="T84" fmla="*/ 188 w 617"/>
                              <a:gd name="T85" fmla="*/ 1503 h 1689"/>
                              <a:gd name="T86" fmla="*/ 240 w 617"/>
                              <a:gd name="T87" fmla="*/ 1493 h 1689"/>
                              <a:gd name="T88" fmla="*/ 304 w 617"/>
                              <a:gd name="T89" fmla="*/ 1483 h 1689"/>
                              <a:gd name="T90" fmla="*/ 357 w 617"/>
                              <a:gd name="T91" fmla="*/ 1493 h 1689"/>
                              <a:gd name="T92" fmla="*/ 367 w 617"/>
                              <a:gd name="T93" fmla="*/ 1554 h 1689"/>
                              <a:gd name="T94" fmla="*/ 312 w 617"/>
                              <a:gd name="T95" fmla="*/ 1622 h 1689"/>
                              <a:gd name="T96" fmla="*/ 280 w 617"/>
                              <a:gd name="T97" fmla="*/ 1636 h 1689"/>
                              <a:gd name="T98" fmla="*/ 322 w 617"/>
                              <a:gd name="T99" fmla="*/ 1677 h 1689"/>
                              <a:gd name="T100" fmla="*/ 563 w 617"/>
                              <a:gd name="T101" fmla="*/ 1677 h 1689"/>
                              <a:gd name="T102" fmla="*/ 585 w 617"/>
                              <a:gd name="T103" fmla="*/ 1650 h 1689"/>
                              <a:gd name="T104" fmla="*/ 611 w 617"/>
                              <a:gd name="T105" fmla="*/ 881 h 168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617" h="1689">
                                <a:moveTo>
                                  <a:pt x="611" y="881"/>
                                </a:moveTo>
                                <a:lnTo>
                                  <a:pt x="597" y="870"/>
                                </a:lnTo>
                                <a:lnTo>
                                  <a:pt x="589" y="858"/>
                                </a:lnTo>
                                <a:lnTo>
                                  <a:pt x="583" y="844"/>
                                </a:lnTo>
                                <a:lnTo>
                                  <a:pt x="581" y="832"/>
                                </a:lnTo>
                                <a:lnTo>
                                  <a:pt x="583" y="818"/>
                                </a:lnTo>
                                <a:lnTo>
                                  <a:pt x="591" y="806"/>
                                </a:lnTo>
                                <a:lnTo>
                                  <a:pt x="613" y="786"/>
                                </a:lnTo>
                                <a:lnTo>
                                  <a:pt x="617" y="782"/>
                                </a:lnTo>
                                <a:lnTo>
                                  <a:pt x="617" y="689"/>
                                </a:lnTo>
                                <a:lnTo>
                                  <a:pt x="615" y="687"/>
                                </a:lnTo>
                                <a:lnTo>
                                  <a:pt x="599" y="671"/>
                                </a:lnTo>
                                <a:lnTo>
                                  <a:pt x="585" y="655"/>
                                </a:lnTo>
                                <a:lnTo>
                                  <a:pt x="567" y="638"/>
                                </a:lnTo>
                                <a:lnTo>
                                  <a:pt x="551" y="618"/>
                                </a:lnTo>
                                <a:lnTo>
                                  <a:pt x="536" y="598"/>
                                </a:lnTo>
                                <a:lnTo>
                                  <a:pt x="520" y="580"/>
                                </a:lnTo>
                                <a:lnTo>
                                  <a:pt x="504" y="560"/>
                                </a:lnTo>
                                <a:lnTo>
                                  <a:pt x="492" y="540"/>
                                </a:lnTo>
                                <a:lnTo>
                                  <a:pt x="480" y="523"/>
                                </a:lnTo>
                                <a:lnTo>
                                  <a:pt x="470" y="505"/>
                                </a:lnTo>
                                <a:lnTo>
                                  <a:pt x="462" y="487"/>
                                </a:lnTo>
                                <a:lnTo>
                                  <a:pt x="456" y="471"/>
                                </a:lnTo>
                                <a:lnTo>
                                  <a:pt x="454" y="455"/>
                                </a:lnTo>
                                <a:lnTo>
                                  <a:pt x="454" y="441"/>
                                </a:lnTo>
                                <a:lnTo>
                                  <a:pt x="462" y="422"/>
                                </a:lnTo>
                                <a:lnTo>
                                  <a:pt x="476" y="416"/>
                                </a:lnTo>
                                <a:lnTo>
                                  <a:pt x="490" y="416"/>
                                </a:lnTo>
                                <a:lnTo>
                                  <a:pt x="506" y="422"/>
                                </a:lnTo>
                                <a:lnTo>
                                  <a:pt x="520" y="429"/>
                                </a:lnTo>
                                <a:lnTo>
                                  <a:pt x="532" y="435"/>
                                </a:lnTo>
                                <a:lnTo>
                                  <a:pt x="538" y="433"/>
                                </a:lnTo>
                                <a:lnTo>
                                  <a:pt x="538" y="422"/>
                                </a:lnTo>
                                <a:lnTo>
                                  <a:pt x="532" y="404"/>
                                </a:lnTo>
                                <a:lnTo>
                                  <a:pt x="522" y="390"/>
                                </a:lnTo>
                                <a:lnTo>
                                  <a:pt x="510" y="376"/>
                                </a:lnTo>
                                <a:lnTo>
                                  <a:pt x="498" y="362"/>
                                </a:lnTo>
                                <a:lnTo>
                                  <a:pt x="490" y="348"/>
                                </a:lnTo>
                                <a:lnTo>
                                  <a:pt x="486" y="336"/>
                                </a:lnTo>
                                <a:lnTo>
                                  <a:pt x="492" y="320"/>
                                </a:lnTo>
                                <a:lnTo>
                                  <a:pt x="504" y="305"/>
                                </a:lnTo>
                                <a:lnTo>
                                  <a:pt x="524" y="287"/>
                                </a:lnTo>
                                <a:lnTo>
                                  <a:pt x="543" y="265"/>
                                </a:lnTo>
                                <a:lnTo>
                                  <a:pt x="563" y="243"/>
                                </a:lnTo>
                                <a:lnTo>
                                  <a:pt x="579" y="223"/>
                                </a:lnTo>
                                <a:lnTo>
                                  <a:pt x="587" y="207"/>
                                </a:lnTo>
                                <a:lnTo>
                                  <a:pt x="587" y="196"/>
                                </a:lnTo>
                                <a:lnTo>
                                  <a:pt x="577" y="193"/>
                                </a:lnTo>
                                <a:lnTo>
                                  <a:pt x="551" y="199"/>
                                </a:lnTo>
                                <a:lnTo>
                                  <a:pt x="524" y="209"/>
                                </a:lnTo>
                                <a:lnTo>
                                  <a:pt x="500" y="221"/>
                                </a:lnTo>
                                <a:lnTo>
                                  <a:pt x="482" y="227"/>
                                </a:lnTo>
                                <a:lnTo>
                                  <a:pt x="470" y="231"/>
                                </a:lnTo>
                                <a:lnTo>
                                  <a:pt x="458" y="233"/>
                                </a:lnTo>
                                <a:lnTo>
                                  <a:pt x="450" y="229"/>
                                </a:lnTo>
                                <a:lnTo>
                                  <a:pt x="444" y="217"/>
                                </a:lnTo>
                                <a:lnTo>
                                  <a:pt x="438" y="199"/>
                                </a:lnTo>
                                <a:lnTo>
                                  <a:pt x="430" y="175"/>
                                </a:lnTo>
                                <a:lnTo>
                                  <a:pt x="420" y="148"/>
                                </a:lnTo>
                                <a:lnTo>
                                  <a:pt x="408" y="115"/>
                                </a:lnTo>
                                <a:lnTo>
                                  <a:pt x="394" y="84"/>
                                </a:lnTo>
                                <a:lnTo>
                                  <a:pt x="378" y="54"/>
                                </a:lnTo>
                                <a:lnTo>
                                  <a:pt x="363" y="28"/>
                                </a:lnTo>
                                <a:lnTo>
                                  <a:pt x="347" y="10"/>
                                </a:lnTo>
                                <a:lnTo>
                                  <a:pt x="334" y="0"/>
                                </a:lnTo>
                                <a:lnTo>
                                  <a:pt x="330" y="0"/>
                                </a:lnTo>
                                <a:lnTo>
                                  <a:pt x="326" y="0"/>
                                </a:lnTo>
                                <a:lnTo>
                                  <a:pt x="322" y="2"/>
                                </a:lnTo>
                                <a:lnTo>
                                  <a:pt x="320" y="4"/>
                                </a:lnTo>
                                <a:lnTo>
                                  <a:pt x="310" y="48"/>
                                </a:lnTo>
                                <a:lnTo>
                                  <a:pt x="310" y="121"/>
                                </a:lnTo>
                                <a:lnTo>
                                  <a:pt x="312" y="196"/>
                                </a:lnTo>
                                <a:lnTo>
                                  <a:pt x="308" y="237"/>
                                </a:lnTo>
                                <a:lnTo>
                                  <a:pt x="302" y="245"/>
                                </a:lnTo>
                                <a:lnTo>
                                  <a:pt x="292" y="257"/>
                                </a:lnTo>
                                <a:lnTo>
                                  <a:pt x="282" y="267"/>
                                </a:lnTo>
                                <a:lnTo>
                                  <a:pt x="270" y="277"/>
                                </a:lnTo>
                                <a:lnTo>
                                  <a:pt x="256" y="289"/>
                                </a:lnTo>
                                <a:lnTo>
                                  <a:pt x="242" y="301"/>
                                </a:lnTo>
                                <a:lnTo>
                                  <a:pt x="228" y="312"/>
                                </a:lnTo>
                                <a:lnTo>
                                  <a:pt x="214" y="324"/>
                                </a:lnTo>
                                <a:lnTo>
                                  <a:pt x="202" y="334"/>
                                </a:lnTo>
                                <a:lnTo>
                                  <a:pt x="190" y="344"/>
                                </a:lnTo>
                                <a:lnTo>
                                  <a:pt x="180" y="354"/>
                                </a:lnTo>
                                <a:lnTo>
                                  <a:pt x="172" y="364"/>
                                </a:lnTo>
                                <a:lnTo>
                                  <a:pt x="168" y="370"/>
                                </a:lnTo>
                                <a:lnTo>
                                  <a:pt x="166" y="376"/>
                                </a:lnTo>
                                <a:lnTo>
                                  <a:pt x="168" y="382"/>
                                </a:lnTo>
                                <a:lnTo>
                                  <a:pt x="174" y="384"/>
                                </a:lnTo>
                                <a:lnTo>
                                  <a:pt x="184" y="386"/>
                                </a:lnTo>
                                <a:lnTo>
                                  <a:pt x="196" y="388"/>
                                </a:lnTo>
                                <a:lnTo>
                                  <a:pt x="208" y="388"/>
                                </a:lnTo>
                                <a:lnTo>
                                  <a:pt x="220" y="388"/>
                                </a:lnTo>
                                <a:lnTo>
                                  <a:pt x="234" y="388"/>
                                </a:lnTo>
                                <a:lnTo>
                                  <a:pt x="248" y="388"/>
                                </a:lnTo>
                                <a:lnTo>
                                  <a:pt x="262" y="388"/>
                                </a:lnTo>
                                <a:lnTo>
                                  <a:pt x="274" y="388"/>
                                </a:lnTo>
                                <a:lnTo>
                                  <a:pt x="286" y="388"/>
                                </a:lnTo>
                                <a:lnTo>
                                  <a:pt x="298" y="390"/>
                                </a:lnTo>
                                <a:lnTo>
                                  <a:pt x="306" y="390"/>
                                </a:lnTo>
                                <a:lnTo>
                                  <a:pt x="312" y="392"/>
                                </a:lnTo>
                                <a:lnTo>
                                  <a:pt x="318" y="396"/>
                                </a:lnTo>
                                <a:lnTo>
                                  <a:pt x="320" y="400"/>
                                </a:lnTo>
                                <a:lnTo>
                                  <a:pt x="318" y="406"/>
                                </a:lnTo>
                                <a:lnTo>
                                  <a:pt x="314" y="412"/>
                                </a:lnTo>
                                <a:lnTo>
                                  <a:pt x="304" y="425"/>
                                </a:lnTo>
                                <a:lnTo>
                                  <a:pt x="300" y="439"/>
                                </a:lnTo>
                                <a:lnTo>
                                  <a:pt x="300" y="451"/>
                                </a:lnTo>
                                <a:lnTo>
                                  <a:pt x="304" y="461"/>
                                </a:lnTo>
                                <a:lnTo>
                                  <a:pt x="312" y="467"/>
                                </a:lnTo>
                                <a:lnTo>
                                  <a:pt x="322" y="469"/>
                                </a:lnTo>
                                <a:lnTo>
                                  <a:pt x="334" y="467"/>
                                </a:lnTo>
                                <a:lnTo>
                                  <a:pt x="347" y="461"/>
                                </a:lnTo>
                                <a:lnTo>
                                  <a:pt x="360" y="455"/>
                                </a:lnTo>
                                <a:lnTo>
                                  <a:pt x="367" y="457"/>
                                </a:lnTo>
                                <a:lnTo>
                                  <a:pt x="376" y="465"/>
                                </a:lnTo>
                                <a:lnTo>
                                  <a:pt x="379" y="479"/>
                                </a:lnTo>
                                <a:lnTo>
                                  <a:pt x="379" y="497"/>
                                </a:lnTo>
                                <a:lnTo>
                                  <a:pt x="376" y="519"/>
                                </a:lnTo>
                                <a:lnTo>
                                  <a:pt x="367" y="542"/>
                                </a:lnTo>
                                <a:lnTo>
                                  <a:pt x="355" y="568"/>
                                </a:lnTo>
                                <a:lnTo>
                                  <a:pt x="341" y="594"/>
                                </a:lnTo>
                                <a:lnTo>
                                  <a:pt x="322" y="624"/>
                                </a:lnTo>
                                <a:lnTo>
                                  <a:pt x="304" y="655"/>
                                </a:lnTo>
                                <a:lnTo>
                                  <a:pt x="284" y="687"/>
                                </a:lnTo>
                                <a:lnTo>
                                  <a:pt x="266" y="717"/>
                                </a:lnTo>
                                <a:lnTo>
                                  <a:pt x="250" y="743"/>
                                </a:lnTo>
                                <a:lnTo>
                                  <a:pt x="238" y="762"/>
                                </a:lnTo>
                                <a:lnTo>
                                  <a:pt x="230" y="778"/>
                                </a:lnTo>
                                <a:lnTo>
                                  <a:pt x="228" y="788"/>
                                </a:lnTo>
                                <a:lnTo>
                                  <a:pt x="232" y="796"/>
                                </a:lnTo>
                                <a:lnTo>
                                  <a:pt x="242" y="804"/>
                                </a:lnTo>
                                <a:lnTo>
                                  <a:pt x="254" y="810"/>
                                </a:lnTo>
                                <a:lnTo>
                                  <a:pt x="268" y="816"/>
                                </a:lnTo>
                                <a:lnTo>
                                  <a:pt x="280" y="820"/>
                                </a:lnTo>
                                <a:lnTo>
                                  <a:pt x="292" y="824"/>
                                </a:lnTo>
                                <a:lnTo>
                                  <a:pt x="300" y="828"/>
                                </a:lnTo>
                                <a:lnTo>
                                  <a:pt x="302" y="834"/>
                                </a:lnTo>
                                <a:lnTo>
                                  <a:pt x="306" y="848"/>
                                </a:lnTo>
                                <a:lnTo>
                                  <a:pt x="306" y="868"/>
                                </a:lnTo>
                                <a:lnTo>
                                  <a:pt x="304" y="889"/>
                                </a:lnTo>
                                <a:lnTo>
                                  <a:pt x="300" y="913"/>
                                </a:lnTo>
                                <a:lnTo>
                                  <a:pt x="288" y="937"/>
                                </a:lnTo>
                                <a:lnTo>
                                  <a:pt x="272" y="959"/>
                                </a:lnTo>
                                <a:lnTo>
                                  <a:pt x="248" y="977"/>
                                </a:lnTo>
                                <a:lnTo>
                                  <a:pt x="236" y="984"/>
                                </a:lnTo>
                                <a:lnTo>
                                  <a:pt x="222" y="992"/>
                                </a:lnTo>
                                <a:lnTo>
                                  <a:pt x="208" y="998"/>
                                </a:lnTo>
                                <a:lnTo>
                                  <a:pt x="194" y="1002"/>
                                </a:lnTo>
                                <a:lnTo>
                                  <a:pt x="180" y="1008"/>
                                </a:lnTo>
                                <a:lnTo>
                                  <a:pt x="166" y="1012"/>
                                </a:lnTo>
                                <a:lnTo>
                                  <a:pt x="154" y="1016"/>
                                </a:lnTo>
                                <a:lnTo>
                                  <a:pt x="145" y="1020"/>
                                </a:lnTo>
                                <a:lnTo>
                                  <a:pt x="135" y="1024"/>
                                </a:lnTo>
                                <a:lnTo>
                                  <a:pt x="124" y="1028"/>
                                </a:lnTo>
                                <a:lnTo>
                                  <a:pt x="118" y="1034"/>
                                </a:lnTo>
                                <a:lnTo>
                                  <a:pt x="112" y="1038"/>
                                </a:lnTo>
                                <a:lnTo>
                                  <a:pt x="111" y="1044"/>
                                </a:lnTo>
                                <a:lnTo>
                                  <a:pt x="108" y="1052"/>
                                </a:lnTo>
                                <a:lnTo>
                                  <a:pt x="111" y="1060"/>
                                </a:lnTo>
                                <a:lnTo>
                                  <a:pt x="117" y="1070"/>
                                </a:lnTo>
                                <a:lnTo>
                                  <a:pt x="129" y="1090"/>
                                </a:lnTo>
                                <a:lnTo>
                                  <a:pt x="148" y="1109"/>
                                </a:lnTo>
                                <a:lnTo>
                                  <a:pt x="168" y="1127"/>
                                </a:lnTo>
                                <a:lnTo>
                                  <a:pt x="190" y="1143"/>
                                </a:lnTo>
                                <a:lnTo>
                                  <a:pt x="212" y="1157"/>
                                </a:lnTo>
                                <a:lnTo>
                                  <a:pt x="230" y="1171"/>
                                </a:lnTo>
                                <a:lnTo>
                                  <a:pt x="246" y="1179"/>
                                </a:lnTo>
                                <a:lnTo>
                                  <a:pt x="258" y="1185"/>
                                </a:lnTo>
                                <a:lnTo>
                                  <a:pt x="264" y="1191"/>
                                </a:lnTo>
                                <a:lnTo>
                                  <a:pt x="264" y="1199"/>
                                </a:lnTo>
                                <a:lnTo>
                                  <a:pt x="260" y="1210"/>
                                </a:lnTo>
                                <a:lnTo>
                                  <a:pt x="252" y="1223"/>
                                </a:lnTo>
                                <a:lnTo>
                                  <a:pt x="242" y="1236"/>
                                </a:lnTo>
                                <a:lnTo>
                                  <a:pt x="230" y="1250"/>
                                </a:lnTo>
                                <a:lnTo>
                                  <a:pt x="216" y="1265"/>
                                </a:lnTo>
                                <a:lnTo>
                                  <a:pt x="204" y="1278"/>
                                </a:lnTo>
                                <a:lnTo>
                                  <a:pt x="196" y="1286"/>
                                </a:lnTo>
                                <a:lnTo>
                                  <a:pt x="186" y="1295"/>
                                </a:lnTo>
                                <a:lnTo>
                                  <a:pt x="174" y="1301"/>
                                </a:lnTo>
                                <a:lnTo>
                                  <a:pt x="162" y="1309"/>
                                </a:lnTo>
                                <a:lnTo>
                                  <a:pt x="150" y="1315"/>
                                </a:lnTo>
                                <a:lnTo>
                                  <a:pt x="139" y="1322"/>
                                </a:lnTo>
                                <a:lnTo>
                                  <a:pt x="124" y="1330"/>
                                </a:lnTo>
                                <a:lnTo>
                                  <a:pt x="111" y="1334"/>
                                </a:lnTo>
                                <a:lnTo>
                                  <a:pt x="96" y="1340"/>
                                </a:lnTo>
                                <a:lnTo>
                                  <a:pt x="84" y="1346"/>
                                </a:lnTo>
                                <a:lnTo>
                                  <a:pt x="72" y="1350"/>
                                </a:lnTo>
                                <a:lnTo>
                                  <a:pt x="60" y="1354"/>
                                </a:lnTo>
                                <a:lnTo>
                                  <a:pt x="50" y="1358"/>
                                </a:lnTo>
                                <a:lnTo>
                                  <a:pt x="40" y="1360"/>
                                </a:lnTo>
                                <a:lnTo>
                                  <a:pt x="32" y="1362"/>
                                </a:lnTo>
                                <a:lnTo>
                                  <a:pt x="26" y="1362"/>
                                </a:lnTo>
                                <a:lnTo>
                                  <a:pt x="16" y="1364"/>
                                </a:lnTo>
                                <a:lnTo>
                                  <a:pt x="8" y="1366"/>
                                </a:lnTo>
                                <a:lnTo>
                                  <a:pt x="0" y="1370"/>
                                </a:lnTo>
                                <a:lnTo>
                                  <a:pt x="0" y="1378"/>
                                </a:lnTo>
                                <a:lnTo>
                                  <a:pt x="0" y="1388"/>
                                </a:lnTo>
                                <a:lnTo>
                                  <a:pt x="8" y="1402"/>
                                </a:lnTo>
                                <a:lnTo>
                                  <a:pt x="22" y="1418"/>
                                </a:lnTo>
                                <a:lnTo>
                                  <a:pt x="42" y="1437"/>
                                </a:lnTo>
                                <a:lnTo>
                                  <a:pt x="54" y="1449"/>
                                </a:lnTo>
                                <a:lnTo>
                                  <a:pt x="66" y="1459"/>
                                </a:lnTo>
                                <a:lnTo>
                                  <a:pt x="78" y="1467"/>
                                </a:lnTo>
                                <a:lnTo>
                                  <a:pt x="90" y="1475"/>
                                </a:lnTo>
                                <a:lnTo>
                                  <a:pt x="100" y="1481"/>
                                </a:lnTo>
                                <a:lnTo>
                                  <a:pt x="111" y="1487"/>
                                </a:lnTo>
                                <a:lnTo>
                                  <a:pt x="123" y="1491"/>
                                </a:lnTo>
                                <a:lnTo>
                                  <a:pt x="133" y="1497"/>
                                </a:lnTo>
                                <a:lnTo>
                                  <a:pt x="141" y="1499"/>
                                </a:lnTo>
                                <a:lnTo>
                                  <a:pt x="150" y="1501"/>
                                </a:lnTo>
                                <a:lnTo>
                                  <a:pt x="160" y="1503"/>
                                </a:lnTo>
                                <a:lnTo>
                                  <a:pt x="170" y="1505"/>
                                </a:lnTo>
                                <a:lnTo>
                                  <a:pt x="180" y="1505"/>
                                </a:lnTo>
                                <a:lnTo>
                                  <a:pt x="188" y="1503"/>
                                </a:lnTo>
                                <a:lnTo>
                                  <a:pt x="198" y="1503"/>
                                </a:lnTo>
                                <a:lnTo>
                                  <a:pt x="206" y="1501"/>
                                </a:lnTo>
                                <a:lnTo>
                                  <a:pt x="216" y="1499"/>
                                </a:lnTo>
                                <a:lnTo>
                                  <a:pt x="228" y="1495"/>
                                </a:lnTo>
                                <a:lnTo>
                                  <a:pt x="240" y="1493"/>
                                </a:lnTo>
                                <a:lnTo>
                                  <a:pt x="252" y="1491"/>
                                </a:lnTo>
                                <a:lnTo>
                                  <a:pt x="266" y="1489"/>
                                </a:lnTo>
                                <a:lnTo>
                                  <a:pt x="278" y="1485"/>
                                </a:lnTo>
                                <a:lnTo>
                                  <a:pt x="292" y="1485"/>
                                </a:lnTo>
                                <a:lnTo>
                                  <a:pt x="304" y="1483"/>
                                </a:lnTo>
                                <a:lnTo>
                                  <a:pt x="318" y="1483"/>
                                </a:lnTo>
                                <a:lnTo>
                                  <a:pt x="330" y="1483"/>
                                </a:lnTo>
                                <a:lnTo>
                                  <a:pt x="340" y="1485"/>
                                </a:lnTo>
                                <a:lnTo>
                                  <a:pt x="349" y="1489"/>
                                </a:lnTo>
                                <a:lnTo>
                                  <a:pt x="357" y="1493"/>
                                </a:lnTo>
                                <a:lnTo>
                                  <a:pt x="363" y="1499"/>
                                </a:lnTo>
                                <a:lnTo>
                                  <a:pt x="367" y="1505"/>
                                </a:lnTo>
                                <a:lnTo>
                                  <a:pt x="372" y="1515"/>
                                </a:lnTo>
                                <a:lnTo>
                                  <a:pt x="372" y="1535"/>
                                </a:lnTo>
                                <a:lnTo>
                                  <a:pt x="367" y="1554"/>
                                </a:lnTo>
                                <a:lnTo>
                                  <a:pt x="361" y="1572"/>
                                </a:lnTo>
                                <a:lnTo>
                                  <a:pt x="351" y="1588"/>
                                </a:lnTo>
                                <a:lnTo>
                                  <a:pt x="340" y="1604"/>
                                </a:lnTo>
                                <a:lnTo>
                                  <a:pt x="326" y="1614"/>
                                </a:lnTo>
                                <a:lnTo>
                                  <a:pt x="312" y="1622"/>
                                </a:lnTo>
                                <a:lnTo>
                                  <a:pt x="294" y="1624"/>
                                </a:lnTo>
                                <a:lnTo>
                                  <a:pt x="292" y="1624"/>
                                </a:lnTo>
                                <a:lnTo>
                                  <a:pt x="288" y="1626"/>
                                </a:lnTo>
                                <a:lnTo>
                                  <a:pt x="284" y="1632"/>
                                </a:lnTo>
                                <a:lnTo>
                                  <a:pt x="280" y="1636"/>
                                </a:lnTo>
                                <a:lnTo>
                                  <a:pt x="280" y="1642"/>
                                </a:lnTo>
                                <a:lnTo>
                                  <a:pt x="284" y="1650"/>
                                </a:lnTo>
                                <a:lnTo>
                                  <a:pt x="292" y="1659"/>
                                </a:lnTo>
                                <a:lnTo>
                                  <a:pt x="308" y="1669"/>
                                </a:lnTo>
                                <a:lnTo>
                                  <a:pt x="322" y="1677"/>
                                </a:lnTo>
                                <a:lnTo>
                                  <a:pt x="338" y="1683"/>
                                </a:lnTo>
                                <a:lnTo>
                                  <a:pt x="353" y="1689"/>
                                </a:lnTo>
                                <a:lnTo>
                                  <a:pt x="355" y="1689"/>
                                </a:lnTo>
                                <a:lnTo>
                                  <a:pt x="553" y="1689"/>
                                </a:lnTo>
                                <a:lnTo>
                                  <a:pt x="563" y="1677"/>
                                </a:lnTo>
                                <a:lnTo>
                                  <a:pt x="571" y="1663"/>
                                </a:lnTo>
                                <a:lnTo>
                                  <a:pt x="573" y="1654"/>
                                </a:lnTo>
                                <a:lnTo>
                                  <a:pt x="575" y="1650"/>
                                </a:lnTo>
                                <a:lnTo>
                                  <a:pt x="577" y="1650"/>
                                </a:lnTo>
                                <a:lnTo>
                                  <a:pt x="585" y="1650"/>
                                </a:lnTo>
                                <a:lnTo>
                                  <a:pt x="599" y="1652"/>
                                </a:lnTo>
                                <a:lnTo>
                                  <a:pt x="613" y="1652"/>
                                </a:lnTo>
                                <a:lnTo>
                                  <a:pt x="617" y="1652"/>
                                </a:lnTo>
                                <a:lnTo>
                                  <a:pt x="617" y="887"/>
                                </a:lnTo>
                                <a:lnTo>
                                  <a:pt x="611" y="8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73" name="Freeform 418"/>
                        <wps:cNvSpPr>
                          <a:spLocks/>
                        </wps:cNvSpPr>
                        <wps:spPr bwMode="auto">
                          <a:xfrm>
                            <a:off x="1409700" y="2838450"/>
                            <a:ext cx="301667" cy="325317"/>
                          </a:xfrm>
                          <a:custGeom>
                            <a:avLst/>
                            <a:gdLst>
                              <a:gd name="T0" fmla="*/ 64 w 190"/>
                              <a:gd name="T1" fmla="*/ 0 h 205"/>
                              <a:gd name="T2" fmla="*/ 64 w 190"/>
                              <a:gd name="T3" fmla="*/ 6 h 205"/>
                              <a:gd name="T4" fmla="*/ 62 w 190"/>
                              <a:gd name="T5" fmla="*/ 22 h 205"/>
                              <a:gd name="T6" fmla="*/ 60 w 190"/>
                              <a:gd name="T7" fmla="*/ 46 h 205"/>
                              <a:gd name="T8" fmla="*/ 56 w 190"/>
                              <a:gd name="T9" fmla="*/ 75 h 205"/>
                              <a:gd name="T10" fmla="*/ 48 w 190"/>
                              <a:gd name="T11" fmla="*/ 104 h 205"/>
                              <a:gd name="T12" fmla="*/ 38 w 190"/>
                              <a:gd name="T13" fmla="*/ 136 h 205"/>
                              <a:gd name="T14" fmla="*/ 22 w 190"/>
                              <a:gd name="T15" fmla="*/ 162 h 205"/>
                              <a:gd name="T16" fmla="*/ 0 w 190"/>
                              <a:gd name="T17" fmla="*/ 186 h 205"/>
                              <a:gd name="T18" fmla="*/ 106 w 190"/>
                              <a:gd name="T19" fmla="*/ 205 h 205"/>
                              <a:gd name="T20" fmla="*/ 126 w 190"/>
                              <a:gd name="T21" fmla="*/ 164 h 205"/>
                              <a:gd name="T22" fmla="*/ 190 w 190"/>
                              <a:gd name="T23" fmla="*/ 196 h 205"/>
                              <a:gd name="T24" fmla="*/ 148 w 190"/>
                              <a:gd name="T25" fmla="*/ 42 h 205"/>
                              <a:gd name="T26" fmla="*/ 64 w 190"/>
                              <a:gd name="T27" fmla="*/ 0 h 2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90" h="205">
                                <a:moveTo>
                                  <a:pt x="64" y="0"/>
                                </a:moveTo>
                                <a:lnTo>
                                  <a:pt x="64" y="6"/>
                                </a:lnTo>
                                <a:lnTo>
                                  <a:pt x="62" y="22"/>
                                </a:lnTo>
                                <a:lnTo>
                                  <a:pt x="60" y="46"/>
                                </a:lnTo>
                                <a:lnTo>
                                  <a:pt x="56" y="75"/>
                                </a:lnTo>
                                <a:lnTo>
                                  <a:pt x="48" y="104"/>
                                </a:lnTo>
                                <a:lnTo>
                                  <a:pt x="38" y="136"/>
                                </a:lnTo>
                                <a:lnTo>
                                  <a:pt x="22" y="162"/>
                                </a:lnTo>
                                <a:lnTo>
                                  <a:pt x="0" y="186"/>
                                </a:lnTo>
                                <a:lnTo>
                                  <a:pt x="106" y="205"/>
                                </a:lnTo>
                                <a:lnTo>
                                  <a:pt x="126" y="164"/>
                                </a:lnTo>
                                <a:lnTo>
                                  <a:pt x="190" y="196"/>
                                </a:lnTo>
                                <a:lnTo>
                                  <a:pt x="148" y="42"/>
                                </a:lnTo>
                                <a:lnTo>
                                  <a:pt x="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74" name="Freeform 419"/>
                        <wps:cNvSpPr>
                          <a:spLocks/>
                        </wps:cNvSpPr>
                        <wps:spPr bwMode="auto">
                          <a:xfrm>
                            <a:off x="914401" y="1143000"/>
                            <a:ext cx="917704" cy="1936034"/>
                          </a:xfrm>
                          <a:custGeom>
                            <a:avLst/>
                            <a:gdLst>
                              <a:gd name="T0" fmla="*/ 536 w 578"/>
                              <a:gd name="T1" fmla="*/ 481 h 1220"/>
                              <a:gd name="T2" fmla="*/ 508 w 578"/>
                              <a:gd name="T3" fmla="*/ 408 h 1220"/>
                              <a:gd name="T4" fmla="*/ 516 w 578"/>
                              <a:gd name="T5" fmla="*/ 376 h 1220"/>
                              <a:gd name="T6" fmla="*/ 546 w 578"/>
                              <a:gd name="T7" fmla="*/ 370 h 1220"/>
                              <a:gd name="T8" fmla="*/ 578 w 578"/>
                              <a:gd name="T9" fmla="*/ 351 h 1220"/>
                              <a:gd name="T10" fmla="*/ 566 w 578"/>
                              <a:gd name="T11" fmla="*/ 333 h 1220"/>
                              <a:gd name="T12" fmla="*/ 522 w 578"/>
                              <a:gd name="T13" fmla="*/ 295 h 1220"/>
                              <a:gd name="T14" fmla="*/ 467 w 578"/>
                              <a:gd name="T15" fmla="*/ 234 h 1220"/>
                              <a:gd name="T16" fmla="*/ 415 w 578"/>
                              <a:gd name="T17" fmla="*/ 148 h 1220"/>
                              <a:gd name="T18" fmla="*/ 379 w 578"/>
                              <a:gd name="T19" fmla="*/ 39 h 1220"/>
                              <a:gd name="T20" fmla="*/ 373 w 578"/>
                              <a:gd name="T21" fmla="*/ 12 h 1220"/>
                              <a:gd name="T22" fmla="*/ 363 w 578"/>
                              <a:gd name="T23" fmla="*/ 71 h 1220"/>
                              <a:gd name="T24" fmla="*/ 345 w 578"/>
                              <a:gd name="T25" fmla="*/ 156 h 1220"/>
                              <a:gd name="T26" fmla="*/ 313 w 578"/>
                              <a:gd name="T27" fmla="*/ 251 h 1220"/>
                              <a:gd name="T28" fmla="*/ 263 w 578"/>
                              <a:gd name="T29" fmla="*/ 337 h 1220"/>
                              <a:gd name="T30" fmla="*/ 291 w 578"/>
                              <a:gd name="T31" fmla="*/ 390 h 1220"/>
                              <a:gd name="T32" fmla="*/ 293 w 578"/>
                              <a:gd name="T33" fmla="*/ 410 h 1220"/>
                              <a:gd name="T34" fmla="*/ 291 w 578"/>
                              <a:gd name="T35" fmla="*/ 462 h 1220"/>
                              <a:gd name="T36" fmla="*/ 273 w 578"/>
                              <a:gd name="T37" fmla="*/ 527 h 1220"/>
                              <a:gd name="T38" fmla="*/ 225 w 578"/>
                              <a:gd name="T39" fmla="*/ 592 h 1220"/>
                              <a:gd name="T40" fmla="*/ 135 w 578"/>
                              <a:gd name="T41" fmla="*/ 642 h 1220"/>
                              <a:gd name="T42" fmla="*/ 98 w 578"/>
                              <a:gd name="T43" fmla="*/ 658 h 1220"/>
                              <a:gd name="T44" fmla="*/ 113 w 578"/>
                              <a:gd name="T45" fmla="*/ 676 h 1220"/>
                              <a:gd name="T46" fmla="*/ 143 w 578"/>
                              <a:gd name="T47" fmla="*/ 704 h 1220"/>
                              <a:gd name="T48" fmla="*/ 183 w 578"/>
                              <a:gd name="T49" fmla="*/ 732 h 1220"/>
                              <a:gd name="T50" fmla="*/ 235 w 578"/>
                              <a:gd name="T51" fmla="*/ 758 h 1220"/>
                              <a:gd name="T52" fmla="*/ 275 w 578"/>
                              <a:gd name="T53" fmla="*/ 770 h 1220"/>
                              <a:gd name="T54" fmla="*/ 267 w 578"/>
                              <a:gd name="T55" fmla="*/ 796 h 1220"/>
                              <a:gd name="T56" fmla="*/ 241 w 578"/>
                              <a:gd name="T57" fmla="*/ 845 h 1220"/>
                              <a:gd name="T58" fmla="*/ 193 w 578"/>
                              <a:gd name="T59" fmla="*/ 901 h 1220"/>
                              <a:gd name="T60" fmla="*/ 115 w 578"/>
                              <a:gd name="T61" fmla="*/ 952 h 1220"/>
                              <a:gd name="T62" fmla="*/ 0 w 578"/>
                              <a:gd name="T63" fmla="*/ 984 h 1220"/>
                              <a:gd name="T64" fmla="*/ 8 w 578"/>
                              <a:gd name="T65" fmla="*/ 994 h 1220"/>
                              <a:gd name="T66" fmla="*/ 34 w 578"/>
                              <a:gd name="T67" fmla="*/ 1018 h 1220"/>
                              <a:gd name="T68" fmla="*/ 72 w 578"/>
                              <a:gd name="T69" fmla="*/ 1043 h 1220"/>
                              <a:gd name="T70" fmla="*/ 119 w 578"/>
                              <a:gd name="T71" fmla="*/ 1061 h 1220"/>
                              <a:gd name="T72" fmla="*/ 179 w 578"/>
                              <a:gd name="T73" fmla="*/ 1063 h 1220"/>
                              <a:gd name="T74" fmla="*/ 243 w 578"/>
                              <a:gd name="T75" fmla="*/ 1049 h 1220"/>
                              <a:gd name="T76" fmla="*/ 305 w 578"/>
                              <a:gd name="T77" fmla="*/ 1053 h 1220"/>
                              <a:gd name="T78" fmla="*/ 363 w 578"/>
                              <a:gd name="T79" fmla="*/ 1075 h 1220"/>
                              <a:gd name="T80" fmla="*/ 415 w 578"/>
                              <a:gd name="T81" fmla="*/ 1109 h 1220"/>
                              <a:gd name="T82" fmla="*/ 461 w 578"/>
                              <a:gd name="T83" fmla="*/ 1145 h 1220"/>
                              <a:gd name="T84" fmla="*/ 499 w 578"/>
                              <a:gd name="T85" fmla="*/ 1176 h 1220"/>
                              <a:gd name="T86" fmla="*/ 530 w 578"/>
                              <a:gd name="T87" fmla="*/ 1198 h 1220"/>
                              <a:gd name="T88" fmla="*/ 558 w 578"/>
                              <a:gd name="T89" fmla="*/ 1212 h 1220"/>
                              <a:gd name="T90" fmla="*/ 578 w 578"/>
                              <a:gd name="T91" fmla="*/ 1220 h 1220"/>
                              <a:gd name="T92" fmla="*/ 574 w 578"/>
                              <a:gd name="T93" fmla="*/ 1065 h 1220"/>
                              <a:gd name="T94" fmla="*/ 578 w 578"/>
                              <a:gd name="T95" fmla="*/ 1032 h 122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8861 h 10000"/>
                              <a:gd name="connsiteX139" fmla="*/ 9965 w 10000"/>
                              <a:gd name="connsiteY139" fmla="*/ 8844 h 10000"/>
                              <a:gd name="connsiteX140" fmla="*/ 9931 w 10000"/>
                              <a:gd name="connsiteY140" fmla="*/ 8730 h 10000"/>
                              <a:gd name="connsiteX141" fmla="*/ 9965 w 10000"/>
                              <a:gd name="connsiteY141" fmla="*/ 8492 h 10000"/>
                              <a:gd name="connsiteX142" fmla="*/ 10000 w 10000"/>
                              <a:gd name="connsiteY142" fmla="*/ 8459 h 10000"/>
                              <a:gd name="connsiteX143" fmla="*/ 10000 w 10000"/>
                              <a:gd name="connsiteY143" fmla="*/ 4320 h 10000"/>
                              <a:gd name="connsiteX144" fmla="*/ 9827 w 10000"/>
                              <a:gd name="connsiteY144" fmla="*/ 4270 h 1000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8861 h 10000"/>
                              <a:gd name="connsiteX139" fmla="*/ 9965 w 10000"/>
                              <a:gd name="connsiteY139" fmla="*/ 8844 h 10000"/>
                              <a:gd name="connsiteX140" fmla="*/ 9965 w 10000"/>
                              <a:gd name="connsiteY140" fmla="*/ 8492 h 10000"/>
                              <a:gd name="connsiteX141" fmla="*/ 10000 w 10000"/>
                              <a:gd name="connsiteY141" fmla="*/ 8459 h 10000"/>
                              <a:gd name="connsiteX142" fmla="*/ 10000 w 10000"/>
                              <a:gd name="connsiteY142" fmla="*/ 4320 h 10000"/>
                              <a:gd name="connsiteX143" fmla="*/ 9827 w 10000"/>
                              <a:gd name="connsiteY143" fmla="*/ 4270 h 1000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8861 h 10000"/>
                              <a:gd name="connsiteX139" fmla="*/ 9965 w 10000"/>
                              <a:gd name="connsiteY139" fmla="*/ 8492 h 10000"/>
                              <a:gd name="connsiteX140" fmla="*/ 10000 w 10000"/>
                              <a:gd name="connsiteY140" fmla="*/ 8459 h 10000"/>
                              <a:gd name="connsiteX141" fmla="*/ 10000 w 10000"/>
                              <a:gd name="connsiteY141" fmla="*/ 4320 h 10000"/>
                              <a:gd name="connsiteX142" fmla="*/ 9827 w 10000"/>
                              <a:gd name="connsiteY142" fmla="*/ 4270 h 10000"/>
                              <a:gd name="connsiteX0" fmla="*/ 9827 w 10005"/>
                              <a:gd name="connsiteY0" fmla="*/ 4270 h 10000"/>
                              <a:gd name="connsiteX1" fmla="*/ 9550 w 10005"/>
                              <a:gd name="connsiteY1" fmla="*/ 4123 h 10000"/>
                              <a:gd name="connsiteX2" fmla="*/ 9273 w 10005"/>
                              <a:gd name="connsiteY2" fmla="*/ 3943 h 10000"/>
                              <a:gd name="connsiteX3" fmla="*/ 9031 w 10005"/>
                              <a:gd name="connsiteY3" fmla="*/ 3770 h 10000"/>
                              <a:gd name="connsiteX4" fmla="*/ 8893 w 10005"/>
                              <a:gd name="connsiteY4" fmla="*/ 3574 h 10000"/>
                              <a:gd name="connsiteX5" fmla="*/ 8789 w 10005"/>
                              <a:gd name="connsiteY5" fmla="*/ 3344 h 10000"/>
                              <a:gd name="connsiteX6" fmla="*/ 8824 w 10005"/>
                              <a:gd name="connsiteY6" fmla="*/ 3082 h 10000"/>
                              <a:gd name="connsiteX7" fmla="*/ 8858 w 10005"/>
                              <a:gd name="connsiteY7" fmla="*/ 3082 h 10000"/>
                              <a:gd name="connsiteX8" fmla="*/ 8927 w 10005"/>
                              <a:gd name="connsiteY8" fmla="*/ 3082 h 10000"/>
                              <a:gd name="connsiteX9" fmla="*/ 9066 w 10005"/>
                              <a:gd name="connsiteY9" fmla="*/ 3082 h 10000"/>
                              <a:gd name="connsiteX10" fmla="*/ 9239 w 10005"/>
                              <a:gd name="connsiteY10" fmla="*/ 3066 h 10000"/>
                              <a:gd name="connsiteX11" fmla="*/ 9446 w 10005"/>
                              <a:gd name="connsiteY11" fmla="*/ 3033 h 10000"/>
                              <a:gd name="connsiteX12" fmla="*/ 9654 w 10005"/>
                              <a:gd name="connsiteY12" fmla="*/ 2984 h 10000"/>
                              <a:gd name="connsiteX13" fmla="*/ 9862 w 10005"/>
                              <a:gd name="connsiteY13" fmla="*/ 2926 h 10000"/>
                              <a:gd name="connsiteX14" fmla="*/ 10000 w 10005"/>
                              <a:gd name="connsiteY14" fmla="*/ 2877 h 10000"/>
                              <a:gd name="connsiteX15" fmla="*/ 10000 w 10005"/>
                              <a:gd name="connsiteY15" fmla="*/ 2811 h 10000"/>
                              <a:gd name="connsiteX16" fmla="*/ 9931 w 10005"/>
                              <a:gd name="connsiteY16" fmla="*/ 2795 h 10000"/>
                              <a:gd name="connsiteX17" fmla="*/ 9792 w 10005"/>
                              <a:gd name="connsiteY17" fmla="*/ 2730 h 10000"/>
                              <a:gd name="connsiteX18" fmla="*/ 9550 w 10005"/>
                              <a:gd name="connsiteY18" fmla="*/ 2648 h 10000"/>
                              <a:gd name="connsiteX19" fmla="*/ 9308 w 10005"/>
                              <a:gd name="connsiteY19" fmla="*/ 2549 h 10000"/>
                              <a:gd name="connsiteX20" fmla="*/ 9031 w 10005"/>
                              <a:gd name="connsiteY20" fmla="*/ 2418 h 10000"/>
                              <a:gd name="connsiteX21" fmla="*/ 8720 w 10005"/>
                              <a:gd name="connsiteY21" fmla="*/ 2270 h 10000"/>
                              <a:gd name="connsiteX22" fmla="*/ 8426 w 10005"/>
                              <a:gd name="connsiteY22" fmla="*/ 2107 h 10000"/>
                              <a:gd name="connsiteX23" fmla="*/ 8080 w 10005"/>
                              <a:gd name="connsiteY23" fmla="*/ 1918 h 10000"/>
                              <a:gd name="connsiteX24" fmla="*/ 7768 w 10005"/>
                              <a:gd name="connsiteY24" fmla="*/ 1705 h 10000"/>
                              <a:gd name="connsiteX25" fmla="*/ 7457 w 10005"/>
                              <a:gd name="connsiteY25" fmla="*/ 1475 h 10000"/>
                              <a:gd name="connsiteX26" fmla="*/ 7180 w 10005"/>
                              <a:gd name="connsiteY26" fmla="*/ 1213 h 10000"/>
                              <a:gd name="connsiteX27" fmla="*/ 6938 w 10005"/>
                              <a:gd name="connsiteY27" fmla="*/ 943 h 10000"/>
                              <a:gd name="connsiteX28" fmla="*/ 6730 w 10005"/>
                              <a:gd name="connsiteY28" fmla="*/ 648 h 10000"/>
                              <a:gd name="connsiteX29" fmla="*/ 6557 w 10005"/>
                              <a:gd name="connsiteY29" fmla="*/ 320 h 10000"/>
                              <a:gd name="connsiteX30" fmla="*/ 6453 w 10005"/>
                              <a:gd name="connsiteY30" fmla="*/ 0 h 10000"/>
                              <a:gd name="connsiteX31" fmla="*/ 6453 w 10005"/>
                              <a:gd name="connsiteY31" fmla="*/ 16 h 10000"/>
                              <a:gd name="connsiteX32" fmla="*/ 6453 w 10005"/>
                              <a:gd name="connsiteY32" fmla="*/ 98 h 10000"/>
                              <a:gd name="connsiteX33" fmla="*/ 6419 w 10005"/>
                              <a:gd name="connsiteY33" fmla="*/ 221 h 10000"/>
                              <a:gd name="connsiteX34" fmla="*/ 6349 w 10005"/>
                              <a:gd name="connsiteY34" fmla="*/ 385 h 10000"/>
                              <a:gd name="connsiteX35" fmla="*/ 6280 w 10005"/>
                              <a:gd name="connsiteY35" fmla="*/ 582 h 10000"/>
                              <a:gd name="connsiteX36" fmla="*/ 6211 w 10005"/>
                              <a:gd name="connsiteY36" fmla="*/ 795 h 10000"/>
                              <a:gd name="connsiteX37" fmla="*/ 6107 w 10005"/>
                              <a:gd name="connsiteY37" fmla="*/ 1041 h 10000"/>
                              <a:gd name="connsiteX38" fmla="*/ 5969 w 10005"/>
                              <a:gd name="connsiteY38" fmla="*/ 1279 h 10000"/>
                              <a:gd name="connsiteX39" fmla="*/ 5830 w 10005"/>
                              <a:gd name="connsiteY39" fmla="*/ 1541 h 10000"/>
                              <a:gd name="connsiteX40" fmla="*/ 5623 w 10005"/>
                              <a:gd name="connsiteY40" fmla="*/ 1803 h 10000"/>
                              <a:gd name="connsiteX41" fmla="*/ 5415 w 10005"/>
                              <a:gd name="connsiteY41" fmla="*/ 2057 h 10000"/>
                              <a:gd name="connsiteX42" fmla="*/ 5173 w 10005"/>
                              <a:gd name="connsiteY42" fmla="*/ 2320 h 10000"/>
                              <a:gd name="connsiteX43" fmla="*/ 4896 w 10005"/>
                              <a:gd name="connsiteY43" fmla="*/ 2549 h 10000"/>
                              <a:gd name="connsiteX44" fmla="*/ 4550 w 10005"/>
                              <a:gd name="connsiteY44" fmla="*/ 2762 h 10000"/>
                              <a:gd name="connsiteX45" fmla="*/ 4204 w 10005"/>
                              <a:gd name="connsiteY45" fmla="*/ 2926 h 10000"/>
                              <a:gd name="connsiteX46" fmla="*/ 3824 w 10005"/>
                              <a:gd name="connsiteY46" fmla="*/ 3066 h 10000"/>
                              <a:gd name="connsiteX47" fmla="*/ 5035 w 10005"/>
                              <a:gd name="connsiteY47" fmla="*/ 3197 h 10000"/>
                              <a:gd name="connsiteX48" fmla="*/ 5035 w 10005"/>
                              <a:gd name="connsiteY48" fmla="*/ 3213 h 10000"/>
                              <a:gd name="connsiteX49" fmla="*/ 5069 w 10005"/>
                              <a:gd name="connsiteY49" fmla="*/ 3279 h 10000"/>
                              <a:gd name="connsiteX50" fmla="*/ 5069 w 10005"/>
                              <a:gd name="connsiteY50" fmla="*/ 3361 h 10000"/>
                              <a:gd name="connsiteX51" fmla="*/ 5069 w 10005"/>
                              <a:gd name="connsiteY51" fmla="*/ 3475 h 10000"/>
                              <a:gd name="connsiteX52" fmla="*/ 5069 w 10005"/>
                              <a:gd name="connsiteY52" fmla="*/ 3623 h 10000"/>
                              <a:gd name="connsiteX53" fmla="*/ 5035 w 10005"/>
                              <a:gd name="connsiteY53" fmla="*/ 3787 h 10000"/>
                              <a:gd name="connsiteX54" fmla="*/ 4965 w 10005"/>
                              <a:gd name="connsiteY54" fmla="*/ 3943 h 10000"/>
                              <a:gd name="connsiteX55" fmla="*/ 4862 w 10005"/>
                              <a:gd name="connsiteY55" fmla="*/ 4123 h 10000"/>
                              <a:gd name="connsiteX56" fmla="*/ 4723 w 10005"/>
                              <a:gd name="connsiteY56" fmla="*/ 4320 h 10000"/>
                              <a:gd name="connsiteX57" fmla="*/ 4516 w 10005"/>
                              <a:gd name="connsiteY57" fmla="*/ 4500 h 10000"/>
                              <a:gd name="connsiteX58" fmla="*/ 4204 w 10005"/>
                              <a:gd name="connsiteY58" fmla="*/ 4680 h 10000"/>
                              <a:gd name="connsiteX59" fmla="*/ 3893 w 10005"/>
                              <a:gd name="connsiteY59" fmla="*/ 4852 h 10000"/>
                              <a:gd name="connsiteX60" fmla="*/ 3443 w 10005"/>
                              <a:gd name="connsiteY60" fmla="*/ 5016 h 10000"/>
                              <a:gd name="connsiteX61" fmla="*/ 2958 w 10005"/>
                              <a:gd name="connsiteY61" fmla="*/ 5148 h 10000"/>
                              <a:gd name="connsiteX62" fmla="*/ 2336 w 10005"/>
                              <a:gd name="connsiteY62" fmla="*/ 5262 h 10000"/>
                              <a:gd name="connsiteX63" fmla="*/ 1661 w 10005"/>
                              <a:gd name="connsiteY63" fmla="*/ 5344 h 10000"/>
                              <a:gd name="connsiteX64" fmla="*/ 1661 w 10005"/>
                              <a:gd name="connsiteY64" fmla="*/ 5361 h 10000"/>
                              <a:gd name="connsiteX65" fmla="*/ 1696 w 10005"/>
                              <a:gd name="connsiteY65" fmla="*/ 5393 h 10000"/>
                              <a:gd name="connsiteX66" fmla="*/ 1799 w 10005"/>
                              <a:gd name="connsiteY66" fmla="*/ 5434 h 10000"/>
                              <a:gd name="connsiteX67" fmla="*/ 1851 w 10005"/>
                              <a:gd name="connsiteY67" fmla="*/ 5484 h 10000"/>
                              <a:gd name="connsiteX68" fmla="*/ 1955 w 10005"/>
                              <a:gd name="connsiteY68" fmla="*/ 5541 h 10000"/>
                              <a:gd name="connsiteX69" fmla="*/ 2128 w 10005"/>
                              <a:gd name="connsiteY69" fmla="*/ 5607 h 10000"/>
                              <a:gd name="connsiteX70" fmla="*/ 2266 w 10005"/>
                              <a:gd name="connsiteY70" fmla="*/ 5689 h 10000"/>
                              <a:gd name="connsiteX71" fmla="*/ 2474 w 10005"/>
                              <a:gd name="connsiteY71" fmla="*/ 5770 h 10000"/>
                              <a:gd name="connsiteX72" fmla="*/ 2682 w 10005"/>
                              <a:gd name="connsiteY72" fmla="*/ 5852 h 10000"/>
                              <a:gd name="connsiteX73" fmla="*/ 2889 w 10005"/>
                              <a:gd name="connsiteY73" fmla="*/ 5926 h 10000"/>
                              <a:gd name="connsiteX74" fmla="*/ 3166 w 10005"/>
                              <a:gd name="connsiteY74" fmla="*/ 6000 h 10000"/>
                              <a:gd name="connsiteX75" fmla="*/ 3443 w 10005"/>
                              <a:gd name="connsiteY75" fmla="*/ 6082 h 10000"/>
                              <a:gd name="connsiteX76" fmla="*/ 3754 w 10005"/>
                              <a:gd name="connsiteY76" fmla="*/ 6148 h 10000"/>
                              <a:gd name="connsiteX77" fmla="*/ 4066 w 10005"/>
                              <a:gd name="connsiteY77" fmla="*/ 6213 h 10000"/>
                              <a:gd name="connsiteX78" fmla="*/ 4412 w 10005"/>
                              <a:gd name="connsiteY78" fmla="*/ 6262 h 10000"/>
                              <a:gd name="connsiteX79" fmla="*/ 4758 w 10005"/>
                              <a:gd name="connsiteY79" fmla="*/ 6295 h 10000"/>
                              <a:gd name="connsiteX80" fmla="*/ 4758 w 10005"/>
                              <a:gd name="connsiteY80" fmla="*/ 6311 h 10000"/>
                              <a:gd name="connsiteX81" fmla="*/ 4758 w 10005"/>
                              <a:gd name="connsiteY81" fmla="*/ 6361 h 10000"/>
                              <a:gd name="connsiteX82" fmla="*/ 4689 w 10005"/>
                              <a:gd name="connsiteY82" fmla="*/ 6426 h 10000"/>
                              <a:gd name="connsiteX83" fmla="*/ 4619 w 10005"/>
                              <a:gd name="connsiteY83" fmla="*/ 6525 h 10000"/>
                              <a:gd name="connsiteX84" fmla="*/ 4516 w 10005"/>
                              <a:gd name="connsiteY84" fmla="*/ 6656 h 10000"/>
                              <a:gd name="connsiteX85" fmla="*/ 4377 w 10005"/>
                              <a:gd name="connsiteY85" fmla="*/ 6779 h 10000"/>
                              <a:gd name="connsiteX86" fmla="*/ 4170 w 10005"/>
                              <a:gd name="connsiteY86" fmla="*/ 6926 h 10000"/>
                              <a:gd name="connsiteX87" fmla="*/ 3962 w 10005"/>
                              <a:gd name="connsiteY87" fmla="*/ 7074 h 10000"/>
                              <a:gd name="connsiteX88" fmla="*/ 3685 w 10005"/>
                              <a:gd name="connsiteY88" fmla="*/ 7221 h 10000"/>
                              <a:gd name="connsiteX89" fmla="*/ 3339 w 10005"/>
                              <a:gd name="connsiteY89" fmla="*/ 7385 h 10000"/>
                              <a:gd name="connsiteX90" fmla="*/ 2958 w 10005"/>
                              <a:gd name="connsiteY90" fmla="*/ 7533 h 10000"/>
                              <a:gd name="connsiteX91" fmla="*/ 2509 w 10005"/>
                              <a:gd name="connsiteY91" fmla="*/ 7672 h 10000"/>
                              <a:gd name="connsiteX92" fmla="*/ 1990 w 10005"/>
                              <a:gd name="connsiteY92" fmla="*/ 7803 h 10000"/>
                              <a:gd name="connsiteX93" fmla="*/ 1419 w 10005"/>
                              <a:gd name="connsiteY93" fmla="*/ 7902 h 10000"/>
                              <a:gd name="connsiteX94" fmla="*/ 761 w 10005"/>
                              <a:gd name="connsiteY94" fmla="*/ 8000 h 10000"/>
                              <a:gd name="connsiteX95" fmla="*/ 0 w 10005"/>
                              <a:gd name="connsiteY95" fmla="*/ 8066 h 10000"/>
                              <a:gd name="connsiteX96" fmla="*/ 35 w 10005"/>
                              <a:gd name="connsiteY96" fmla="*/ 8082 h 10000"/>
                              <a:gd name="connsiteX97" fmla="*/ 69 w 10005"/>
                              <a:gd name="connsiteY97" fmla="*/ 8098 h 10000"/>
                              <a:gd name="connsiteX98" fmla="*/ 138 w 10005"/>
                              <a:gd name="connsiteY98" fmla="*/ 8148 h 10000"/>
                              <a:gd name="connsiteX99" fmla="*/ 277 w 10005"/>
                              <a:gd name="connsiteY99" fmla="*/ 8213 h 10000"/>
                              <a:gd name="connsiteX100" fmla="*/ 415 w 10005"/>
                              <a:gd name="connsiteY100" fmla="*/ 8279 h 10000"/>
                              <a:gd name="connsiteX101" fmla="*/ 588 w 10005"/>
                              <a:gd name="connsiteY101" fmla="*/ 8344 h 10000"/>
                              <a:gd name="connsiteX102" fmla="*/ 761 w 10005"/>
                              <a:gd name="connsiteY102" fmla="*/ 8410 h 10000"/>
                              <a:gd name="connsiteX103" fmla="*/ 1003 w 10005"/>
                              <a:gd name="connsiteY103" fmla="*/ 8492 h 10000"/>
                              <a:gd name="connsiteX104" fmla="*/ 1246 w 10005"/>
                              <a:gd name="connsiteY104" fmla="*/ 8549 h 10000"/>
                              <a:gd name="connsiteX105" fmla="*/ 1488 w 10005"/>
                              <a:gd name="connsiteY105" fmla="*/ 8615 h 10000"/>
                              <a:gd name="connsiteX106" fmla="*/ 1799 w 10005"/>
                              <a:gd name="connsiteY106" fmla="*/ 8664 h 10000"/>
                              <a:gd name="connsiteX107" fmla="*/ 2059 w 10005"/>
                              <a:gd name="connsiteY107" fmla="*/ 8697 h 10000"/>
                              <a:gd name="connsiteX108" fmla="*/ 2405 w 10005"/>
                              <a:gd name="connsiteY108" fmla="*/ 8730 h 10000"/>
                              <a:gd name="connsiteX109" fmla="*/ 2716 w 10005"/>
                              <a:gd name="connsiteY109" fmla="*/ 8730 h 10000"/>
                              <a:gd name="connsiteX110" fmla="*/ 3097 w 10005"/>
                              <a:gd name="connsiteY110" fmla="*/ 8713 h 10000"/>
                              <a:gd name="connsiteX111" fmla="*/ 3443 w 10005"/>
                              <a:gd name="connsiteY111" fmla="*/ 8664 h 10000"/>
                              <a:gd name="connsiteX112" fmla="*/ 3824 w 10005"/>
                              <a:gd name="connsiteY112" fmla="*/ 8615 h 10000"/>
                              <a:gd name="connsiteX113" fmla="*/ 4204 w 10005"/>
                              <a:gd name="connsiteY113" fmla="*/ 8598 h 10000"/>
                              <a:gd name="connsiteX114" fmla="*/ 4585 w 10005"/>
                              <a:gd name="connsiteY114" fmla="*/ 8598 h 10000"/>
                              <a:gd name="connsiteX115" fmla="*/ 4931 w 10005"/>
                              <a:gd name="connsiteY115" fmla="*/ 8598 h 10000"/>
                              <a:gd name="connsiteX116" fmla="*/ 5277 w 10005"/>
                              <a:gd name="connsiteY116" fmla="*/ 8631 h 10000"/>
                              <a:gd name="connsiteX117" fmla="*/ 5623 w 10005"/>
                              <a:gd name="connsiteY117" fmla="*/ 8680 h 10000"/>
                              <a:gd name="connsiteX118" fmla="*/ 5969 w 10005"/>
                              <a:gd name="connsiteY118" fmla="*/ 8746 h 10000"/>
                              <a:gd name="connsiteX119" fmla="*/ 6280 w 10005"/>
                              <a:gd name="connsiteY119" fmla="*/ 8811 h 10000"/>
                              <a:gd name="connsiteX120" fmla="*/ 6592 w 10005"/>
                              <a:gd name="connsiteY120" fmla="*/ 8893 h 10000"/>
                              <a:gd name="connsiteX121" fmla="*/ 6903 w 10005"/>
                              <a:gd name="connsiteY121" fmla="*/ 8992 h 10000"/>
                              <a:gd name="connsiteX122" fmla="*/ 7180 w 10005"/>
                              <a:gd name="connsiteY122" fmla="*/ 9090 h 10000"/>
                              <a:gd name="connsiteX123" fmla="*/ 7457 w 10005"/>
                              <a:gd name="connsiteY123" fmla="*/ 9189 h 10000"/>
                              <a:gd name="connsiteX124" fmla="*/ 7734 w 10005"/>
                              <a:gd name="connsiteY124" fmla="*/ 9287 h 10000"/>
                              <a:gd name="connsiteX125" fmla="*/ 7976 w 10005"/>
                              <a:gd name="connsiteY125" fmla="*/ 9385 h 10000"/>
                              <a:gd name="connsiteX126" fmla="*/ 8253 w 10005"/>
                              <a:gd name="connsiteY126" fmla="*/ 9475 h 10000"/>
                              <a:gd name="connsiteX127" fmla="*/ 8460 w 10005"/>
                              <a:gd name="connsiteY127" fmla="*/ 9574 h 10000"/>
                              <a:gd name="connsiteX128" fmla="*/ 8633 w 10005"/>
                              <a:gd name="connsiteY128" fmla="*/ 9639 h 10000"/>
                              <a:gd name="connsiteX129" fmla="*/ 8789 w 10005"/>
                              <a:gd name="connsiteY129" fmla="*/ 9705 h 10000"/>
                              <a:gd name="connsiteX130" fmla="*/ 8997 w 10005"/>
                              <a:gd name="connsiteY130" fmla="*/ 9770 h 10000"/>
                              <a:gd name="connsiteX131" fmla="*/ 9170 w 10005"/>
                              <a:gd name="connsiteY131" fmla="*/ 9820 h 10000"/>
                              <a:gd name="connsiteX132" fmla="*/ 9343 w 10005"/>
                              <a:gd name="connsiteY132" fmla="*/ 9869 h 10000"/>
                              <a:gd name="connsiteX133" fmla="*/ 9481 w 10005"/>
                              <a:gd name="connsiteY133" fmla="*/ 9902 h 10000"/>
                              <a:gd name="connsiteX134" fmla="*/ 9654 w 10005"/>
                              <a:gd name="connsiteY134" fmla="*/ 9934 h 10000"/>
                              <a:gd name="connsiteX135" fmla="*/ 9827 w 10005"/>
                              <a:gd name="connsiteY135" fmla="*/ 9967 h 10000"/>
                              <a:gd name="connsiteX136" fmla="*/ 10000 w 10005"/>
                              <a:gd name="connsiteY136" fmla="*/ 9984 h 10000"/>
                              <a:gd name="connsiteX137" fmla="*/ 10000 w 10005"/>
                              <a:gd name="connsiteY137" fmla="*/ 10000 h 10000"/>
                              <a:gd name="connsiteX138" fmla="*/ 10000 w 10005"/>
                              <a:gd name="connsiteY138" fmla="*/ 8861 h 10000"/>
                              <a:gd name="connsiteX139" fmla="*/ 9965 w 10005"/>
                              <a:gd name="connsiteY139" fmla="*/ 8492 h 10000"/>
                              <a:gd name="connsiteX140" fmla="*/ 10000 w 10005"/>
                              <a:gd name="connsiteY140" fmla="*/ 4320 h 10000"/>
                              <a:gd name="connsiteX141" fmla="*/ 9827 w 10005"/>
                              <a:gd name="connsiteY141" fmla="*/ 4270 h 10000"/>
                              <a:gd name="connsiteX0" fmla="*/ 9827 w 10012"/>
                              <a:gd name="connsiteY0" fmla="*/ 4270 h 10000"/>
                              <a:gd name="connsiteX1" fmla="*/ 9550 w 10012"/>
                              <a:gd name="connsiteY1" fmla="*/ 4123 h 10000"/>
                              <a:gd name="connsiteX2" fmla="*/ 9273 w 10012"/>
                              <a:gd name="connsiteY2" fmla="*/ 3943 h 10000"/>
                              <a:gd name="connsiteX3" fmla="*/ 9031 w 10012"/>
                              <a:gd name="connsiteY3" fmla="*/ 3770 h 10000"/>
                              <a:gd name="connsiteX4" fmla="*/ 8893 w 10012"/>
                              <a:gd name="connsiteY4" fmla="*/ 3574 h 10000"/>
                              <a:gd name="connsiteX5" fmla="*/ 8789 w 10012"/>
                              <a:gd name="connsiteY5" fmla="*/ 3344 h 10000"/>
                              <a:gd name="connsiteX6" fmla="*/ 8824 w 10012"/>
                              <a:gd name="connsiteY6" fmla="*/ 3082 h 10000"/>
                              <a:gd name="connsiteX7" fmla="*/ 8858 w 10012"/>
                              <a:gd name="connsiteY7" fmla="*/ 3082 h 10000"/>
                              <a:gd name="connsiteX8" fmla="*/ 8927 w 10012"/>
                              <a:gd name="connsiteY8" fmla="*/ 3082 h 10000"/>
                              <a:gd name="connsiteX9" fmla="*/ 9066 w 10012"/>
                              <a:gd name="connsiteY9" fmla="*/ 3082 h 10000"/>
                              <a:gd name="connsiteX10" fmla="*/ 9239 w 10012"/>
                              <a:gd name="connsiteY10" fmla="*/ 3066 h 10000"/>
                              <a:gd name="connsiteX11" fmla="*/ 9446 w 10012"/>
                              <a:gd name="connsiteY11" fmla="*/ 3033 h 10000"/>
                              <a:gd name="connsiteX12" fmla="*/ 9654 w 10012"/>
                              <a:gd name="connsiteY12" fmla="*/ 2984 h 10000"/>
                              <a:gd name="connsiteX13" fmla="*/ 9862 w 10012"/>
                              <a:gd name="connsiteY13" fmla="*/ 2926 h 10000"/>
                              <a:gd name="connsiteX14" fmla="*/ 10000 w 10012"/>
                              <a:gd name="connsiteY14" fmla="*/ 2877 h 10000"/>
                              <a:gd name="connsiteX15" fmla="*/ 10000 w 10012"/>
                              <a:gd name="connsiteY15" fmla="*/ 2811 h 10000"/>
                              <a:gd name="connsiteX16" fmla="*/ 9931 w 10012"/>
                              <a:gd name="connsiteY16" fmla="*/ 2795 h 10000"/>
                              <a:gd name="connsiteX17" fmla="*/ 9792 w 10012"/>
                              <a:gd name="connsiteY17" fmla="*/ 2730 h 10000"/>
                              <a:gd name="connsiteX18" fmla="*/ 9550 w 10012"/>
                              <a:gd name="connsiteY18" fmla="*/ 2648 h 10000"/>
                              <a:gd name="connsiteX19" fmla="*/ 9308 w 10012"/>
                              <a:gd name="connsiteY19" fmla="*/ 2549 h 10000"/>
                              <a:gd name="connsiteX20" fmla="*/ 9031 w 10012"/>
                              <a:gd name="connsiteY20" fmla="*/ 2418 h 10000"/>
                              <a:gd name="connsiteX21" fmla="*/ 8720 w 10012"/>
                              <a:gd name="connsiteY21" fmla="*/ 2270 h 10000"/>
                              <a:gd name="connsiteX22" fmla="*/ 8426 w 10012"/>
                              <a:gd name="connsiteY22" fmla="*/ 2107 h 10000"/>
                              <a:gd name="connsiteX23" fmla="*/ 8080 w 10012"/>
                              <a:gd name="connsiteY23" fmla="*/ 1918 h 10000"/>
                              <a:gd name="connsiteX24" fmla="*/ 7768 w 10012"/>
                              <a:gd name="connsiteY24" fmla="*/ 1705 h 10000"/>
                              <a:gd name="connsiteX25" fmla="*/ 7457 w 10012"/>
                              <a:gd name="connsiteY25" fmla="*/ 1475 h 10000"/>
                              <a:gd name="connsiteX26" fmla="*/ 7180 w 10012"/>
                              <a:gd name="connsiteY26" fmla="*/ 1213 h 10000"/>
                              <a:gd name="connsiteX27" fmla="*/ 6938 w 10012"/>
                              <a:gd name="connsiteY27" fmla="*/ 943 h 10000"/>
                              <a:gd name="connsiteX28" fmla="*/ 6730 w 10012"/>
                              <a:gd name="connsiteY28" fmla="*/ 648 h 10000"/>
                              <a:gd name="connsiteX29" fmla="*/ 6557 w 10012"/>
                              <a:gd name="connsiteY29" fmla="*/ 320 h 10000"/>
                              <a:gd name="connsiteX30" fmla="*/ 6453 w 10012"/>
                              <a:gd name="connsiteY30" fmla="*/ 0 h 10000"/>
                              <a:gd name="connsiteX31" fmla="*/ 6453 w 10012"/>
                              <a:gd name="connsiteY31" fmla="*/ 16 h 10000"/>
                              <a:gd name="connsiteX32" fmla="*/ 6453 w 10012"/>
                              <a:gd name="connsiteY32" fmla="*/ 98 h 10000"/>
                              <a:gd name="connsiteX33" fmla="*/ 6419 w 10012"/>
                              <a:gd name="connsiteY33" fmla="*/ 221 h 10000"/>
                              <a:gd name="connsiteX34" fmla="*/ 6349 w 10012"/>
                              <a:gd name="connsiteY34" fmla="*/ 385 h 10000"/>
                              <a:gd name="connsiteX35" fmla="*/ 6280 w 10012"/>
                              <a:gd name="connsiteY35" fmla="*/ 582 h 10000"/>
                              <a:gd name="connsiteX36" fmla="*/ 6211 w 10012"/>
                              <a:gd name="connsiteY36" fmla="*/ 795 h 10000"/>
                              <a:gd name="connsiteX37" fmla="*/ 6107 w 10012"/>
                              <a:gd name="connsiteY37" fmla="*/ 1041 h 10000"/>
                              <a:gd name="connsiteX38" fmla="*/ 5969 w 10012"/>
                              <a:gd name="connsiteY38" fmla="*/ 1279 h 10000"/>
                              <a:gd name="connsiteX39" fmla="*/ 5830 w 10012"/>
                              <a:gd name="connsiteY39" fmla="*/ 1541 h 10000"/>
                              <a:gd name="connsiteX40" fmla="*/ 5623 w 10012"/>
                              <a:gd name="connsiteY40" fmla="*/ 1803 h 10000"/>
                              <a:gd name="connsiteX41" fmla="*/ 5415 w 10012"/>
                              <a:gd name="connsiteY41" fmla="*/ 2057 h 10000"/>
                              <a:gd name="connsiteX42" fmla="*/ 5173 w 10012"/>
                              <a:gd name="connsiteY42" fmla="*/ 2320 h 10000"/>
                              <a:gd name="connsiteX43" fmla="*/ 4896 w 10012"/>
                              <a:gd name="connsiteY43" fmla="*/ 2549 h 10000"/>
                              <a:gd name="connsiteX44" fmla="*/ 4550 w 10012"/>
                              <a:gd name="connsiteY44" fmla="*/ 2762 h 10000"/>
                              <a:gd name="connsiteX45" fmla="*/ 4204 w 10012"/>
                              <a:gd name="connsiteY45" fmla="*/ 2926 h 10000"/>
                              <a:gd name="connsiteX46" fmla="*/ 3824 w 10012"/>
                              <a:gd name="connsiteY46" fmla="*/ 3066 h 10000"/>
                              <a:gd name="connsiteX47" fmla="*/ 5035 w 10012"/>
                              <a:gd name="connsiteY47" fmla="*/ 3197 h 10000"/>
                              <a:gd name="connsiteX48" fmla="*/ 5035 w 10012"/>
                              <a:gd name="connsiteY48" fmla="*/ 3213 h 10000"/>
                              <a:gd name="connsiteX49" fmla="*/ 5069 w 10012"/>
                              <a:gd name="connsiteY49" fmla="*/ 3279 h 10000"/>
                              <a:gd name="connsiteX50" fmla="*/ 5069 w 10012"/>
                              <a:gd name="connsiteY50" fmla="*/ 3361 h 10000"/>
                              <a:gd name="connsiteX51" fmla="*/ 5069 w 10012"/>
                              <a:gd name="connsiteY51" fmla="*/ 3475 h 10000"/>
                              <a:gd name="connsiteX52" fmla="*/ 5069 w 10012"/>
                              <a:gd name="connsiteY52" fmla="*/ 3623 h 10000"/>
                              <a:gd name="connsiteX53" fmla="*/ 5035 w 10012"/>
                              <a:gd name="connsiteY53" fmla="*/ 3787 h 10000"/>
                              <a:gd name="connsiteX54" fmla="*/ 4965 w 10012"/>
                              <a:gd name="connsiteY54" fmla="*/ 3943 h 10000"/>
                              <a:gd name="connsiteX55" fmla="*/ 4862 w 10012"/>
                              <a:gd name="connsiteY55" fmla="*/ 4123 h 10000"/>
                              <a:gd name="connsiteX56" fmla="*/ 4723 w 10012"/>
                              <a:gd name="connsiteY56" fmla="*/ 4320 h 10000"/>
                              <a:gd name="connsiteX57" fmla="*/ 4516 w 10012"/>
                              <a:gd name="connsiteY57" fmla="*/ 4500 h 10000"/>
                              <a:gd name="connsiteX58" fmla="*/ 4204 w 10012"/>
                              <a:gd name="connsiteY58" fmla="*/ 4680 h 10000"/>
                              <a:gd name="connsiteX59" fmla="*/ 3893 w 10012"/>
                              <a:gd name="connsiteY59" fmla="*/ 4852 h 10000"/>
                              <a:gd name="connsiteX60" fmla="*/ 3443 w 10012"/>
                              <a:gd name="connsiteY60" fmla="*/ 5016 h 10000"/>
                              <a:gd name="connsiteX61" fmla="*/ 2958 w 10012"/>
                              <a:gd name="connsiteY61" fmla="*/ 5148 h 10000"/>
                              <a:gd name="connsiteX62" fmla="*/ 2336 w 10012"/>
                              <a:gd name="connsiteY62" fmla="*/ 5262 h 10000"/>
                              <a:gd name="connsiteX63" fmla="*/ 1661 w 10012"/>
                              <a:gd name="connsiteY63" fmla="*/ 5344 h 10000"/>
                              <a:gd name="connsiteX64" fmla="*/ 1661 w 10012"/>
                              <a:gd name="connsiteY64" fmla="*/ 5361 h 10000"/>
                              <a:gd name="connsiteX65" fmla="*/ 1696 w 10012"/>
                              <a:gd name="connsiteY65" fmla="*/ 5393 h 10000"/>
                              <a:gd name="connsiteX66" fmla="*/ 1799 w 10012"/>
                              <a:gd name="connsiteY66" fmla="*/ 5434 h 10000"/>
                              <a:gd name="connsiteX67" fmla="*/ 1851 w 10012"/>
                              <a:gd name="connsiteY67" fmla="*/ 5484 h 10000"/>
                              <a:gd name="connsiteX68" fmla="*/ 1955 w 10012"/>
                              <a:gd name="connsiteY68" fmla="*/ 5541 h 10000"/>
                              <a:gd name="connsiteX69" fmla="*/ 2128 w 10012"/>
                              <a:gd name="connsiteY69" fmla="*/ 5607 h 10000"/>
                              <a:gd name="connsiteX70" fmla="*/ 2266 w 10012"/>
                              <a:gd name="connsiteY70" fmla="*/ 5689 h 10000"/>
                              <a:gd name="connsiteX71" fmla="*/ 2474 w 10012"/>
                              <a:gd name="connsiteY71" fmla="*/ 5770 h 10000"/>
                              <a:gd name="connsiteX72" fmla="*/ 2682 w 10012"/>
                              <a:gd name="connsiteY72" fmla="*/ 5852 h 10000"/>
                              <a:gd name="connsiteX73" fmla="*/ 2889 w 10012"/>
                              <a:gd name="connsiteY73" fmla="*/ 5926 h 10000"/>
                              <a:gd name="connsiteX74" fmla="*/ 3166 w 10012"/>
                              <a:gd name="connsiteY74" fmla="*/ 6000 h 10000"/>
                              <a:gd name="connsiteX75" fmla="*/ 3443 w 10012"/>
                              <a:gd name="connsiteY75" fmla="*/ 6082 h 10000"/>
                              <a:gd name="connsiteX76" fmla="*/ 3754 w 10012"/>
                              <a:gd name="connsiteY76" fmla="*/ 6148 h 10000"/>
                              <a:gd name="connsiteX77" fmla="*/ 4066 w 10012"/>
                              <a:gd name="connsiteY77" fmla="*/ 6213 h 10000"/>
                              <a:gd name="connsiteX78" fmla="*/ 4412 w 10012"/>
                              <a:gd name="connsiteY78" fmla="*/ 6262 h 10000"/>
                              <a:gd name="connsiteX79" fmla="*/ 4758 w 10012"/>
                              <a:gd name="connsiteY79" fmla="*/ 6295 h 10000"/>
                              <a:gd name="connsiteX80" fmla="*/ 4758 w 10012"/>
                              <a:gd name="connsiteY80" fmla="*/ 6311 h 10000"/>
                              <a:gd name="connsiteX81" fmla="*/ 4758 w 10012"/>
                              <a:gd name="connsiteY81" fmla="*/ 6361 h 10000"/>
                              <a:gd name="connsiteX82" fmla="*/ 4689 w 10012"/>
                              <a:gd name="connsiteY82" fmla="*/ 6426 h 10000"/>
                              <a:gd name="connsiteX83" fmla="*/ 4619 w 10012"/>
                              <a:gd name="connsiteY83" fmla="*/ 6525 h 10000"/>
                              <a:gd name="connsiteX84" fmla="*/ 4516 w 10012"/>
                              <a:gd name="connsiteY84" fmla="*/ 6656 h 10000"/>
                              <a:gd name="connsiteX85" fmla="*/ 4377 w 10012"/>
                              <a:gd name="connsiteY85" fmla="*/ 6779 h 10000"/>
                              <a:gd name="connsiteX86" fmla="*/ 4170 w 10012"/>
                              <a:gd name="connsiteY86" fmla="*/ 6926 h 10000"/>
                              <a:gd name="connsiteX87" fmla="*/ 3962 w 10012"/>
                              <a:gd name="connsiteY87" fmla="*/ 7074 h 10000"/>
                              <a:gd name="connsiteX88" fmla="*/ 3685 w 10012"/>
                              <a:gd name="connsiteY88" fmla="*/ 7221 h 10000"/>
                              <a:gd name="connsiteX89" fmla="*/ 3339 w 10012"/>
                              <a:gd name="connsiteY89" fmla="*/ 7385 h 10000"/>
                              <a:gd name="connsiteX90" fmla="*/ 2958 w 10012"/>
                              <a:gd name="connsiteY90" fmla="*/ 7533 h 10000"/>
                              <a:gd name="connsiteX91" fmla="*/ 2509 w 10012"/>
                              <a:gd name="connsiteY91" fmla="*/ 7672 h 10000"/>
                              <a:gd name="connsiteX92" fmla="*/ 1990 w 10012"/>
                              <a:gd name="connsiteY92" fmla="*/ 7803 h 10000"/>
                              <a:gd name="connsiteX93" fmla="*/ 1419 w 10012"/>
                              <a:gd name="connsiteY93" fmla="*/ 7902 h 10000"/>
                              <a:gd name="connsiteX94" fmla="*/ 761 w 10012"/>
                              <a:gd name="connsiteY94" fmla="*/ 8000 h 10000"/>
                              <a:gd name="connsiteX95" fmla="*/ 0 w 10012"/>
                              <a:gd name="connsiteY95" fmla="*/ 8066 h 10000"/>
                              <a:gd name="connsiteX96" fmla="*/ 35 w 10012"/>
                              <a:gd name="connsiteY96" fmla="*/ 8082 h 10000"/>
                              <a:gd name="connsiteX97" fmla="*/ 69 w 10012"/>
                              <a:gd name="connsiteY97" fmla="*/ 8098 h 10000"/>
                              <a:gd name="connsiteX98" fmla="*/ 138 w 10012"/>
                              <a:gd name="connsiteY98" fmla="*/ 8148 h 10000"/>
                              <a:gd name="connsiteX99" fmla="*/ 277 w 10012"/>
                              <a:gd name="connsiteY99" fmla="*/ 8213 h 10000"/>
                              <a:gd name="connsiteX100" fmla="*/ 415 w 10012"/>
                              <a:gd name="connsiteY100" fmla="*/ 8279 h 10000"/>
                              <a:gd name="connsiteX101" fmla="*/ 588 w 10012"/>
                              <a:gd name="connsiteY101" fmla="*/ 8344 h 10000"/>
                              <a:gd name="connsiteX102" fmla="*/ 761 w 10012"/>
                              <a:gd name="connsiteY102" fmla="*/ 8410 h 10000"/>
                              <a:gd name="connsiteX103" fmla="*/ 1003 w 10012"/>
                              <a:gd name="connsiteY103" fmla="*/ 8492 h 10000"/>
                              <a:gd name="connsiteX104" fmla="*/ 1246 w 10012"/>
                              <a:gd name="connsiteY104" fmla="*/ 8549 h 10000"/>
                              <a:gd name="connsiteX105" fmla="*/ 1488 w 10012"/>
                              <a:gd name="connsiteY105" fmla="*/ 8615 h 10000"/>
                              <a:gd name="connsiteX106" fmla="*/ 1799 w 10012"/>
                              <a:gd name="connsiteY106" fmla="*/ 8664 h 10000"/>
                              <a:gd name="connsiteX107" fmla="*/ 2059 w 10012"/>
                              <a:gd name="connsiteY107" fmla="*/ 8697 h 10000"/>
                              <a:gd name="connsiteX108" fmla="*/ 2405 w 10012"/>
                              <a:gd name="connsiteY108" fmla="*/ 8730 h 10000"/>
                              <a:gd name="connsiteX109" fmla="*/ 2716 w 10012"/>
                              <a:gd name="connsiteY109" fmla="*/ 8730 h 10000"/>
                              <a:gd name="connsiteX110" fmla="*/ 3097 w 10012"/>
                              <a:gd name="connsiteY110" fmla="*/ 8713 h 10000"/>
                              <a:gd name="connsiteX111" fmla="*/ 3443 w 10012"/>
                              <a:gd name="connsiteY111" fmla="*/ 8664 h 10000"/>
                              <a:gd name="connsiteX112" fmla="*/ 3824 w 10012"/>
                              <a:gd name="connsiteY112" fmla="*/ 8615 h 10000"/>
                              <a:gd name="connsiteX113" fmla="*/ 4204 w 10012"/>
                              <a:gd name="connsiteY113" fmla="*/ 8598 h 10000"/>
                              <a:gd name="connsiteX114" fmla="*/ 4585 w 10012"/>
                              <a:gd name="connsiteY114" fmla="*/ 8598 h 10000"/>
                              <a:gd name="connsiteX115" fmla="*/ 4931 w 10012"/>
                              <a:gd name="connsiteY115" fmla="*/ 8598 h 10000"/>
                              <a:gd name="connsiteX116" fmla="*/ 5277 w 10012"/>
                              <a:gd name="connsiteY116" fmla="*/ 8631 h 10000"/>
                              <a:gd name="connsiteX117" fmla="*/ 5623 w 10012"/>
                              <a:gd name="connsiteY117" fmla="*/ 8680 h 10000"/>
                              <a:gd name="connsiteX118" fmla="*/ 5969 w 10012"/>
                              <a:gd name="connsiteY118" fmla="*/ 8746 h 10000"/>
                              <a:gd name="connsiteX119" fmla="*/ 6280 w 10012"/>
                              <a:gd name="connsiteY119" fmla="*/ 8811 h 10000"/>
                              <a:gd name="connsiteX120" fmla="*/ 6592 w 10012"/>
                              <a:gd name="connsiteY120" fmla="*/ 8893 h 10000"/>
                              <a:gd name="connsiteX121" fmla="*/ 6903 w 10012"/>
                              <a:gd name="connsiteY121" fmla="*/ 8992 h 10000"/>
                              <a:gd name="connsiteX122" fmla="*/ 7180 w 10012"/>
                              <a:gd name="connsiteY122" fmla="*/ 9090 h 10000"/>
                              <a:gd name="connsiteX123" fmla="*/ 7457 w 10012"/>
                              <a:gd name="connsiteY123" fmla="*/ 9189 h 10000"/>
                              <a:gd name="connsiteX124" fmla="*/ 7734 w 10012"/>
                              <a:gd name="connsiteY124" fmla="*/ 9287 h 10000"/>
                              <a:gd name="connsiteX125" fmla="*/ 7976 w 10012"/>
                              <a:gd name="connsiteY125" fmla="*/ 9385 h 10000"/>
                              <a:gd name="connsiteX126" fmla="*/ 8253 w 10012"/>
                              <a:gd name="connsiteY126" fmla="*/ 9475 h 10000"/>
                              <a:gd name="connsiteX127" fmla="*/ 8460 w 10012"/>
                              <a:gd name="connsiteY127" fmla="*/ 9574 h 10000"/>
                              <a:gd name="connsiteX128" fmla="*/ 8633 w 10012"/>
                              <a:gd name="connsiteY128" fmla="*/ 9639 h 10000"/>
                              <a:gd name="connsiteX129" fmla="*/ 8789 w 10012"/>
                              <a:gd name="connsiteY129" fmla="*/ 9705 h 10000"/>
                              <a:gd name="connsiteX130" fmla="*/ 8997 w 10012"/>
                              <a:gd name="connsiteY130" fmla="*/ 9770 h 10000"/>
                              <a:gd name="connsiteX131" fmla="*/ 9170 w 10012"/>
                              <a:gd name="connsiteY131" fmla="*/ 9820 h 10000"/>
                              <a:gd name="connsiteX132" fmla="*/ 9343 w 10012"/>
                              <a:gd name="connsiteY132" fmla="*/ 9869 h 10000"/>
                              <a:gd name="connsiteX133" fmla="*/ 9481 w 10012"/>
                              <a:gd name="connsiteY133" fmla="*/ 9902 h 10000"/>
                              <a:gd name="connsiteX134" fmla="*/ 9654 w 10012"/>
                              <a:gd name="connsiteY134" fmla="*/ 9934 h 10000"/>
                              <a:gd name="connsiteX135" fmla="*/ 9827 w 10012"/>
                              <a:gd name="connsiteY135" fmla="*/ 9967 h 10000"/>
                              <a:gd name="connsiteX136" fmla="*/ 10000 w 10012"/>
                              <a:gd name="connsiteY136" fmla="*/ 9984 h 10000"/>
                              <a:gd name="connsiteX137" fmla="*/ 10000 w 10012"/>
                              <a:gd name="connsiteY137" fmla="*/ 10000 h 10000"/>
                              <a:gd name="connsiteX138" fmla="*/ 10000 w 10012"/>
                              <a:gd name="connsiteY138" fmla="*/ 8861 h 10000"/>
                              <a:gd name="connsiteX139" fmla="*/ 10000 w 10012"/>
                              <a:gd name="connsiteY139" fmla="*/ 4320 h 10000"/>
                              <a:gd name="connsiteX140" fmla="*/ 9827 w 10012"/>
                              <a:gd name="connsiteY140" fmla="*/ 4270 h 1000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4320 h 10000"/>
                              <a:gd name="connsiteX139" fmla="*/ 9827 w 10000"/>
                              <a:gd name="connsiteY139" fmla="*/ 4270 h 100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</a:cxnLst>
                            <a:rect l="l" t="t" r="r" b="b"/>
                            <a:pathLst>
                              <a:path w="10000" h="10000">
                                <a:moveTo>
                                  <a:pt x="9827" y="4270"/>
                                </a:moveTo>
                                <a:lnTo>
                                  <a:pt x="9550" y="4123"/>
                                </a:lnTo>
                                <a:lnTo>
                                  <a:pt x="9273" y="3943"/>
                                </a:lnTo>
                                <a:lnTo>
                                  <a:pt x="9031" y="3770"/>
                                </a:lnTo>
                                <a:lnTo>
                                  <a:pt x="8893" y="3574"/>
                                </a:lnTo>
                                <a:cubicBezTo>
                                  <a:pt x="8858" y="3497"/>
                                  <a:pt x="8824" y="3421"/>
                                  <a:pt x="8789" y="3344"/>
                                </a:cubicBezTo>
                                <a:cubicBezTo>
                                  <a:pt x="8801" y="3257"/>
                                  <a:pt x="8812" y="3169"/>
                                  <a:pt x="8824" y="3082"/>
                                </a:cubicBezTo>
                                <a:lnTo>
                                  <a:pt x="8858" y="3082"/>
                                </a:lnTo>
                                <a:lnTo>
                                  <a:pt x="8927" y="3082"/>
                                </a:lnTo>
                                <a:lnTo>
                                  <a:pt x="9066" y="3082"/>
                                </a:lnTo>
                                <a:lnTo>
                                  <a:pt x="9239" y="3066"/>
                                </a:lnTo>
                                <a:lnTo>
                                  <a:pt x="9446" y="3033"/>
                                </a:lnTo>
                                <a:lnTo>
                                  <a:pt x="9654" y="2984"/>
                                </a:lnTo>
                                <a:lnTo>
                                  <a:pt x="9862" y="2926"/>
                                </a:lnTo>
                                <a:lnTo>
                                  <a:pt x="10000" y="2877"/>
                                </a:lnTo>
                                <a:lnTo>
                                  <a:pt x="10000" y="2811"/>
                                </a:lnTo>
                                <a:cubicBezTo>
                                  <a:pt x="9977" y="2806"/>
                                  <a:pt x="9954" y="2800"/>
                                  <a:pt x="9931" y="2795"/>
                                </a:cubicBezTo>
                                <a:cubicBezTo>
                                  <a:pt x="9885" y="2773"/>
                                  <a:pt x="9838" y="2752"/>
                                  <a:pt x="9792" y="2730"/>
                                </a:cubicBezTo>
                                <a:lnTo>
                                  <a:pt x="9550" y="2648"/>
                                </a:lnTo>
                                <a:lnTo>
                                  <a:pt x="9308" y="2549"/>
                                </a:lnTo>
                                <a:lnTo>
                                  <a:pt x="9031" y="2418"/>
                                </a:lnTo>
                                <a:lnTo>
                                  <a:pt x="8720" y="2270"/>
                                </a:lnTo>
                                <a:lnTo>
                                  <a:pt x="8426" y="2107"/>
                                </a:lnTo>
                                <a:lnTo>
                                  <a:pt x="8080" y="1918"/>
                                </a:lnTo>
                                <a:lnTo>
                                  <a:pt x="7768" y="1705"/>
                                </a:lnTo>
                                <a:lnTo>
                                  <a:pt x="7457" y="1475"/>
                                </a:lnTo>
                                <a:lnTo>
                                  <a:pt x="7180" y="1213"/>
                                </a:lnTo>
                                <a:lnTo>
                                  <a:pt x="6938" y="943"/>
                                </a:lnTo>
                                <a:lnTo>
                                  <a:pt x="6730" y="648"/>
                                </a:lnTo>
                                <a:cubicBezTo>
                                  <a:pt x="6672" y="539"/>
                                  <a:pt x="6615" y="429"/>
                                  <a:pt x="6557" y="320"/>
                                </a:cubicBezTo>
                                <a:cubicBezTo>
                                  <a:pt x="6522" y="213"/>
                                  <a:pt x="6488" y="107"/>
                                  <a:pt x="6453" y="0"/>
                                </a:cubicBezTo>
                                <a:lnTo>
                                  <a:pt x="6453" y="16"/>
                                </a:lnTo>
                                <a:lnTo>
                                  <a:pt x="6453" y="98"/>
                                </a:lnTo>
                                <a:cubicBezTo>
                                  <a:pt x="6442" y="139"/>
                                  <a:pt x="6430" y="180"/>
                                  <a:pt x="6419" y="221"/>
                                </a:cubicBezTo>
                                <a:cubicBezTo>
                                  <a:pt x="6396" y="276"/>
                                  <a:pt x="6372" y="330"/>
                                  <a:pt x="6349" y="385"/>
                                </a:cubicBezTo>
                                <a:cubicBezTo>
                                  <a:pt x="6326" y="451"/>
                                  <a:pt x="6303" y="516"/>
                                  <a:pt x="6280" y="582"/>
                                </a:cubicBezTo>
                                <a:lnTo>
                                  <a:pt x="6211" y="795"/>
                                </a:lnTo>
                                <a:cubicBezTo>
                                  <a:pt x="6176" y="877"/>
                                  <a:pt x="6142" y="959"/>
                                  <a:pt x="6107" y="1041"/>
                                </a:cubicBezTo>
                                <a:lnTo>
                                  <a:pt x="5969" y="1279"/>
                                </a:lnTo>
                                <a:lnTo>
                                  <a:pt x="5830" y="1541"/>
                                </a:lnTo>
                                <a:lnTo>
                                  <a:pt x="5623" y="1803"/>
                                </a:lnTo>
                                <a:cubicBezTo>
                                  <a:pt x="5554" y="1888"/>
                                  <a:pt x="5484" y="1972"/>
                                  <a:pt x="5415" y="2057"/>
                                </a:cubicBezTo>
                                <a:lnTo>
                                  <a:pt x="5173" y="2320"/>
                                </a:lnTo>
                                <a:lnTo>
                                  <a:pt x="4896" y="2549"/>
                                </a:lnTo>
                                <a:lnTo>
                                  <a:pt x="4550" y="2762"/>
                                </a:lnTo>
                                <a:lnTo>
                                  <a:pt x="4204" y="2926"/>
                                </a:lnTo>
                                <a:lnTo>
                                  <a:pt x="3824" y="3066"/>
                                </a:lnTo>
                                <a:lnTo>
                                  <a:pt x="5035" y="3197"/>
                                </a:lnTo>
                                <a:lnTo>
                                  <a:pt x="5035" y="3213"/>
                                </a:lnTo>
                                <a:cubicBezTo>
                                  <a:pt x="5046" y="3235"/>
                                  <a:pt x="5058" y="3257"/>
                                  <a:pt x="5069" y="3279"/>
                                </a:cubicBezTo>
                                <a:lnTo>
                                  <a:pt x="5069" y="3361"/>
                                </a:lnTo>
                                <a:lnTo>
                                  <a:pt x="5069" y="3475"/>
                                </a:lnTo>
                                <a:lnTo>
                                  <a:pt x="5069" y="3623"/>
                                </a:lnTo>
                                <a:cubicBezTo>
                                  <a:pt x="5058" y="3678"/>
                                  <a:pt x="5046" y="3732"/>
                                  <a:pt x="5035" y="3787"/>
                                </a:cubicBezTo>
                                <a:cubicBezTo>
                                  <a:pt x="5012" y="3839"/>
                                  <a:pt x="4988" y="3891"/>
                                  <a:pt x="4965" y="3943"/>
                                </a:cubicBezTo>
                                <a:cubicBezTo>
                                  <a:pt x="4931" y="4003"/>
                                  <a:pt x="4896" y="4063"/>
                                  <a:pt x="4862" y="4123"/>
                                </a:cubicBezTo>
                                <a:cubicBezTo>
                                  <a:pt x="4816" y="4189"/>
                                  <a:pt x="4769" y="4254"/>
                                  <a:pt x="4723" y="4320"/>
                                </a:cubicBezTo>
                                <a:lnTo>
                                  <a:pt x="4516" y="4500"/>
                                </a:lnTo>
                                <a:lnTo>
                                  <a:pt x="4204" y="4680"/>
                                </a:lnTo>
                                <a:lnTo>
                                  <a:pt x="3893" y="4852"/>
                                </a:lnTo>
                                <a:lnTo>
                                  <a:pt x="3443" y="5016"/>
                                </a:lnTo>
                                <a:lnTo>
                                  <a:pt x="2958" y="5148"/>
                                </a:lnTo>
                                <a:lnTo>
                                  <a:pt x="2336" y="5262"/>
                                </a:lnTo>
                                <a:lnTo>
                                  <a:pt x="1661" y="5344"/>
                                </a:lnTo>
                                <a:lnTo>
                                  <a:pt x="1661" y="5361"/>
                                </a:lnTo>
                                <a:lnTo>
                                  <a:pt x="1696" y="5393"/>
                                </a:lnTo>
                                <a:cubicBezTo>
                                  <a:pt x="1730" y="5407"/>
                                  <a:pt x="1765" y="5420"/>
                                  <a:pt x="1799" y="5434"/>
                                </a:cubicBezTo>
                                <a:cubicBezTo>
                                  <a:pt x="1816" y="5451"/>
                                  <a:pt x="1834" y="5467"/>
                                  <a:pt x="1851" y="5484"/>
                                </a:cubicBezTo>
                                <a:lnTo>
                                  <a:pt x="1955" y="5541"/>
                                </a:lnTo>
                                <a:lnTo>
                                  <a:pt x="2128" y="5607"/>
                                </a:lnTo>
                                <a:lnTo>
                                  <a:pt x="2266" y="5689"/>
                                </a:lnTo>
                                <a:lnTo>
                                  <a:pt x="2474" y="5770"/>
                                </a:lnTo>
                                <a:lnTo>
                                  <a:pt x="2682" y="5852"/>
                                </a:lnTo>
                                <a:lnTo>
                                  <a:pt x="2889" y="5926"/>
                                </a:lnTo>
                                <a:lnTo>
                                  <a:pt x="3166" y="6000"/>
                                </a:lnTo>
                                <a:lnTo>
                                  <a:pt x="3443" y="6082"/>
                                </a:lnTo>
                                <a:lnTo>
                                  <a:pt x="3754" y="6148"/>
                                </a:lnTo>
                                <a:lnTo>
                                  <a:pt x="4066" y="6213"/>
                                </a:lnTo>
                                <a:lnTo>
                                  <a:pt x="4412" y="6262"/>
                                </a:lnTo>
                                <a:lnTo>
                                  <a:pt x="4758" y="6295"/>
                                </a:lnTo>
                                <a:lnTo>
                                  <a:pt x="4758" y="6311"/>
                                </a:lnTo>
                                <a:lnTo>
                                  <a:pt x="4758" y="6361"/>
                                </a:lnTo>
                                <a:cubicBezTo>
                                  <a:pt x="4735" y="6383"/>
                                  <a:pt x="4712" y="6404"/>
                                  <a:pt x="4689" y="6426"/>
                                </a:cubicBezTo>
                                <a:cubicBezTo>
                                  <a:pt x="4666" y="6459"/>
                                  <a:pt x="4642" y="6492"/>
                                  <a:pt x="4619" y="6525"/>
                                </a:cubicBezTo>
                                <a:cubicBezTo>
                                  <a:pt x="4585" y="6569"/>
                                  <a:pt x="4550" y="6612"/>
                                  <a:pt x="4516" y="6656"/>
                                </a:cubicBezTo>
                                <a:lnTo>
                                  <a:pt x="4377" y="6779"/>
                                </a:lnTo>
                                <a:lnTo>
                                  <a:pt x="4170" y="6926"/>
                                </a:lnTo>
                                <a:lnTo>
                                  <a:pt x="3962" y="7074"/>
                                </a:lnTo>
                                <a:lnTo>
                                  <a:pt x="3685" y="7221"/>
                                </a:lnTo>
                                <a:lnTo>
                                  <a:pt x="3339" y="7385"/>
                                </a:lnTo>
                                <a:lnTo>
                                  <a:pt x="2958" y="7533"/>
                                </a:lnTo>
                                <a:lnTo>
                                  <a:pt x="2509" y="7672"/>
                                </a:lnTo>
                                <a:lnTo>
                                  <a:pt x="1990" y="7803"/>
                                </a:lnTo>
                                <a:lnTo>
                                  <a:pt x="1419" y="7902"/>
                                </a:lnTo>
                                <a:lnTo>
                                  <a:pt x="761" y="8000"/>
                                </a:lnTo>
                                <a:lnTo>
                                  <a:pt x="0" y="8066"/>
                                </a:lnTo>
                                <a:cubicBezTo>
                                  <a:pt x="12" y="8071"/>
                                  <a:pt x="23" y="8077"/>
                                  <a:pt x="35" y="8082"/>
                                </a:cubicBezTo>
                                <a:cubicBezTo>
                                  <a:pt x="46" y="8087"/>
                                  <a:pt x="58" y="8093"/>
                                  <a:pt x="69" y="8098"/>
                                </a:cubicBezTo>
                                <a:cubicBezTo>
                                  <a:pt x="92" y="8115"/>
                                  <a:pt x="115" y="8131"/>
                                  <a:pt x="138" y="8148"/>
                                </a:cubicBezTo>
                                <a:cubicBezTo>
                                  <a:pt x="184" y="8170"/>
                                  <a:pt x="231" y="8191"/>
                                  <a:pt x="277" y="8213"/>
                                </a:cubicBezTo>
                                <a:lnTo>
                                  <a:pt x="415" y="8279"/>
                                </a:lnTo>
                                <a:lnTo>
                                  <a:pt x="588" y="8344"/>
                                </a:lnTo>
                                <a:lnTo>
                                  <a:pt x="761" y="8410"/>
                                </a:lnTo>
                                <a:lnTo>
                                  <a:pt x="1003" y="8492"/>
                                </a:lnTo>
                                <a:lnTo>
                                  <a:pt x="1246" y="8549"/>
                                </a:lnTo>
                                <a:lnTo>
                                  <a:pt x="1488" y="8615"/>
                                </a:lnTo>
                                <a:lnTo>
                                  <a:pt x="1799" y="8664"/>
                                </a:lnTo>
                                <a:lnTo>
                                  <a:pt x="2059" y="8697"/>
                                </a:lnTo>
                                <a:lnTo>
                                  <a:pt x="2405" y="8730"/>
                                </a:lnTo>
                                <a:lnTo>
                                  <a:pt x="2716" y="8730"/>
                                </a:lnTo>
                                <a:lnTo>
                                  <a:pt x="3097" y="8713"/>
                                </a:lnTo>
                                <a:lnTo>
                                  <a:pt x="3443" y="8664"/>
                                </a:lnTo>
                                <a:lnTo>
                                  <a:pt x="3824" y="8615"/>
                                </a:lnTo>
                                <a:lnTo>
                                  <a:pt x="4204" y="8598"/>
                                </a:lnTo>
                                <a:lnTo>
                                  <a:pt x="4585" y="8598"/>
                                </a:lnTo>
                                <a:lnTo>
                                  <a:pt x="4931" y="8598"/>
                                </a:lnTo>
                                <a:lnTo>
                                  <a:pt x="5277" y="8631"/>
                                </a:lnTo>
                                <a:lnTo>
                                  <a:pt x="5623" y="8680"/>
                                </a:lnTo>
                                <a:lnTo>
                                  <a:pt x="5969" y="8746"/>
                                </a:lnTo>
                                <a:lnTo>
                                  <a:pt x="6280" y="8811"/>
                                </a:lnTo>
                                <a:lnTo>
                                  <a:pt x="6592" y="8893"/>
                                </a:lnTo>
                                <a:lnTo>
                                  <a:pt x="6903" y="8992"/>
                                </a:lnTo>
                                <a:lnTo>
                                  <a:pt x="7180" y="9090"/>
                                </a:lnTo>
                                <a:lnTo>
                                  <a:pt x="7457" y="9189"/>
                                </a:lnTo>
                                <a:lnTo>
                                  <a:pt x="7734" y="9287"/>
                                </a:lnTo>
                                <a:lnTo>
                                  <a:pt x="7976" y="9385"/>
                                </a:lnTo>
                                <a:lnTo>
                                  <a:pt x="8253" y="9475"/>
                                </a:lnTo>
                                <a:lnTo>
                                  <a:pt x="8460" y="9574"/>
                                </a:lnTo>
                                <a:lnTo>
                                  <a:pt x="8633" y="9639"/>
                                </a:lnTo>
                                <a:lnTo>
                                  <a:pt x="8789" y="9705"/>
                                </a:lnTo>
                                <a:lnTo>
                                  <a:pt x="8997" y="9770"/>
                                </a:lnTo>
                                <a:lnTo>
                                  <a:pt x="9170" y="9820"/>
                                </a:lnTo>
                                <a:lnTo>
                                  <a:pt x="9343" y="9869"/>
                                </a:lnTo>
                                <a:lnTo>
                                  <a:pt x="9481" y="9902"/>
                                </a:lnTo>
                                <a:lnTo>
                                  <a:pt x="9654" y="9934"/>
                                </a:lnTo>
                                <a:lnTo>
                                  <a:pt x="9827" y="9967"/>
                                </a:lnTo>
                                <a:lnTo>
                                  <a:pt x="10000" y="9984"/>
                                </a:lnTo>
                                <a:lnTo>
                                  <a:pt x="10000" y="10000"/>
                                </a:lnTo>
                                <a:lnTo>
                                  <a:pt x="10000" y="4320"/>
                                </a:lnTo>
                                <a:lnTo>
                                  <a:pt x="9827" y="42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75" name="Rectangle 3375"/>
                        <wps:cNvSpPr>
                          <a:spLocks noChangeArrowheads="1"/>
                        </wps:cNvSpPr>
                        <wps:spPr bwMode="auto">
                          <a:xfrm>
                            <a:off x="1828800" y="2066925"/>
                            <a:ext cx="3175" cy="1587"/>
                          </a:xfrm>
                          <a:prstGeom prst="rect">
                            <a:avLst/>
                          </a:pr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76" name="Freeform 421"/>
                        <wps:cNvSpPr>
                          <a:spLocks/>
                        </wps:cNvSpPr>
                        <wps:spPr bwMode="auto">
                          <a:xfrm>
                            <a:off x="1483520" y="1485900"/>
                            <a:ext cx="347711" cy="579223"/>
                          </a:xfrm>
                          <a:custGeom>
                            <a:avLst/>
                            <a:gdLst>
                              <a:gd name="T0" fmla="*/ 191 w 219"/>
                              <a:gd name="T1" fmla="*/ 349 h 365"/>
                              <a:gd name="T2" fmla="*/ 177 w 219"/>
                              <a:gd name="T3" fmla="*/ 339 h 365"/>
                              <a:gd name="T4" fmla="*/ 161 w 219"/>
                              <a:gd name="T5" fmla="*/ 325 h 365"/>
                              <a:gd name="T6" fmla="*/ 149 w 219"/>
                              <a:gd name="T7" fmla="*/ 309 h 365"/>
                              <a:gd name="T8" fmla="*/ 136 w 219"/>
                              <a:gd name="T9" fmla="*/ 291 h 365"/>
                              <a:gd name="T10" fmla="*/ 122 w 219"/>
                              <a:gd name="T11" fmla="*/ 275 h 365"/>
                              <a:gd name="T12" fmla="*/ 110 w 219"/>
                              <a:gd name="T13" fmla="*/ 258 h 365"/>
                              <a:gd name="T14" fmla="*/ 100 w 219"/>
                              <a:gd name="T15" fmla="*/ 240 h 365"/>
                              <a:gd name="T16" fmla="*/ 90 w 219"/>
                              <a:gd name="T17" fmla="*/ 222 h 365"/>
                              <a:gd name="T18" fmla="*/ 82 w 219"/>
                              <a:gd name="T19" fmla="*/ 208 h 365"/>
                              <a:gd name="T20" fmla="*/ 76 w 219"/>
                              <a:gd name="T21" fmla="*/ 194 h 365"/>
                              <a:gd name="T22" fmla="*/ 70 w 219"/>
                              <a:gd name="T23" fmla="*/ 182 h 365"/>
                              <a:gd name="T24" fmla="*/ 66 w 219"/>
                              <a:gd name="T25" fmla="*/ 174 h 365"/>
                              <a:gd name="T26" fmla="*/ 66 w 219"/>
                              <a:gd name="T27" fmla="*/ 168 h 365"/>
                              <a:gd name="T28" fmla="*/ 66 w 219"/>
                              <a:gd name="T29" fmla="*/ 166 h 365"/>
                              <a:gd name="T30" fmla="*/ 72 w 219"/>
                              <a:gd name="T31" fmla="*/ 164 h 365"/>
                              <a:gd name="T32" fmla="*/ 82 w 219"/>
                              <a:gd name="T33" fmla="*/ 162 h 365"/>
                              <a:gd name="T34" fmla="*/ 94 w 219"/>
                              <a:gd name="T35" fmla="*/ 160 h 365"/>
                              <a:gd name="T36" fmla="*/ 106 w 219"/>
                              <a:gd name="T37" fmla="*/ 158 h 365"/>
                              <a:gd name="T38" fmla="*/ 118 w 219"/>
                              <a:gd name="T39" fmla="*/ 154 h 365"/>
                              <a:gd name="T40" fmla="*/ 126 w 219"/>
                              <a:gd name="T41" fmla="*/ 150 h 365"/>
                              <a:gd name="T42" fmla="*/ 128 w 219"/>
                              <a:gd name="T43" fmla="*/ 147 h 365"/>
                              <a:gd name="T44" fmla="*/ 124 w 219"/>
                              <a:gd name="T45" fmla="*/ 143 h 365"/>
                              <a:gd name="T46" fmla="*/ 114 w 219"/>
                              <a:gd name="T47" fmla="*/ 135 h 365"/>
                              <a:gd name="T48" fmla="*/ 102 w 219"/>
                              <a:gd name="T49" fmla="*/ 117 h 365"/>
                              <a:gd name="T50" fmla="*/ 88 w 219"/>
                              <a:gd name="T51" fmla="*/ 95 h 365"/>
                              <a:gd name="T52" fmla="*/ 76 w 219"/>
                              <a:gd name="T53" fmla="*/ 69 h 365"/>
                              <a:gd name="T54" fmla="*/ 64 w 219"/>
                              <a:gd name="T55" fmla="*/ 43 h 365"/>
                              <a:gd name="T56" fmla="*/ 54 w 219"/>
                              <a:gd name="T57" fmla="*/ 22 h 365"/>
                              <a:gd name="T58" fmla="*/ 48 w 219"/>
                              <a:gd name="T59" fmla="*/ 6 h 365"/>
                              <a:gd name="T60" fmla="*/ 46 w 219"/>
                              <a:gd name="T61" fmla="*/ 0 h 365"/>
                              <a:gd name="T62" fmla="*/ 44 w 219"/>
                              <a:gd name="T63" fmla="*/ 24 h 365"/>
                              <a:gd name="T64" fmla="*/ 48 w 219"/>
                              <a:gd name="T65" fmla="*/ 49 h 365"/>
                              <a:gd name="T66" fmla="*/ 52 w 219"/>
                              <a:gd name="T67" fmla="*/ 71 h 365"/>
                              <a:gd name="T68" fmla="*/ 60 w 219"/>
                              <a:gd name="T69" fmla="*/ 91 h 365"/>
                              <a:gd name="T70" fmla="*/ 66 w 219"/>
                              <a:gd name="T71" fmla="*/ 109 h 365"/>
                              <a:gd name="T72" fmla="*/ 74 w 219"/>
                              <a:gd name="T73" fmla="*/ 125 h 365"/>
                              <a:gd name="T74" fmla="*/ 78 w 219"/>
                              <a:gd name="T75" fmla="*/ 133 h 365"/>
                              <a:gd name="T76" fmla="*/ 80 w 219"/>
                              <a:gd name="T77" fmla="*/ 135 h 365"/>
                              <a:gd name="T78" fmla="*/ 0 w 219"/>
                              <a:gd name="T79" fmla="*/ 168 h 365"/>
                              <a:gd name="T80" fmla="*/ 2 w 219"/>
                              <a:gd name="T81" fmla="*/ 194 h 365"/>
                              <a:gd name="T82" fmla="*/ 10 w 219"/>
                              <a:gd name="T83" fmla="*/ 216 h 365"/>
                              <a:gd name="T84" fmla="*/ 22 w 219"/>
                              <a:gd name="T85" fmla="*/ 238 h 365"/>
                              <a:gd name="T86" fmla="*/ 34 w 219"/>
                              <a:gd name="T87" fmla="*/ 256 h 365"/>
                              <a:gd name="T88" fmla="*/ 52 w 219"/>
                              <a:gd name="T89" fmla="*/ 273 h 365"/>
                              <a:gd name="T90" fmla="*/ 70 w 219"/>
                              <a:gd name="T91" fmla="*/ 289 h 365"/>
                              <a:gd name="T92" fmla="*/ 90 w 219"/>
                              <a:gd name="T93" fmla="*/ 303 h 365"/>
                              <a:gd name="T94" fmla="*/ 112 w 219"/>
                              <a:gd name="T95" fmla="*/ 317 h 365"/>
                              <a:gd name="T96" fmla="*/ 132 w 219"/>
                              <a:gd name="T97" fmla="*/ 329 h 365"/>
                              <a:gd name="T98" fmla="*/ 151 w 219"/>
                              <a:gd name="T99" fmla="*/ 339 h 365"/>
                              <a:gd name="T100" fmla="*/ 169 w 219"/>
                              <a:gd name="T101" fmla="*/ 347 h 365"/>
                              <a:gd name="T102" fmla="*/ 185 w 219"/>
                              <a:gd name="T103" fmla="*/ 353 h 365"/>
                              <a:gd name="T104" fmla="*/ 201 w 219"/>
                              <a:gd name="T105" fmla="*/ 359 h 365"/>
                              <a:gd name="T106" fmla="*/ 211 w 219"/>
                              <a:gd name="T107" fmla="*/ 363 h 365"/>
                              <a:gd name="T108" fmla="*/ 217 w 219"/>
                              <a:gd name="T109" fmla="*/ 365 h 365"/>
                              <a:gd name="T110" fmla="*/ 219 w 219"/>
                              <a:gd name="T111" fmla="*/ 365 h 365"/>
                              <a:gd name="T112" fmla="*/ 219 w 219"/>
                              <a:gd name="T113" fmla="*/ 365 h 365"/>
                              <a:gd name="T114" fmla="*/ 205 w 219"/>
                              <a:gd name="T115" fmla="*/ 359 h 365"/>
                              <a:gd name="T116" fmla="*/ 191 w 219"/>
                              <a:gd name="T117" fmla="*/ 349 h 36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219" h="365">
                                <a:moveTo>
                                  <a:pt x="191" y="349"/>
                                </a:moveTo>
                                <a:lnTo>
                                  <a:pt x="177" y="339"/>
                                </a:lnTo>
                                <a:lnTo>
                                  <a:pt x="161" y="325"/>
                                </a:lnTo>
                                <a:lnTo>
                                  <a:pt x="149" y="309"/>
                                </a:lnTo>
                                <a:lnTo>
                                  <a:pt x="136" y="291"/>
                                </a:lnTo>
                                <a:lnTo>
                                  <a:pt x="122" y="275"/>
                                </a:lnTo>
                                <a:lnTo>
                                  <a:pt x="110" y="258"/>
                                </a:lnTo>
                                <a:lnTo>
                                  <a:pt x="100" y="240"/>
                                </a:lnTo>
                                <a:lnTo>
                                  <a:pt x="90" y="222"/>
                                </a:lnTo>
                                <a:lnTo>
                                  <a:pt x="82" y="208"/>
                                </a:lnTo>
                                <a:lnTo>
                                  <a:pt x="76" y="194"/>
                                </a:lnTo>
                                <a:lnTo>
                                  <a:pt x="70" y="182"/>
                                </a:lnTo>
                                <a:lnTo>
                                  <a:pt x="66" y="174"/>
                                </a:lnTo>
                                <a:lnTo>
                                  <a:pt x="66" y="168"/>
                                </a:lnTo>
                                <a:lnTo>
                                  <a:pt x="66" y="166"/>
                                </a:lnTo>
                                <a:lnTo>
                                  <a:pt x="72" y="164"/>
                                </a:lnTo>
                                <a:lnTo>
                                  <a:pt x="82" y="162"/>
                                </a:lnTo>
                                <a:lnTo>
                                  <a:pt x="94" y="160"/>
                                </a:lnTo>
                                <a:lnTo>
                                  <a:pt x="106" y="158"/>
                                </a:lnTo>
                                <a:lnTo>
                                  <a:pt x="118" y="154"/>
                                </a:lnTo>
                                <a:lnTo>
                                  <a:pt x="126" y="150"/>
                                </a:lnTo>
                                <a:lnTo>
                                  <a:pt x="128" y="147"/>
                                </a:lnTo>
                                <a:lnTo>
                                  <a:pt x="124" y="143"/>
                                </a:lnTo>
                                <a:lnTo>
                                  <a:pt x="114" y="135"/>
                                </a:lnTo>
                                <a:lnTo>
                                  <a:pt x="102" y="117"/>
                                </a:lnTo>
                                <a:lnTo>
                                  <a:pt x="88" y="95"/>
                                </a:lnTo>
                                <a:lnTo>
                                  <a:pt x="76" y="69"/>
                                </a:lnTo>
                                <a:lnTo>
                                  <a:pt x="64" y="43"/>
                                </a:lnTo>
                                <a:lnTo>
                                  <a:pt x="54" y="22"/>
                                </a:lnTo>
                                <a:lnTo>
                                  <a:pt x="48" y="6"/>
                                </a:lnTo>
                                <a:lnTo>
                                  <a:pt x="46" y="0"/>
                                </a:lnTo>
                                <a:lnTo>
                                  <a:pt x="44" y="24"/>
                                </a:lnTo>
                                <a:lnTo>
                                  <a:pt x="48" y="49"/>
                                </a:lnTo>
                                <a:lnTo>
                                  <a:pt x="52" y="71"/>
                                </a:lnTo>
                                <a:lnTo>
                                  <a:pt x="60" y="91"/>
                                </a:lnTo>
                                <a:lnTo>
                                  <a:pt x="66" y="109"/>
                                </a:lnTo>
                                <a:lnTo>
                                  <a:pt x="74" y="125"/>
                                </a:lnTo>
                                <a:lnTo>
                                  <a:pt x="78" y="133"/>
                                </a:lnTo>
                                <a:lnTo>
                                  <a:pt x="80" y="135"/>
                                </a:lnTo>
                                <a:lnTo>
                                  <a:pt x="0" y="168"/>
                                </a:lnTo>
                                <a:lnTo>
                                  <a:pt x="2" y="194"/>
                                </a:lnTo>
                                <a:lnTo>
                                  <a:pt x="10" y="216"/>
                                </a:lnTo>
                                <a:lnTo>
                                  <a:pt x="22" y="238"/>
                                </a:lnTo>
                                <a:lnTo>
                                  <a:pt x="34" y="256"/>
                                </a:lnTo>
                                <a:lnTo>
                                  <a:pt x="52" y="273"/>
                                </a:lnTo>
                                <a:lnTo>
                                  <a:pt x="70" y="289"/>
                                </a:lnTo>
                                <a:lnTo>
                                  <a:pt x="90" y="303"/>
                                </a:lnTo>
                                <a:lnTo>
                                  <a:pt x="112" y="317"/>
                                </a:lnTo>
                                <a:lnTo>
                                  <a:pt x="132" y="329"/>
                                </a:lnTo>
                                <a:lnTo>
                                  <a:pt x="151" y="339"/>
                                </a:lnTo>
                                <a:lnTo>
                                  <a:pt x="169" y="347"/>
                                </a:lnTo>
                                <a:lnTo>
                                  <a:pt x="185" y="353"/>
                                </a:lnTo>
                                <a:lnTo>
                                  <a:pt x="201" y="359"/>
                                </a:lnTo>
                                <a:lnTo>
                                  <a:pt x="211" y="363"/>
                                </a:lnTo>
                                <a:lnTo>
                                  <a:pt x="217" y="365"/>
                                </a:lnTo>
                                <a:lnTo>
                                  <a:pt x="219" y="365"/>
                                </a:lnTo>
                                <a:lnTo>
                                  <a:pt x="219" y="365"/>
                                </a:lnTo>
                                <a:lnTo>
                                  <a:pt x="205" y="359"/>
                                </a:lnTo>
                                <a:lnTo>
                                  <a:pt x="191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77" name="Freeform 422"/>
                        <wps:cNvSpPr>
                          <a:spLocks/>
                        </wps:cNvSpPr>
                        <wps:spPr bwMode="auto">
                          <a:xfrm>
                            <a:off x="1635919" y="2200275"/>
                            <a:ext cx="198465" cy="476074"/>
                          </a:xfrm>
                          <a:custGeom>
                            <a:avLst/>
                            <a:gdLst>
                              <a:gd name="T0" fmla="*/ 115 w 125"/>
                              <a:gd name="T1" fmla="*/ 209 h 300"/>
                              <a:gd name="T2" fmla="*/ 105 w 125"/>
                              <a:gd name="T3" fmla="*/ 189 h 300"/>
                              <a:gd name="T4" fmla="*/ 93 w 125"/>
                              <a:gd name="T5" fmla="*/ 169 h 300"/>
                              <a:gd name="T6" fmla="*/ 83 w 125"/>
                              <a:gd name="T7" fmla="*/ 149 h 300"/>
                              <a:gd name="T8" fmla="*/ 75 w 125"/>
                              <a:gd name="T9" fmla="*/ 133 h 300"/>
                              <a:gd name="T10" fmla="*/ 67 w 125"/>
                              <a:gd name="T11" fmla="*/ 115 h 300"/>
                              <a:gd name="T12" fmla="*/ 61 w 125"/>
                              <a:gd name="T13" fmla="*/ 99 h 300"/>
                              <a:gd name="T14" fmla="*/ 57 w 125"/>
                              <a:gd name="T15" fmla="*/ 85 h 300"/>
                              <a:gd name="T16" fmla="*/ 55 w 125"/>
                              <a:gd name="T17" fmla="*/ 75 h 300"/>
                              <a:gd name="T18" fmla="*/ 55 w 125"/>
                              <a:gd name="T19" fmla="*/ 67 h 300"/>
                              <a:gd name="T20" fmla="*/ 57 w 125"/>
                              <a:gd name="T21" fmla="*/ 63 h 300"/>
                              <a:gd name="T22" fmla="*/ 65 w 125"/>
                              <a:gd name="T23" fmla="*/ 57 h 300"/>
                              <a:gd name="T24" fmla="*/ 77 w 125"/>
                              <a:gd name="T25" fmla="*/ 49 h 300"/>
                              <a:gd name="T26" fmla="*/ 87 w 125"/>
                              <a:gd name="T27" fmla="*/ 39 h 300"/>
                              <a:gd name="T28" fmla="*/ 99 w 125"/>
                              <a:gd name="T29" fmla="*/ 30 h 300"/>
                              <a:gd name="T30" fmla="*/ 109 w 125"/>
                              <a:gd name="T31" fmla="*/ 18 h 300"/>
                              <a:gd name="T32" fmla="*/ 117 w 125"/>
                              <a:gd name="T33" fmla="*/ 8 h 300"/>
                              <a:gd name="T34" fmla="*/ 121 w 125"/>
                              <a:gd name="T35" fmla="*/ 2 h 300"/>
                              <a:gd name="T36" fmla="*/ 123 w 125"/>
                              <a:gd name="T37" fmla="*/ 0 h 300"/>
                              <a:gd name="T38" fmla="*/ 119 w 125"/>
                              <a:gd name="T39" fmla="*/ 2 h 300"/>
                              <a:gd name="T40" fmla="*/ 105 w 125"/>
                              <a:gd name="T41" fmla="*/ 8 h 300"/>
                              <a:gd name="T42" fmla="*/ 85 w 125"/>
                              <a:gd name="T43" fmla="*/ 18 h 300"/>
                              <a:gd name="T44" fmla="*/ 61 w 125"/>
                              <a:gd name="T45" fmla="*/ 30 h 300"/>
                              <a:gd name="T46" fmla="*/ 40 w 125"/>
                              <a:gd name="T47" fmla="*/ 39 h 300"/>
                              <a:gd name="T48" fmla="*/ 20 w 125"/>
                              <a:gd name="T49" fmla="*/ 49 h 300"/>
                              <a:gd name="T50" fmla="*/ 6 w 125"/>
                              <a:gd name="T51" fmla="*/ 57 h 300"/>
                              <a:gd name="T52" fmla="*/ 0 w 125"/>
                              <a:gd name="T53" fmla="*/ 63 h 300"/>
                              <a:gd name="T54" fmla="*/ 2 w 125"/>
                              <a:gd name="T55" fmla="*/ 75 h 300"/>
                              <a:gd name="T56" fmla="*/ 8 w 125"/>
                              <a:gd name="T57" fmla="*/ 99 h 300"/>
                              <a:gd name="T58" fmla="*/ 20 w 125"/>
                              <a:gd name="T59" fmla="*/ 133 h 300"/>
                              <a:gd name="T60" fmla="*/ 34 w 125"/>
                              <a:gd name="T61" fmla="*/ 171 h 300"/>
                              <a:gd name="T62" fmla="*/ 51 w 125"/>
                              <a:gd name="T63" fmla="*/ 211 h 300"/>
                              <a:gd name="T64" fmla="*/ 73 w 125"/>
                              <a:gd name="T65" fmla="*/ 249 h 300"/>
                              <a:gd name="T66" fmla="*/ 99 w 125"/>
                              <a:gd name="T67" fmla="*/ 280 h 300"/>
                              <a:gd name="T68" fmla="*/ 125 w 125"/>
                              <a:gd name="T69" fmla="*/ 300 h 300"/>
                              <a:gd name="T70" fmla="*/ 125 w 125"/>
                              <a:gd name="T71" fmla="*/ 223 h 300"/>
                              <a:gd name="T72" fmla="*/ 115 w 125"/>
                              <a:gd name="T73" fmla="*/ 209 h 3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125" h="300">
                                <a:moveTo>
                                  <a:pt x="115" y="209"/>
                                </a:moveTo>
                                <a:lnTo>
                                  <a:pt x="105" y="189"/>
                                </a:lnTo>
                                <a:lnTo>
                                  <a:pt x="93" y="169"/>
                                </a:lnTo>
                                <a:lnTo>
                                  <a:pt x="83" y="149"/>
                                </a:lnTo>
                                <a:lnTo>
                                  <a:pt x="75" y="133"/>
                                </a:lnTo>
                                <a:lnTo>
                                  <a:pt x="67" y="115"/>
                                </a:lnTo>
                                <a:lnTo>
                                  <a:pt x="61" y="99"/>
                                </a:lnTo>
                                <a:lnTo>
                                  <a:pt x="57" y="85"/>
                                </a:lnTo>
                                <a:lnTo>
                                  <a:pt x="55" y="75"/>
                                </a:lnTo>
                                <a:lnTo>
                                  <a:pt x="55" y="67"/>
                                </a:lnTo>
                                <a:lnTo>
                                  <a:pt x="57" y="63"/>
                                </a:lnTo>
                                <a:lnTo>
                                  <a:pt x="65" y="57"/>
                                </a:lnTo>
                                <a:lnTo>
                                  <a:pt x="77" y="49"/>
                                </a:lnTo>
                                <a:lnTo>
                                  <a:pt x="87" y="39"/>
                                </a:lnTo>
                                <a:lnTo>
                                  <a:pt x="99" y="30"/>
                                </a:lnTo>
                                <a:lnTo>
                                  <a:pt x="109" y="18"/>
                                </a:lnTo>
                                <a:lnTo>
                                  <a:pt x="117" y="8"/>
                                </a:lnTo>
                                <a:lnTo>
                                  <a:pt x="121" y="2"/>
                                </a:lnTo>
                                <a:lnTo>
                                  <a:pt x="123" y="0"/>
                                </a:lnTo>
                                <a:lnTo>
                                  <a:pt x="119" y="2"/>
                                </a:lnTo>
                                <a:lnTo>
                                  <a:pt x="105" y="8"/>
                                </a:lnTo>
                                <a:lnTo>
                                  <a:pt x="85" y="18"/>
                                </a:lnTo>
                                <a:lnTo>
                                  <a:pt x="61" y="30"/>
                                </a:lnTo>
                                <a:lnTo>
                                  <a:pt x="40" y="39"/>
                                </a:lnTo>
                                <a:lnTo>
                                  <a:pt x="20" y="49"/>
                                </a:lnTo>
                                <a:lnTo>
                                  <a:pt x="6" y="57"/>
                                </a:lnTo>
                                <a:lnTo>
                                  <a:pt x="0" y="63"/>
                                </a:lnTo>
                                <a:lnTo>
                                  <a:pt x="2" y="75"/>
                                </a:lnTo>
                                <a:lnTo>
                                  <a:pt x="8" y="99"/>
                                </a:lnTo>
                                <a:lnTo>
                                  <a:pt x="20" y="133"/>
                                </a:lnTo>
                                <a:lnTo>
                                  <a:pt x="34" y="171"/>
                                </a:lnTo>
                                <a:lnTo>
                                  <a:pt x="51" y="211"/>
                                </a:lnTo>
                                <a:lnTo>
                                  <a:pt x="73" y="249"/>
                                </a:lnTo>
                                <a:lnTo>
                                  <a:pt x="99" y="280"/>
                                </a:lnTo>
                                <a:lnTo>
                                  <a:pt x="125" y="300"/>
                                </a:lnTo>
                                <a:lnTo>
                                  <a:pt x="125" y="223"/>
                                </a:lnTo>
                                <a:lnTo>
                                  <a:pt x="115" y="2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78" name="Freeform 423"/>
                        <wps:cNvSpPr>
                          <a:spLocks/>
                        </wps:cNvSpPr>
                        <wps:spPr bwMode="auto">
                          <a:xfrm>
                            <a:off x="1409700" y="2705100"/>
                            <a:ext cx="388992" cy="307861"/>
                          </a:xfrm>
                          <a:custGeom>
                            <a:avLst/>
                            <a:gdLst>
                              <a:gd name="T0" fmla="*/ 237 w 245"/>
                              <a:gd name="T1" fmla="*/ 172 h 194"/>
                              <a:gd name="T2" fmla="*/ 231 w 245"/>
                              <a:gd name="T3" fmla="*/ 159 h 194"/>
                              <a:gd name="T4" fmla="*/ 221 w 245"/>
                              <a:gd name="T5" fmla="*/ 147 h 194"/>
                              <a:gd name="T6" fmla="*/ 211 w 245"/>
                              <a:gd name="T7" fmla="*/ 131 h 194"/>
                              <a:gd name="T8" fmla="*/ 199 w 245"/>
                              <a:gd name="T9" fmla="*/ 115 h 194"/>
                              <a:gd name="T10" fmla="*/ 188 w 245"/>
                              <a:gd name="T11" fmla="*/ 101 h 194"/>
                              <a:gd name="T12" fmla="*/ 174 w 245"/>
                              <a:gd name="T13" fmla="*/ 85 h 194"/>
                              <a:gd name="T14" fmla="*/ 160 w 245"/>
                              <a:gd name="T15" fmla="*/ 69 h 194"/>
                              <a:gd name="T16" fmla="*/ 148 w 245"/>
                              <a:gd name="T17" fmla="*/ 56 h 194"/>
                              <a:gd name="T18" fmla="*/ 134 w 245"/>
                              <a:gd name="T19" fmla="*/ 42 h 194"/>
                              <a:gd name="T20" fmla="*/ 120 w 245"/>
                              <a:gd name="T21" fmla="*/ 30 h 194"/>
                              <a:gd name="T22" fmla="*/ 108 w 245"/>
                              <a:gd name="T23" fmla="*/ 20 h 194"/>
                              <a:gd name="T24" fmla="*/ 98 w 245"/>
                              <a:gd name="T25" fmla="*/ 12 h 194"/>
                              <a:gd name="T26" fmla="*/ 88 w 245"/>
                              <a:gd name="T27" fmla="*/ 6 h 194"/>
                              <a:gd name="T28" fmla="*/ 82 w 245"/>
                              <a:gd name="T29" fmla="*/ 2 h 194"/>
                              <a:gd name="T30" fmla="*/ 68 w 245"/>
                              <a:gd name="T31" fmla="*/ 0 h 194"/>
                              <a:gd name="T32" fmla="*/ 54 w 245"/>
                              <a:gd name="T33" fmla="*/ 2 h 194"/>
                              <a:gd name="T34" fmla="*/ 40 w 245"/>
                              <a:gd name="T35" fmla="*/ 8 h 194"/>
                              <a:gd name="T36" fmla="*/ 28 w 245"/>
                              <a:gd name="T37" fmla="*/ 14 h 194"/>
                              <a:gd name="T38" fmla="*/ 18 w 245"/>
                              <a:gd name="T39" fmla="*/ 22 h 194"/>
                              <a:gd name="T40" fmla="*/ 8 w 245"/>
                              <a:gd name="T41" fmla="*/ 28 h 194"/>
                              <a:gd name="T42" fmla="*/ 2 w 245"/>
                              <a:gd name="T43" fmla="*/ 34 h 194"/>
                              <a:gd name="T44" fmla="*/ 0 w 245"/>
                              <a:gd name="T45" fmla="*/ 34 h 194"/>
                              <a:gd name="T46" fmla="*/ 18 w 245"/>
                              <a:gd name="T47" fmla="*/ 38 h 194"/>
                              <a:gd name="T48" fmla="*/ 34 w 245"/>
                              <a:gd name="T49" fmla="*/ 46 h 194"/>
                              <a:gd name="T50" fmla="*/ 54 w 245"/>
                              <a:gd name="T51" fmla="*/ 54 h 194"/>
                              <a:gd name="T52" fmla="*/ 74 w 245"/>
                              <a:gd name="T53" fmla="*/ 65 h 194"/>
                              <a:gd name="T54" fmla="*/ 94 w 245"/>
                              <a:gd name="T55" fmla="*/ 77 h 194"/>
                              <a:gd name="T56" fmla="*/ 114 w 245"/>
                              <a:gd name="T57" fmla="*/ 91 h 194"/>
                              <a:gd name="T58" fmla="*/ 134 w 245"/>
                              <a:gd name="T59" fmla="*/ 105 h 194"/>
                              <a:gd name="T60" fmla="*/ 154 w 245"/>
                              <a:gd name="T61" fmla="*/ 119 h 194"/>
                              <a:gd name="T62" fmla="*/ 172 w 245"/>
                              <a:gd name="T63" fmla="*/ 133 h 194"/>
                              <a:gd name="T64" fmla="*/ 190 w 245"/>
                              <a:gd name="T65" fmla="*/ 147 h 194"/>
                              <a:gd name="T66" fmla="*/ 205 w 245"/>
                              <a:gd name="T67" fmla="*/ 159 h 194"/>
                              <a:gd name="T68" fmla="*/ 219 w 245"/>
                              <a:gd name="T69" fmla="*/ 170 h 194"/>
                              <a:gd name="T70" fmla="*/ 229 w 245"/>
                              <a:gd name="T71" fmla="*/ 180 h 194"/>
                              <a:gd name="T72" fmla="*/ 237 w 245"/>
                              <a:gd name="T73" fmla="*/ 186 h 194"/>
                              <a:gd name="T74" fmla="*/ 243 w 245"/>
                              <a:gd name="T75" fmla="*/ 192 h 194"/>
                              <a:gd name="T76" fmla="*/ 245 w 245"/>
                              <a:gd name="T77" fmla="*/ 194 h 194"/>
                              <a:gd name="T78" fmla="*/ 243 w 245"/>
                              <a:gd name="T79" fmla="*/ 184 h 194"/>
                              <a:gd name="T80" fmla="*/ 237 w 245"/>
                              <a:gd name="T81" fmla="*/ 172 h 19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245" h="194">
                                <a:moveTo>
                                  <a:pt x="237" y="172"/>
                                </a:moveTo>
                                <a:lnTo>
                                  <a:pt x="231" y="159"/>
                                </a:lnTo>
                                <a:lnTo>
                                  <a:pt x="221" y="147"/>
                                </a:lnTo>
                                <a:lnTo>
                                  <a:pt x="211" y="131"/>
                                </a:lnTo>
                                <a:lnTo>
                                  <a:pt x="199" y="115"/>
                                </a:lnTo>
                                <a:lnTo>
                                  <a:pt x="188" y="101"/>
                                </a:lnTo>
                                <a:lnTo>
                                  <a:pt x="174" y="85"/>
                                </a:lnTo>
                                <a:lnTo>
                                  <a:pt x="160" y="69"/>
                                </a:lnTo>
                                <a:lnTo>
                                  <a:pt x="148" y="56"/>
                                </a:lnTo>
                                <a:lnTo>
                                  <a:pt x="134" y="42"/>
                                </a:lnTo>
                                <a:lnTo>
                                  <a:pt x="120" y="30"/>
                                </a:lnTo>
                                <a:lnTo>
                                  <a:pt x="108" y="20"/>
                                </a:lnTo>
                                <a:lnTo>
                                  <a:pt x="98" y="12"/>
                                </a:lnTo>
                                <a:lnTo>
                                  <a:pt x="88" y="6"/>
                                </a:lnTo>
                                <a:lnTo>
                                  <a:pt x="82" y="2"/>
                                </a:lnTo>
                                <a:lnTo>
                                  <a:pt x="68" y="0"/>
                                </a:lnTo>
                                <a:lnTo>
                                  <a:pt x="54" y="2"/>
                                </a:lnTo>
                                <a:lnTo>
                                  <a:pt x="40" y="8"/>
                                </a:lnTo>
                                <a:lnTo>
                                  <a:pt x="28" y="14"/>
                                </a:lnTo>
                                <a:lnTo>
                                  <a:pt x="18" y="22"/>
                                </a:lnTo>
                                <a:lnTo>
                                  <a:pt x="8" y="28"/>
                                </a:lnTo>
                                <a:lnTo>
                                  <a:pt x="2" y="34"/>
                                </a:lnTo>
                                <a:lnTo>
                                  <a:pt x="0" y="34"/>
                                </a:lnTo>
                                <a:lnTo>
                                  <a:pt x="18" y="38"/>
                                </a:lnTo>
                                <a:lnTo>
                                  <a:pt x="34" y="46"/>
                                </a:lnTo>
                                <a:lnTo>
                                  <a:pt x="54" y="54"/>
                                </a:lnTo>
                                <a:lnTo>
                                  <a:pt x="74" y="65"/>
                                </a:lnTo>
                                <a:lnTo>
                                  <a:pt x="94" y="77"/>
                                </a:lnTo>
                                <a:lnTo>
                                  <a:pt x="114" y="91"/>
                                </a:lnTo>
                                <a:lnTo>
                                  <a:pt x="134" y="105"/>
                                </a:lnTo>
                                <a:lnTo>
                                  <a:pt x="154" y="119"/>
                                </a:lnTo>
                                <a:lnTo>
                                  <a:pt x="172" y="133"/>
                                </a:lnTo>
                                <a:lnTo>
                                  <a:pt x="190" y="147"/>
                                </a:lnTo>
                                <a:lnTo>
                                  <a:pt x="205" y="159"/>
                                </a:lnTo>
                                <a:lnTo>
                                  <a:pt x="219" y="170"/>
                                </a:lnTo>
                                <a:lnTo>
                                  <a:pt x="229" y="180"/>
                                </a:lnTo>
                                <a:lnTo>
                                  <a:pt x="237" y="186"/>
                                </a:lnTo>
                                <a:lnTo>
                                  <a:pt x="243" y="192"/>
                                </a:lnTo>
                                <a:lnTo>
                                  <a:pt x="245" y="194"/>
                                </a:lnTo>
                                <a:lnTo>
                                  <a:pt x="243" y="184"/>
                                </a:lnTo>
                                <a:lnTo>
                                  <a:pt x="237" y="1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79" name="Freeform 424"/>
                        <wps:cNvSpPr>
                          <a:spLocks/>
                        </wps:cNvSpPr>
                        <wps:spPr bwMode="auto">
                          <a:xfrm>
                            <a:off x="1162050" y="552450"/>
                            <a:ext cx="598572" cy="677612"/>
                          </a:xfrm>
                          <a:custGeom>
                            <a:avLst/>
                            <a:gdLst>
                              <a:gd name="T0" fmla="*/ 228 w 377"/>
                              <a:gd name="T1" fmla="*/ 239 h 427"/>
                              <a:gd name="T2" fmla="*/ 149 w 377"/>
                              <a:gd name="T3" fmla="*/ 0 h 427"/>
                              <a:gd name="T4" fmla="*/ 153 w 377"/>
                              <a:gd name="T5" fmla="*/ 235 h 427"/>
                              <a:gd name="T6" fmla="*/ 0 w 377"/>
                              <a:gd name="T7" fmla="*/ 338 h 427"/>
                              <a:gd name="T8" fmla="*/ 167 w 377"/>
                              <a:gd name="T9" fmla="*/ 328 h 427"/>
                              <a:gd name="T10" fmla="*/ 130 w 377"/>
                              <a:gd name="T11" fmla="*/ 427 h 427"/>
                              <a:gd name="T12" fmla="*/ 218 w 377"/>
                              <a:gd name="T13" fmla="*/ 352 h 427"/>
                              <a:gd name="T14" fmla="*/ 312 w 377"/>
                              <a:gd name="T15" fmla="*/ 388 h 427"/>
                              <a:gd name="T16" fmla="*/ 266 w 377"/>
                              <a:gd name="T17" fmla="*/ 285 h 427"/>
                              <a:gd name="T18" fmla="*/ 377 w 377"/>
                              <a:gd name="T19" fmla="*/ 189 h 427"/>
                              <a:gd name="T20" fmla="*/ 228 w 377"/>
                              <a:gd name="T21" fmla="*/ 239 h 4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377" h="427">
                                <a:moveTo>
                                  <a:pt x="228" y="239"/>
                                </a:moveTo>
                                <a:lnTo>
                                  <a:pt x="149" y="0"/>
                                </a:lnTo>
                                <a:lnTo>
                                  <a:pt x="153" y="235"/>
                                </a:lnTo>
                                <a:lnTo>
                                  <a:pt x="0" y="338"/>
                                </a:lnTo>
                                <a:lnTo>
                                  <a:pt x="167" y="328"/>
                                </a:lnTo>
                                <a:lnTo>
                                  <a:pt x="130" y="427"/>
                                </a:lnTo>
                                <a:lnTo>
                                  <a:pt x="218" y="352"/>
                                </a:lnTo>
                                <a:lnTo>
                                  <a:pt x="312" y="388"/>
                                </a:lnTo>
                                <a:lnTo>
                                  <a:pt x="266" y="285"/>
                                </a:lnTo>
                                <a:lnTo>
                                  <a:pt x="377" y="189"/>
                                </a:lnTo>
                                <a:lnTo>
                                  <a:pt x="228" y="2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4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80" name="Freeform 425"/>
                        <wps:cNvSpPr>
                          <a:spLocks/>
                        </wps:cNvSpPr>
                        <wps:spPr bwMode="auto">
                          <a:xfrm>
                            <a:off x="1543050" y="2371725"/>
                            <a:ext cx="115904" cy="130127"/>
                          </a:xfrm>
                          <a:custGeom>
                            <a:avLst/>
                            <a:gdLst>
                              <a:gd name="T0" fmla="*/ 69 w 73"/>
                              <a:gd name="T1" fmla="*/ 20 h 82"/>
                              <a:gd name="T2" fmla="*/ 65 w 73"/>
                              <a:gd name="T3" fmla="*/ 14 h 82"/>
                              <a:gd name="T4" fmla="*/ 59 w 73"/>
                              <a:gd name="T5" fmla="*/ 10 h 82"/>
                              <a:gd name="T6" fmla="*/ 53 w 73"/>
                              <a:gd name="T7" fmla="*/ 4 h 82"/>
                              <a:gd name="T8" fmla="*/ 47 w 73"/>
                              <a:gd name="T9" fmla="*/ 2 h 82"/>
                              <a:gd name="T10" fmla="*/ 38 w 73"/>
                              <a:gd name="T11" fmla="*/ 0 h 82"/>
                              <a:gd name="T12" fmla="*/ 32 w 73"/>
                              <a:gd name="T13" fmla="*/ 0 h 82"/>
                              <a:gd name="T14" fmla="*/ 24 w 73"/>
                              <a:gd name="T15" fmla="*/ 2 h 82"/>
                              <a:gd name="T16" fmla="*/ 18 w 73"/>
                              <a:gd name="T17" fmla="*/ 6 h 82"/>
                              <a:gd name="T18" fmla="*/ 12 w 73"/>
                              <a:gd name="T19" fmla="*/ 10 h 82"/>
                              <a:gd name="T20" fmla="*/ 8 w 73"/>
                              <a:gd name="T21" fmla="*/ 16 h 82"/>
                              <a:gd name="T22" fmla="*/ 4 w 73"/>
                              <a:gd name="T23" fmla="*/ 24 h 82"/>
                              <a:gd name="T24" fmla="*/ 2 w 73"/>
                              <a:gd name="T25" fmla="*/ 32 h 82"/>
                              <a:gd name="T26" fmla="*/ 0 w 73"/>
                              <a:gd name="T27" fmla="*/ 39 h 82"/>
                              <a:gd name="T28" fmla="*/ 0 w 73"/>
                              <a:gd name="T29" fmla="*/ 48 h 82"/>
                              <a:gd name="T30" fmla="*/ 2 w 73"/>
                              <a:gd name="T31" fmla="*/ 56 h 82"/>
                              <a:gd name="T32" fmla="*/ 4 w 73"/>
                              <a:gd name="T33" fmla="*/ 64 h 82"/>
                              <a:gd name="T34" fmla="*/ 10 w 73"/>
                              <a:gd name="T35" fmla="*/ 70 h 82"/>
                              <a:gd name="T36" fmla="*/ 14 w 73"/>
                              <a:gd name="T37" fmla="*/ 74 h 82"/>
                              <a:gd name="T38" fmla="*/ 20 w 73"/>
                              <a:gd name="T39" fmla="*/ 78 h 82"/>
                              <a:gd name="T40" fmla="*/ 26 w 73"/>
                              <a:gd name="T41" fmla="*/ 82 h 82"/>
                              <a:gd name="T42" fmla="*/ 34 w 73"/>
                              <a:gd name="T43" fmla="*/ 82 h 82"/>
                              <a:gd name="T44" fmla="*/ 40 w 73"/>
                              <a:gd name="T45" fmla="*/ 82 h 82"/>
                              <a:gd name="T46" fmla="*/ 48 w 73"/>
                              <a:gd name="T47" fmla="*/ 80 h 82"/>
                              <a:gd name="T48" fmla="*/ 55 w 73"/>
                              <a:gd name="T49" fmla="*/ 76 h 82"/>
                              <a:gd name="T50" fmla="*/ 61 w 73"/>
                              <a:gd name="T51" fmla="*/ 72 h 82"/>
                              <a:gd name="T52" fmla="*/ 65 w 73"/>
                              <a:gd name="T53" fmla="*/ 66 h 82"/>
                              <a:gd name="T54" fmla="*/ 69 w 73"/>
                              <a:gd name="T55" fmla="*/ 60 h 82"/>
                              <a:gd name="T56" fmla="*/ 73 w 73"/>
                              <a:gd name="T57" fmla="*/ 52 h 82"/>
                              <a:gd name="T58" fmla="*/ 73 w 73"/>
                              <a:gd name="T59" fmla="*/ 43 h 82"/>
                              <a:gd name="T60" fmla="*/ 73 w 73"/>
                              <a:gd name="T61" fmla="*/ 36 h 82"/>
                              <a:gd name="T62" fmla="*/ 71 w 73"/>
                              <a:gd name="T63" fmla="*/ 28 h 82"/>
                              <a:gd name="T64" fmla="*/ 69 w 73"/>
                              <a:gd name="T65" fmla="*/ 2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3" h="82">
                                <a:moveTo>
                                  <a:pt x="69" y="20"/>
                                </a:moveTo>
                                <a:lnTo>
                                  <a:pt x="65" y="14"/>
                                </a:lnTo>
                                <a:lnTo>
                                  <a:pt x="59" y="10"/>
                                </a:lnTo>
                                <a:lnTo>
                                  <a:pt x="53" y="4"/>
                                </a:lnTo>
                                <a:lnTo>
                                  <a:pt x="47" y="2"/>
                                </a:lnTo>
                                <a:lnTo>
                                  <a:pt x="38" y="0"/>
                                </a:lnTo>
                                <a:lnTo>
                                  <a:pt x="32" y="0"/>
                                </a:lnTo>
                                <a:lnTo>
                                  <a:pt x="24" y="2"/>
                                </a:lnTo>
                                <a:lnTo>
                                  <a:pt x="18" y="6"/>
                                </a:lnTo>
                                <a:lnTo>
                                  <a:pt x="12" y="10"/>
                                </a:lnTo>
                                <a:lnTo>
                                  <a:pt x="8" y="16"/>
                                </a:lnTo>
                                <a:lnTo>
                                  <a:pt x="4" y="24"/>
                                </a:lnTo>
                                <a:lnTo>
                                  <a:pt x="2" y="32"/>
                                </a:lnTo>
                                <a:lnTo>
                                  <a:pt x="0" y="39"/>
                                </a:lnTo>
                                <a:lnTo>
                                  <a:pt x="0" y="48"/>
                                </a:lnTo>
                                <a:lnTo>
                                  <a:pt x="2" y="56"/>
                                </a:lnTo>
                                <a:lnTo>
                                  <a:pt x="4" y="64"/>
                                </a:lnTo>
                                <a:lnTo>
                                  <a:pt x="10" y="70"/>
                                </a:lnTo>
                                <a:lnTo>
                                  <a:pt x="14" y="74"/>
                                </a:lnTo>
                                <a:lnTo>
                                  <a:pt x="20" y="78"/>
                                </a:lnTo>
                                <a:lnTo>
                                  <a:pt x="26" y="82"/>
                                </a:lnTo>
                                <a:lnTo>
                                  <a:pt x="34" y="82"/>
                                </a:lnTo>
                                <a:lnTo>
                                  <a:pt x="40" y="82"/>
                                </a:lnTo>
                                <a:lnTo>
                                  <a:pt x="48" y="80"/>
                                </a:lnTo>
                                <a:lnTo>
                                  <a:pt x="55" y="76"/>
                                </a:lnTo>
                                <a:lnTo>
                                  <a:pt x="61" y="72"/>
                                </a:lnTo>
                                <a:lnTo>
                                  <a:pt x="65" y="66"/>
                                </a:lnTo>
                                <a:lnTo>
                                  <a:pt x="69" y="60"/>
                                </a:lnTo>
                                <a:lnTo>
                                  <a:pt x="73" y="52"/>
                                </a:lnTo>
                                <a:lnTo>
                                  <a:pt x="73" y="43"/>
                                </a:lnTo>
                                <a:lnTo>
                                  <a:pt x="73" y="36"/>
                                </a:lnTo>
                                <a:lnTo>
                                  <a:pt x="71" y="28"/>
                                </a:lnTo>
                                <a:lnTo>
                                  <a:pt x="69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81" name="Freeform 426"/>
                        <wps:cNvSpPr>
                          <a:spLocks/>
                        </wps:cNvSpPr>
                        <wps:spPr bwMode="auto">
                          <a:xfrm>
                            <a:off x="1123950" y="2647950"/>
                            <a:ext cx="115904" cy="131714"/>
                          </a:xfrm>
                          <a:custGeom>
                            <a:avLst/>
                            <a:gdLst>
                              <a:gd name="T0" fmla="*/ 69 w 73"/>
                              <a:gd name="T1" fmla="*/ 20 h 83"/>
                              <a:gd name="T2" fmla="*/ 65 w 73"/>
                              <a:gd name="T3" fmla="*/ 14 h 83"/>
                              <a:gd name="T4" fmla="*/ 61 w 73"/>
                              <a:gd name="T5" fmla="*/ 8 h 83"/>
                              <a:gd name="T6" fmla="*/ 53 w 73"/>
                              <a:gd name="T7" fmla="*/ 4 h 83"/>
                              <a:gd name="T8" fmla="*/ 47 w 73"/>
                              <a:gd name="T9" fmla="*/ 2 h 83"/>
                              <a:gd name="T10" fmla="*/ 41 w 73"/>
                              <a:gd name="T11" fmla="*/ 0 h 83"/>
                              <a:gd name="T12" fmla="*/ 33 w 73"/>
                              <a:gd name="T13" fmla="*/ 0 h 83"/>
                              <a:gd name="T14" fmla="*/ 27 w 73"/>
                              <a:gd name="T15" fmla="*/ 2 h 83"/>
                              <a:gd name="T16" fmla="*/ 18 w 73"/>
                              <a:gd name="T17" fmla="*/ 6 h 83"/>
                              <a:gd name="T18" fmla="*/ 14 w 73"/>
                              <a:gd name="T19" fmla="*/ 10 h 83"/>
                              <a:gd name="T20" fmla="*/ 8 w 73"/>
                              <a:gd name="T21" fmla="*/ 16 h 83"/>
                              <a:gd name="T22" fmla="*/ 4 w 73"/>
                              <a:gd name="T23" fmla="*/ 24 h 83"/>
                              <a:gd name="T24" fmla="*/ 2 w 73"/>
                              <a:gd name="T25" fmla="*/ 32 h 83"/>
                              <a:gd name="T26" fmla="*/ 0 w 73"/>
                              <a:gd name="T27" fmla="*/ 40 h 83"/>
                              <a:gd name="T28" fmla="*/ 0 w 73"/>
                              <a:gd name="T29" fmla="*/ 48 h 83"/>
                              <a:gd name="T30" fmla="*/ 2 w 73"/>
                              <a:gd name="T31" fmla="*/ 56 h 83"/>
                              <a:gd name="T32" fmla="*/ 6 w 73"/>
                              <a:gd name="T33" fmla="*/ 63 h 83"/>
                              <a:gd name="T34" fmla="*/ 8 w 73"/>
                              <a:gd name="T35" fmla="*/ 71 h 83"/>
                              <a:gd name="T36" fmla="*/ 14 w 73"/>
                              <a:gd name="T37" fmla="*/ 75 h 83"/>
                              <a:gd name="T38" fmla="*/ 21 w 73"/>
                              <a:gd name="T39" fmla="*/ 79 h 83"/>
                              <a:gd name="T40" fmla="*/ 27 w 73"/>
                              <a:gd name="T41" fmla="*/ 81 h 83"/>
                              <a:gd name="T42" fmla="*/ 35 w 73"/>
                              <a:gd name="T43" fmla="*/ 83 h 83"/>
                              <a:gd name="T44" fmla="*/ 41 w 73"/>
                              <a:gd name="T45" fmla="*/ 83 h 83"/>
                              <a:gd name="T46" fmla="*/ 49 w 73"/>
                              <a:gd name="T47" fmla="*/ 81 h 83"/>
                              <a:gd name="T48" fmla="*/ 55 w 73"/>
                              <a:gd name="T49" fmla="*/ 77 h 83"/>
                              <a:gd name="T50" fmla="*/ 61 w 73"/>
                              <a:gd name="T51" fmla="*/ 73 h 83"/>
                              <a:gd name="T52" fmla="*/ 65 w 73"/>
                              <a:gd name="T53" fmla="*/ 67 h 83"/>
                              <a:gd name="T54" fmla="*/ 69 w 73"/>
                              <a:gd name="T55" fmla="*/ 60 h 83"/>
                              <a:gd name="T56" fmla="*/ 71 w 73"/>
                              <a:gd name="T57" fmla="*/ 52 h 83"/>
                              <a:gd name="T58" fmla="*/ 73 w 73"/>
                              <a:gd name="T59" fmla="*/ 44 h 83"/>
                              <a:gd name="T60" fmla="*/ 73 w 73"/>
                              <a:gd name="T61" fmla="*/ 36 h 83"/>
                              <a:gd name="T62" fmla="*/ 71 w 73"/>
                              <a:gd name="T63" fmla="*/ 28 h 83"/>
                              <a:gd name="T64" fmla="*/ 69 w 73"/>
                              <a:gd name="T65" fmla="*/ 20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3" h="83">
                                <a:moveTo>
                                  <a:pt x="69" y="20"/>
                                </a:moveTo>
                                <a:lnTo>
                                  <a:pt x="65" y="14"/>
                                </a:lnTo>
                                <a:lnTo>
                                  <a:pt x="61" y="8"/>
                                </a:lnTo>
                                <a:lnTo>
                                  <a:pt x="53" y="4"/>
                                </a:lnTo>
                                <a:lnTo>
                                  <a:pt x="47" y="2"/>
                                </a:lnTo>
                                <a:lnTo>
                                  <a:pt x="41" y="0"/>
                                </a:lnTo>
                                <a:lnTo>
                                  <a:pt x="33" y="0"/>
                                </a:lnTo>
                                <a:lnTo>
                                  <a:pt x="27" y="2"/>
                                </a:lnTo>
                                <a:lnTo>
                                  <a:pt x="18" y="6"/>
                                </a:lnTo>
                                <a:lnTo>
                                  <a:pt x="14" y="10"/>
                                </a:lnTo>
                                <a:lnTo>
                                  <a:pt x="8" y="16"/>
                                </a:lnTo>
                                <a:lnTo>
                                  <a:pt x="4" y="24"/>
                                </a:lnTo>
                                <a:lnTo>
                                  <a:pt x="2" y="32"/>
                                </a:lnTo>
                                <a:lnTo>
                                  <a:pt x="0" y="40"/>
                                </a:lnTo>
                                <a:lnTo>
                                  <a:pt x="0" y="48"/>
                                </a:lnTo>
                                <a:lnTo>
                                  <a:pt x="2" y="56"/>
                                </a:lnTo>
                                <a:lnTo>
                                  <a:pt x="6" y="63"/>
                                </a:lnTo>
                                <a:lnTo>
                                  <a:pt x="8" y="71"/>
                                </a:lnTo>
                                <a:lnTo>
                                  <a:pt x="14" y="75"/>
                                </a:lnTo>
                                <a:lnTo>
                                  <a:pt x="21" y="79"/>
                                </a:lnTo>
                                <a:lnTo>
                                  <a:pt x="27" y="81"/>
                                </a:lnTo>
                                <a:lnTo>
                                  <a:pt x="35" y="83"/>
                                </a:lnTo>
                                <a:lnTo>
                                  <a:pt x="41" y="83"/>
                                </a:lnTo>
                                <a:lnTo>
                                  <a:pt x="49" y="81"/>
                                </a:lnTo>
                                <a:lnTo>
                                  <a:pt x="55" y="77"/>
                                </a:lnTo>
                                <a:lnTo>
                                  <a:pt x="61" y="73"/>
                                </a:lnTo>
                                <a:lnTo>
                                  <a:pt x="65" y="67"/>
                                </a:lnTo>
                                <a:lnTo>
                                  <a:pt x="69" y="60"/>
                                </a:lnTo>
                                <a:lnTo>
                                  <a:pt x="71" y="52"/>
                                </a:lnTo>
                                <a:lnTo>
                                  <a:pt x="73" y="44"/>
                                </a:lnTo>
                                <a:lnTo>
                                  <a:pt x="73" y="36"/>
                                </a:lnTo>
                                <a:lnTo>
                                  <a:pt x="71" y="28"/>
                                </a:lnTo>
                                <a:lnTo>
                                  <a:pt x="69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82" name="Freeform 427"/>
                        <wps:cNvSpPr>
                          <a:spLocks/>
                        </wps:cNvSpPr>
                        <wps:spPr bwMode="auto">
                          <a:xfrm>
                            <a:off x="1562100" y="2800350"/>
                            <a:ext cx="114316" cy="131714"/>
                          </a:xfrm>
                          <a:custGeom>
                            <a:avLst/>
                            <a:gdLst>
                              <a:gd name="T0" fmla="*/ 68 w 72"/>
                              <a:gd name="T1" fmla="*/ 20 h 83"/>
                              <a:gd name="T2" fmla="*/ 64 w 72"/>
                              <a:gd name="T3" fmla="*/ 14 h 83"/>
                              <a:gd name="T4" fmla="*/ 58 w 72"/>
                              <a:gd name="T5" fmla="*/ 10 h 83"/>
                              <a:gd name="T6" fmla="*/ 52 w 72"/>
                              <a:gd name="T7" fmla="*/ 4 h 83"/>
                              <a:gd name="T8" fmla="*/ 46 w 72"/>
                              <a:gd name="T9" fmla="*/ 2 h 83"/>
                              <a:gd name="T10" fmla="*/ 38 w 72"/>
                              <a:gd name="T11" fmla="*/ 0 h 83"/>
                              <a:gd name="T12" fmla="*/ 32 w 72"/>
                              <a:gd name="T13" fmla="*/ 2 h 83"/>
                              <a:gd name="T14" fmla="*/ 24 w 72"/>
                              <a:gd name="T15" fmla="*/ 4 h 83"/>
                              <a:gd name="T16" fmla="*/ 18 w 72"/>
                              <a:gd name="T17" fmla="*/ 8 h 83"/>
                              <a:gd name="T18" fmla="*/ 12 w 72"/>
                              <a:gd name="T19" fmla="*/ 12 h 83"/>
                              <a:gd name="T20" fmla="*/ 8 w 72"/>
                              <a:gd name="T21" fmla="*/ 18 h 83"/>
                              <a:gd name="T22" fmla="*/ 4 w 72"/>
                              <a:gd name="T23" fmla="*/ 24 h 83"/>
                              <a:gd name="T24" fmla="*/ 2 w 72"/>
                              <a:gd name="T25" fmla="*/ 32 h 83"/>
                              <a:gd name="T26" fmla="*/ 0 w 72"/>
                              <a:gd name="T27" fmla="*/ 41 h 83"/>
                              <a:gd name="T28" fmla="*/ 0 w 72"/>
                              <a:gd name="T29" fmla="*/ 49 h 83"/>
                              <a:gd name="T30" fmla="*/ 2 w 72"/>
                              <a:gd name="T31" fmla="*/ 57 h 83"/>
                              <a:gd name="T32" fmla="*/ 4 w 72"/>
                              <a:gd name="T33" fmla="*/ 65 h 83"/>
                              <a:gd name="T34" fmla="*/ 10 w 72"/>
                              <a:gd name="T35" fmla="*/ 71 h 83"/>
                              <a:gd name="T36" fmla="*/ 14 w 72"/>
                              <a:gd name="T37" fmla="*/ 75 h 83"/>
                              <a:gd name="T38" fmla="*/ 20 w 72"/>
                              <a:gd name="T39" fmla="*/ 81 h 83"/>
                              <a:gd name="T40" fmla="*/ 26 w 72"/>
                              <a:gd name="T41" fmla="*/ 83 h 83"/>
                              <a:gd name="T42" fmla="*/ 34 w 72"/>
                              <a:gd name="T43" fmla="*/ 83 h 83"/>
                              <a:gd name="T44" fmla="*/ 40 w 72"/>
                              <a:gd name="T45" fmla="*/ 83 h 83"/>
                              <a:gd name="T46" fmla="*/ 48 w 72"/>
                              <a:gd name="T47" fmla="*/ 83 h 83"/>
                              <a:gd name="T48" fmla="*/ 54 w 72"/>
                              <a:gd name="T49" fmla="*/ 79 h 83"/>
                              <a:gd name="T50" fmla="*/ 60 w 72"/>
                              <a:gd name="T51" fmla="*/ 73 h 83"/>
                              <a:gd name="T52" fmla="*/ 64 w 72"/>
                              <a:gd name="T53" fmla="*/ 67 h 83"/>
                              <a:gd name="T54" fmla="*/ 68 w 72"/>
                              <a:gd name="T55" fmla="*/ 61 h 83"/>
                              <a:gd name="T56" fmla="*/ 70 w 72"/>
                              <a:gd name="T57" fmla="*/ 53 h 83"/>
                              <a:gd name="T58" fmla="*/ 72 w 72"/>
                              <a:gd name="T59" fmla="*/ 45 h 83"/>
                              <a:gd name="T60" fmla="*/ 72 w 72"/>
                              <a:gd name="T61" fmla="*/ 37 h 83"/>
                              <a:gd name="T62" fmla="*/ 70 w 72"/>
                              <a:gd name="T63" fmla="*/ 28 h 83"/>
                              <a:gd name="T64" fmla="*/ 68 w 72"/>
                              <a:gd name="T65" fmla="*/ 20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2" h="83">
                                <a:moveTo>
                                  <a:pt x="68" y="20"/>
                                </a:moveTo>
                                <a:lnTo>
                                  <a:pt x="64" y="14"/>
                                </a:lnTo>
                                <a:lnTo>
                                  <a:pt x="58" y="10"/>
                                </a:lnTo>
                                <a:lnTo>
                                  <a:pt x="52" y="4"/>
                                </a:lnTo>
                                <a:lnTo>
                                  <a:pt x="46" y="2"/>
                                </a:lnTo>
                                <a:lnTo>
                                  <a:pt x="38" y="0"/>
                                </a:lnTo>
                                <a:lnTo>
                                  <a:pt x="32" y="2"/>
                                </a:lnTo>
                                <a:lnTo>
                                  <a:pt x="24" y="4"/>
                                </a:lnTo>
                                <a:lnTo>
                                  <a:pt x="18" y="8"/>
                                </a:lnTo>
                                <a:lnTo>
                                  <a:pt x="12" y="12"/>
                                </a:lnTo>
                                <a:lnTo>
                                  <a:pt x="8" y="18"/>
                                </a:lnTo>
                                <a:lnTo>
                                  <a:pt x="4" y="24"/>
                                </a:lnTo>
                                <a:lnTo>
                                  <a:pt x="2" y="32"/>
                                </a:lnTo>
                                <a:lnTo>
                                  <a:pt x="0" y="41"/>
                                </a:lnTo>
                                <a:lnTo>
                                  <a:pt x="0" y="49"/>
                                </a:lnTo>
                                <a:lnTo>
                                  <a:pt x="2" y="57"/>
                                </a:lnTo>
                                <a:lnTo>
                                  <a:pt x="4" y="65"/>
                                </a:lnTo>
                                <a:lnTo>
                                  <a:pt x="10" y="71"/>
                                </a:lnTo>
                                <a:lnTo>
                                  <a:pt x="14" y="75"/>
                                </a:lnTo>
                                <a:lnTo>
                                  <a:pt x="20" y="81"/>
                                </a:lnTo>
                                <a:lnTo>
                                  <a:pt x="26" y="83"/>
                                </a:lnTo>
                                <a:lnTo>
                                  <a:pt x="34" y="83"/>
                                </a:lnTo>
                                <a:lnTo>
                                  <a:pt x="40" y="83"/>
                                </a:lnTo>
                                <a:lnTo>
                                  <a:pt x="48" y="83"/>
                                </a:lnTo>
                                <a:lnTo>
                                  <a:pt x="54" y="79"/>
                                </a:lnTo>
                                <a:lnTo>
                                  <a:pt x="60" y="73"/>
                                </a:lnTo>
                                <a:lnTo>
                                  <a:pt x="64" y="67"/>
                                </a:lnTo>
                                <a:lnTo>
                                  <a:pt x="68" y="61"/>
                                </a:lnTo>
                                <a:lnTo>
                                  <a:pt x="70" y="53"/>
                                </a:lnTo>
                                <a:lnTo>
                                  <a:pt x="72" y="45"/>
                                </a:lnTo>
                                <a:lnTo>
                                  <a:pt x="72" y="37"/>
                                </a:lnTo>
                                <a:lnTo>
                                  <a:pt x="70" y="28"/>
                                </a:lnTo>
                                <a:lnTo>
                                  <a:pt x="68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83" name="Freeform 428"/>
                        <wps:cNvSpPr>
                          <a:spLocks/>
                        </wps:cNvSpPr>
                        <wps:spPr bwMode="auto">
                          <a:xfrm>
                            <a:off x="1314450" y="2219325"/>
                            <a:ext cx="76211" cy="84106"/>
                          </a:xfrm>
                          <a:custGeom>
                            <a:avLst/>
                            <a:gdLst>
                              <a:gd name="T0" fmla="*/ 44 w 48"/>
                              <a:gd name="T1" fmla="*/ 12 h 53"/>
                              <a:gd name="T2" fmla="*/ 42 w 48"/>
                              <a:gd name="T3" fmla="*/ 8 h 53"/>
                              <a:gd name="T4" fmla="*/ 40 w 48"/>
                              <a:gd name="T5" fmla="*/ 4 h 53"/>
                              <a:gd name="T6" fmla="*/ 34 w 48"/>
                              <a:gd name="T7" fmla="*/ 2 h 53"/>
                              <a:gd name="T8" fmla="*/ 30 w 48"/>
                              <a:gd name="T9" fmla="*/ 0 h 53"/>
                              <a:gd name="T10" fmla="*/ 26 w 48"/>
                              <a:gd name="T11" fmla="*/ 0 h 53"/>
                              <a:gd name="T12" fmla="*/ 22 w 48"/>
                              <a:gd name="T13" fmla="*/ 0 h 53"/>
                              <a:gd name="T14" fmla="*/ 16 w 48"/>
                              <a:gd name="T15" fmla="*/ 0 h 53"/>
                              <a:gd name="T16" fmla="*/ 12 w 48"/>
                              <a:gd name="T17" fmla="*/ 4 h 53"/>
                              <a:gd name="T18" fmla="*/ 8 w 48"/>
                              <a:gd name="T19" fmla="*/ 6 h 53"/>
                              <a:gd name="T20" fmla="*/ 6 w 48"/>
                              <a:gd name="T21" fmla="*/ 10 h 53"/>
                              <a:gd name="T22" fmla="*/ 2 w 48"/>
                              <a:gd name="T23" fmla="*/ 14 h 53"/>
                              <a:gd name="T24" fmla="*/ 2 w 48"/>
                              <a:gd name="T25" fmla="*/ 20 h 53"/>
                              <a:gd name="T26" fmla="*/ 0 w 48"/>
                              <a:gd name="T27" fmla="*/ 23 h 53"/>
                              <a:gd name="T28" fmla="*/ 0 w 48"/>
                              <a:gd name="T29" fmla="*/ 29 h 53"/>
                              <a:gd name="T30" fmla="*/ 2 w 48"/>
                              <a:gd name="T31" fmla="*/ 35 h 53"/>
                              <a:gd name="T32" fmla="*/ 4 w 48"/>
                              <a:gd name="T33" fmla="*/ 39 h 53"/>
                              <a:gd name="T34" fmla="*/ 6 w 48"/>
                              <a:gd name="T35" fmla="*/ 43 h 53"/>
                              <a:gd name="T36" fmla="*/ 10 w 48"/>
                              <a:gd name="T37" fmla="*/ 47 h 53"/>
                              <a:gd name="T38" fmla="*/ 14 w 48"/>
                              <a:gd name="T39" fmla="*/ 49 h 53"/>
                              <a:gd name="T40" fmla="*/ 18 w 48"/>
                              <a:gd name="T41" fmla="*/ 51 h 53"/>
                              <a:gd name="T42" fmla="*/ 22 w 48"/>
                              <a:gd name="T43" fmla="*/ 53 h 53"/>
                              <a:gd name="T44" fmla="*/ 28 w 48"/>
                              <a:gd name="T45" fmla="*/ 51 h 53"/>
                              <a:gd name="T46" fmla="*/ 32 w 48"/>
                              <a:gd name="T47" fmla="*/ 51 h 53"/>
                              <a:gd name="T48" fmla="*/ 36 w 48"/>
                              <a:gd name="T49" fmla="*/ 49 h 53"/>
                              <a:gd name="T50" fmla="*/ 40 w 48"/>
                              <a:gd name="T51" fmla="*/ 45 h 53"/>
                              <a:gd name="T52" fmla="*/ 42 w 48"/>
                              <a:gd name="T53" fmla="*/ 41 h 53"/>
                              <a:gd name="T54" fmla="*/ 46 w 48"/>
                              <a:gd name="T55" fmla="*/ 37 h 53"/>
                              <a:gd name="T56" fmla="*/ 46 w 48"/>
                              <a:gd name="T57" fmla="*/ 33 h 53"/>
                              <a:gd name="T58" fmla="*/ 48 w 48"/>
                              <a:gd name="T59" fmla="*/ 27 h 53"/>
                              <a:gd name="T60" fmla="*/ 48 w 48"/>
                              <a:gd name="T61" fmla="*/ 22 h 53"/>
                              <a:gd name="T62" fmla="*/ 46 w 48"/>
                              <a:gd name="T63" fmla="*/ 18 h 53"/>
                              <a:gd name="T64" fmla="*/ 44 w 48"/>
                              <a:gd name="T65" fmla="*/ 12 h 5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48" h="53">
                                <a:moveTo>
                                  <a:pt x="44" y="12"/>
                                </a:moveTo>
                                <a:lnTo>
                                  <a:pt x="42" y="8"/>
                                </a:lnTo>
                                <a:lnTo>
                                  <a:pt x="40" y="4"/>
                                </a:lnTo>
                                <a:lnTo>
                                  <a:pt x="34" y="2"/>
                                </a:lnTo>
                                <a:lnTo>
                                  <a:pt x="30" y="0"/>
                                </a:lnTo>
                                <a:lnTo>
                                  <a:pt x="26" y="0"/>
                                </a:lnTo>
                                <a:lnTo>
                                  <a:pt x="22" y="0"/>
                                </a:lnTo>
                                <a:lnTo>
                                  <a:pt x="16" y="0"/>
                                </a:lnTo>
                                <a:lnTo>
                                  <a:pt x="12" y="4"/>
                                </a:lnTo>
                                <a:lnTo>
                                  <a:pt x="8" y="6"/>
                                </a:lnTo>
                                <a:lnTo>
                                  <a:pt x="6" y="10"/>
                                </a:lnTo>
                                <a:lnTo>
                                  <a:pt x="2" y="14"/>
                                </a:lnTo>
                                <a:lnTo>
                                  <a:pt x="2" y="20"/>
                                </a:lnTo>
                                <a:lnTo>
                                  <a:pt x="0" y="23"/>
                                </a:lnTo>
                                <a:lnTo>
                                  <a:pt x="0" y="29"/>
                                </a:lnTo>
                                <a:lnTo>
                                  <a:pt x="2" y="35"/>
                                </a:lnTo>
                                <a:lnTo>
                                  <a:pt x="4" y="39"/>
                                </a:lnTo>
                                <a:lnTo>
                                  <a:pt x="6" y="43"/>
                                </a:lnTo>
                                <a:lnTo>
                                  <a:pt x="10" y="47"/>
                                </a:lnTo>
                                <a:lnTo>
                                  <a:pt x="14" y="49"/>
                                </a:lnTo>
                                <a:lnTo>
                                  <a:pt x="18" y="51"/>
                                </a:lnTo>
                                <a:lnTo>
                                  <a:pt x="22" y="53"/>
                                </a:lnTo>
                                <a:lnTo>
                                  <a:pt x="28" y="51"/>
                                </a:lnTo>
                                <a:lnTo>
                                  <a:pt x="32" y="51"/>
                                </a:lnTo>
                                <a:lnTo>
                                  <a:pt x="36" y="49"/>
                                </a:lnTo>
                                <a:lnTo>
                                  <a:pt x="40" y="45"/>
                                </a:lnTo>
                                <a:lnTo>
                                  <a:pt x="42" y="41"/>
                                </a:lnTo>
                                <a:lnTo>
                                  <a:pt x="46" y="37"/>
                                </a:lnTo>
                                <a:lnTo>
                                  <a:pt x="46" y="33"/>
                                </a:lnTo>
                                <a:lnTo>
                                  <a:pt x="48" y="27"/>
                                </a:lnTo>
                                <a:lnTo>
                                  <a:pt x="48" y="22"/>
                                </a:lnTo>
                                <a:lnTo>
                                  <a:pt x="46" y="18"/>
                                </a:lnTo>
                                <a:lnTo>
                                  <a:pt x="44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84" name="Freeform 429"/>
                        <wps:cNvSpPr>
                          <a:spLocks/>
                        </wps:cNvSpPr>
                        <wps:spPr bwMode="auto">
                          <a:xfrm>
                            <a:off x="1390650" y="1943100"/>
                            <a:ext cx="112728" cy="130127"/>
                          </a:xfrm>
                          <a:custGeom>
                            <a:avLst/>
                            <a:gdLst>
                              <a:gd name="T0" fmla="*/ 67 w 71"/>
                              <a:gd name="T1" fmla="*/ 20 h 82"/>
                              <a:gd name="T2" fmla="*/ 63 w 71"/>
                              <a:gd name="T3" fmla="*/ 14 h 82"/>
                              <a:gd name="T4" fmla="*/ 57 w 71"/>
                              <a:gd name="T5" fmla="*/ 8 h 82"/>
                              <a:gd name="T6" fmla="*/ 51 w 71"/>
                              <a:gd name="T7" fmla="*/ 4 h 82"/>
                              <a:gd name="T8" fmla="*/ 45 w 71"/>
                              <a:gd name="T9" fmla="*/ 2 h 82"/>
                              <a:gd name="T10" fmla="*/ 37 w 71"/>
                              <a:gd name="T11" fmla="*/ 0 h 82"/>
                              <a:gd name="T12" fmla="*/ 31 w 71"/>
                              <a:gd name="T13" fmla="*/ 0 h 82"/>
                              <a:gd name="T14" fmla="*/ 23 w 71"/>
                              <a:gd name="T15" fmla="*/ 2 h 82"/>
                              <a:gd name="T16" fmla="*/ 17 w 71"/>
                              <a:gd name="T17" fmla="*/ 6 h 82"/>
                              <a:gd name="T18" fmla="*/ 11 w 71"/>
                              <a:gd name="T19" fmla="*/ 10 h 82"/>
                              <a:gd name="T20" fmla="*/ 7 w 71"/>
                              <a:gd name="T21" fmla="*/ 16 h 82"/>
                              <a:gd name="T22" fmla="*/ 4 w 71"/>
                              <a:gd name="T23" fmla="*/ 24 h 82"/>
                              <a:gd name="T24" fmla="*/ 2 w 71"/>
                              <a:gd name="T25" fmla="*/ 30 h 82"/>
                              <a:gd name="T26" fmla="*/ 0 w 71"/>
                              <a:gd name="T27" fmla="*/ 38 h 82"/>
                              <a:gd name="T28" fmla="*/ 0 w 71"/>
                              <a:gd name="T29" fmla="*/ 46 h 82"/>
                              <a:gd name="T30" fmla="*/ 2 w 71"/>
                              <a:gd name="T31" fmla="*/ 54 h 82"/>
                              <a:gd name="T32" fmla="*/ 4 w 71"/>
                              <a:gd name="T33" fmla="*/ 62 h 82"/>
                              <a:gd name="T34" fmla="*/ 9 w 71"/>
                              <a:gd name="T35" fmla="*/ 68 h 82"/>
                              <a:gd name="T36" fmla="*/ 13 w 71"/>
                              <a:gd name="T37" fmla="*/ 74 h 82"/>
                              <a:gd name="T38" fmla="*/ 19 w 71"/>
                              <a:gd name="T39" fmla="*/ 78 h 82"/>
                              <a:gd name="T40" fmla="*/ 25 w 71"/>
                              <a:gd name="T41" fmla="*/ 80 h 82"/>
                              <a:gd name="T42" fmla="*/ 33 w 71"/>
                              <a:gd name="T43" fmla="*/ 82 h 82"/>
                              <a:gd name="T44" fmla="*/ 39 w 71"/>
                              <a:gd name="T45" fmla="*/ 82 h 82"/>
                              <a:gd name="T46" fmla="*/ 47 w 71"/>
                              <a:gd name="T47" fmla="*/ 80 h 82"/>
                              <a:gd name="T48" fmla="*/ 53 w 71"/>
                              <a:gd name="T49" fmla="*/ 76 h 82"/>
                              <a:gd name="T50" fmla="*/ 59 w 71"/>
                              <a:gd name="T51" fmla="*/ 72 h 82"/>
                              <a:gd name="T52" fmla="*/ 63 w 71"/>
                              <a:gd name="T53" fmla="*/ 66 h 82"/>
                              <a:gd name="T54" fmla="*/ 67 w 71"/>
                              <a:gd name="T55" fmla="*/ 60 h 82"/>
                              <a:gd name="T56" fmla="*/ 69 w 71"/>
                              <a:gd name="T57" fmla="*/ 52 h 82"/>
                              <a:gd name="T58" fmla="*/ 71 w 71"/>
                              <a:gd name="T59" fmla="*/ 44 h 82"/>
                              <a:gd name="T60" fmla="*/ 71 w 71"/>
                              <a:gd name="T61" fmla="*/ 36 h 82"/>
                              <a:gd name="T62" fmla="*/ 69 w 71"/>
                              <a:gd name="T63" fmla="*/ 28 h 82"/>
                              <a:gd name="T64" fmla="*/ 67 w 71"/>
                              <a:gd name="T65" fmla="*/ 2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1" h="82">
                                <a:moveTo>
                                  <a:pt x="67" y="20"/>
                                </a:moveTo>
                                <a:lnTo>
                                  <a:pt x="63" y="14"/>
                                </a:lnTo>
                                <a:lnTo>
                                  <a:pt x="57" y="8"/>
                                </a:lnTo>
                                <a:lnTo>
                                  <a:pt x="51" y="4"/>
                                </a:lnTo>
                                <a:lnTo>
                                  <a:pt x="45" y="2"/>
                                </a:lnTo>
                                <a:lnTo>
                                  <a:pt x="37" y="0"/>
                                </a:lnTo>
                                <a:lnTo>
                                  <a:pt x="31" y="0"/>
                                </a:lnTo>
                                <a:lnTo>
                                  <a:pt x="23" y="2"/>
                                </a:lnTo>
                                <a:lnTo>
                                  <a:pt x="17" y="6"/>
                                </a:lnTo>
                                <a:lnTo>
                                  <a:pt x="11" y="10"/>
                                </a:lnTo>
                                <a:lnTo>
                                  <a:pt x="7" y="16"/>
                                </a:lnTo>
                                <a:lnTo>
                                  <a:pt x="4" y="24"/>
                                </a:lnTo>
                                <a:lnTo>
                                  <a:pt x="2" y="30"/>
                                </a:lnTo>
                                <a:lnTo>
                                  <a:pt x="0" y="38"/>
                                </a:lnTo>
                                <a:lnTo>
                                  <a:pt x="0" y="46"/>
                                </a:lnTo>
                                <a:lnTo>
                                  <a:pt x="2" y="54"/>
                                </a:lnTo>
                                <a:lnTo>
                                  <a:pt x="4" y="62"/>
                                </a:lnTo>
                                <a:lnTo>
                                  <a:pt x="9" y="68"/>
                                </a:lnTo>
                                <a:lnTo>
                                  <a:pt x="13" y="74"/>
                                </a:lnTo>
                                <a:lnTo>
                                  <a:pt x="19" y="78"/>
                                </a:lnTo>
                                <a:lnTo>
                                  <a:pt x="25" y="80"/>
                                </a:lnTo>
                                <a:lnTo>
                                  <a:pt x="33" y="82"/>
                                </a:lnTo>
                                <a:lnTo>
                                  <a:pt x="39" y="82"/>
                                </a:lnTo>
                                <a:lnTo>
                                  <a:pt x="47" y="80"/>
                                </a:lnTo>
                                <a:lnTo>
                                  <a:pt x="53" y="76"/>
                                </a:lnTo>
                                <a:lnTo>
                                  <a:pt x="59" y="72"/>
                                </a:lnTo>
                                <a:lnTo>
                                  <a:pt x="63" y="66"/>
                                </a:lnTo>
                                <a:lnTo>
                                  <a:pt x="67" y="60"/>
                                </a:lnTo>
                                <a:lnTo>
                                  <a:pt x="69" y="52"/>
                                </a:lnTo>
                                <a:lnTo>
                                  <a:pt x="71" y="44"/>
                                </a:lnTo>
                                <a:lnTo>
                                  <a:pt x="71" y="36"/>
                                </a:lnTo>
                                <a:lnTo>
                                  <a:pt x="69" y="28"/>
                                </a:lnTo>
                                <a:lnTo>
                                  <a:pt x="6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85" name="Freeform 430"/>
                        <wps:cNvSpPr>
                          <a:spLocks/>
                        </wps:cNvSpPr>
                        <wps:spPr bwMode="auto">
                          <a:xfrm>
                            <a:off x="1440659" y="1562100"/>
                            <a:ext cx="114316" cy="130127"/>
                          </a:xfrm>
                          <a:custGeom>
                            <a:avLst/>
                            <a:gdLst>
                              <a:gd name="T0" fmla="*/ 66 w 72"/>
                              <a:gd name="T1" fmla="*/ 20 h 82"/>
                              <a:gd name="T2" fmla="*/ 64 w 72"/>
                              <a:gd name="T3" fmla="*/ 14 h 82"/>
                              <a:gd name="T4" fmla="*/ 58 w 72"/>
                              <a:gd name="T5" fmla="*/ 8 h 82"/>
                              <a:gd name="T6" fmla="*/ 52 w 72"/>
                              <a:gd name="T7" fmla="*/ 4 h 82"/>
                              <a:gd name="T8" fmla="*/ 46 w 72"/>
                              <a:gd name="T9" fmla="*/ 2 h 82"/>
                              <a:gd name="T10" fmla="*/ 38 w 72"/>
                              <a:gd name="T11" fmla="*/ 0 h 82"/>
                              <a:gd name="T12" fmla="*/ 32 w 72"/>
                              <a:gd name="T13" fmla="*/ 0 h 82"/>
                              <a:gd name="T14" fmla="*/ 24 w 72"/>
                              <a:gd name="T15" fmla="*/ 2 h 82"/>
                              <a:gd name="T16" fmla="*/ 18 w 72"/>
                              <a:gd name="T17" fmla="*/ 6 h 82"/>
                              <a:gd name="T18" fmla="*/ 12 w 72"/>
                              <a:gd name="T19" fmla="*/ 10 h 82"/>
                              <a:gd name="T20" fmla="*/ 8 w 72"/>
                              <a:gd name="T21" fmla="*/ 16 h 82"/>
                              <a:gd name="T22" fmla="*/ 4 w 72"/>
                              <a:gd name="T23" fmla="*/ 24 h 82"/>
                              <a:gd name="T24" fmla="*/ 0 w 72"/>
                              <a:gd name="T25" fmla="*/ 30 h 82"/>
                              <a:gd name="T26" fmla="*/ 0 w 72"/>
                              <a:gd name="T27" fmla="*/ 38 h 82"/>
                              <a:gd name="T28" fmla="*/ 0 w 72"/>
                              <a:gd name="T29" fmla="*/ 46 h 82"/>
                              <a:gd name="T30" fmla="*/ 2 w 72"/>
                              <a:gd name="T31" fmla="*/ 54 h 82"/>
                              <a:gd name="T32" fmla="*/ 4 w 72"/>
                              <a:gd name="T33" fmla="*/ 62 h 82"/>
                              <a:gd name="T34" fmla="*/ 8 w 72"/>
                              <a:gd name="T35" fmla="*/ 68 h 82"/>
                              <a:gd name="T36" fmla="*/ 12 w 72"/>
                              <a:gd name="T37" fmla="*/ 74 h 82"/>
                              <a:gd name="T38" fmla="*/ 18 w 72"/>
                              <a:gd name="T39" fmla="*/ 78 h 82"/>
                              <a:gd name="T40" fmla="*/ 26 w 72"/>
                              <a:gd name="T41" fmla="*/ 80 h 82"/>
                              <a:gd name="T42" fmla="*/ 32 w 72"/>
                              <a:gd name="T43" fmla="*/ 82 h 82"/>
                              <a:gd name="T44" fmla="*/ 40 w 72"/>
                              <a:gd name="T45" fmla="*/ 82 h 82"/>
                              <a:gd name="T46" fmla="*/ 46 w 72"/>
                              <a:gd name="T47" fmla="*/ 80 h 82"/>
                              <a:gd name="T48" fmla="*/ 54 w 72"/>
                              <a:gd name="T49" fmla="*/ 76 h 82"/>
                              <a:gd name="T50" fmla="*/ 58 w 72"/>
                              <a:gd name="T51" fmla="*/ 72 h 82"/>
                              <a:gd name="T52" fmla="*/ 64 w 72"/>
                              <a:gd name="T53" fmla="*/ 66 h 82"/>
                              <a:gd name="T54" fmla="*/ 68 w 72"/>
                              <a:gd name="T55" fmla="*/ 60 h 82"/>
                              <a:gd name="T56" fmla="*/ 70 w 72"/>
                              <a:gd name="T57" fmla="*/ 52 h 82"/>
                              <a:gd name="T58" fmla="*/ 72 w 72"/>
                              <a:gd name="T59" fmla="*/ 44 h 82"/>
                              <a:gd name="T60" fmla="*/ 72 w 72"/>
                              <a:gd name="T61" fmla="*/ 36 h 82"/>
                              <a:gd name="T62" fmla="*/ 70 w 72"/>
                              <a:gd name="T63" fmla="*/ 28 h 82"/>
                              <a:gd name="T64" fmla="*/ 66 w 72"/>
                              <a:gd name="T65" fmla="*/ 2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2" h="82">
                                <a:moveTo>
                                  <a:pt x="66" y="20"/>
                                </a:moveTo>
                                <a:lnTo>
                                  <a:pt x="64" y="14"/>
                                </a:lnTo>
                                <a:lnTo>
                                  <a:pt x="58" y="8"/>
                                </a:lnTo>
                                <a:lnTo>
                                  <a:pt x="52" y="4"/>
                                </a:lnTo>
                                <a:lnTo>
                                  <a:pt x="46" y="2"/>
                                </a:lnTo>
                                <a:lnTo>
                                  <a:pt x="38" y="0"/>
                                </a:lnTo>
                                <a:lnTo>
                                  <a:pt x="32" y="0"/>
                                </a:lnTo>
                                <a:lnTo>
                                  <a:pt x="24" y="2"/>
                                </a:lnTo>
                                <a:lnTo>
                                  <a:pt x="18" y="6"/>
                                </a:lnTo>
                                <a:lnTo>
                                  <a:pt x="12" y="10"/>
                                </a:lnTo>
                                <a:lnTo>
                                  <a:pt x="8" y="16"/>
                                </a:lnTo>
                                <a:lnTo>
                                  <a:pt x="4" y="24"/>
                                </a:lnTo>
                                <a:lnTo>
                                  <a:pt x="0" y="30"/>
                                </a:lnTo>
                                <a:lnTo>
                                  <a:pt x="0" y="38"/>
                                </a:lnTo>
                                <a:lnTo>
                                  <a:pt x="0" y="46"/>
                                </a:lnTo>
                                <a:lnTo>
                                  <a:pt x="2" y="54"/>
                                </a:lnTo>
                                <a:lnTo>
                                  <a:pt x="4" y="62"/>
                                </a:lnTo>
                                <a:lnTo>
                                  <a:pt x="8" y="68"/>
                                </a:lnTo>
                                <a:lnTo>
                                  <a:pt x="12" y="74"/>
                                </a:lnTo>
                                <a:lnTo>
                                  <a:pt x="18" y="78"/>
                                </a:lnTo>
                                <a:lnTo>
                                  <a:pt x="26" y="80"/>
                                </a:lnTo>
                                <a:lnTo>
                                  <a:pt x="32" y="82"/>
                                </a:lnTo>
                                <a:lnTo>
                                  <a:pt x="40" y="82"/>
                                </a:lnTo>
                                <a:lnTo>
                                  <a:pt x="46" y="80"/>
                                </a:lnTo>
                                <a:lnTo>
                                  <a:pt x="54" y="76"/>
                                </a:lnTo>
                                <a:lnTo>
                                  <a:pt x="58" y="72"/>
                                </a:lnTo>
                                <a:lnTo>
                                  <a:pt x="64" y="66"/>
                                </a:lnTo>
                                <a:lnTo>
                                  <a:pt x="68" y="60"/>
                                </a:lnTo>
                                <a:lnTo>
                                  <a:pt x="70" y="52"/>
                                </a:lnTo>
                                <a:lnTo>
                                  <a:pt x="72" y="44"/>
                                </a:lnTo>
                                <a:lnTo>
                                  <a:pt x="72" y="36"/>
                                </a:lnTo>
                                <a:lnTo>
                                  <a:pt x="70" y="28"/>
                                </a:lnTo>
                                <a:lnTo>
                                  <a:pt x="66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86" name="Freeform 431"/>
                        <wps:cNvSpPr>
                          <a:spLocks/>
                        </wps:cNvSpPr>
                        <wps:spPr bwMode="auto">
                          <a:xfrm>
                            <a:off x="1000125" y="1762125"/>
                            <a:ext cx="114316" cy="126953"/>
                          </a:xfrm>
                          <a:custGeom>
                            <a:avLst/>
                            <a:gdLst>
                              <a:gd name="T0" fmla="*/ 66 w 72"/>
                              <a:gd name="T1" fmla="*/ 20 h 80"/>
                              <a:gd name="T2" fmla="*/ 64 w 72"/>
                              <a:gd name="T3" fmla="*/ 14 h 80"/>
                              <a:gd name="T4" fmla="*/ 58 w 72"/>
                              <a:gd name="T5" fmla="*/ 8 h 80"/>
                              <a:gd name="T6" fmla="*/ 52 w 72"/>
                              <a:gd name="T7" fmla="*/ 4 h 80"/>
                              <a:gd name="T8" fmla="*/ 47 w 72"/>
                              <a:gd name="T9" fmla="*/ 0 h 80"/>
                              <a:gd name="T10" fmla="*/ 39 w 72"/>
                              <a:gd name="T11" fmla="*/ 0 h 80"/>
                              <a:gd name="T12" fmla="*/ 31 w 72"/>
                              <a:gd name="T13" fmla="*/ 0 h 80"/>
                              <a:gd name="T14" fmla="*/ 25 w 72"/>
                              <a:gd name="T15" fmla="*/ 2 h 80"/>
                              <a:gd name="T16" fmla="*/ 18 w 72"/>
                              <a:gd name="T17" fmla="*/ 6 h 80"/>
                              <a:gd name="T18" fmla="*/ 12 w 72"/>
                              <a:gd name="T19" fmla="*/ 10 h 80"/>
                              <a:gd name="T20" fmla="*/ 8 w 72"/>
                              <a:gd name="T21" fmla="*/ 14 h 80"/>
                              <a:gd name="T22" fmla="*/ 4 w 72"/>
                              <a:gd name="T23" fmla="*/ 22 h 80"/>
                              <a:gd name="T24" fmla="*/ 2 w 72"/>
                              <a:gd name="T25" fmla="*/ 28 h 80"/>
                              <a:gd name="T26" fmla="*/ 0 w 72"/>
                              <a:gd name="T27" fmla="*/ 36 h 80"/>
                              <a:gd name="T28" fmla="*/ 0 w 72"/>
                              <a:gd name="T29" fmla="*/ 44 h 80"/>
                              <a:gd name="T30" fmla="*/ 2 w 72"/>
                              <a:gd name="T31" fmla="*/ 52 h 80"/>
                              <a:gd name="T32" fmla="*/ 4 w 72"/>
                              <a:gd name="T33" fmla="*/ 60 h 80"/>
                              <a:gd name="T34" fmla="*/ 8 w 72"/>
                              <a:gd name="T35" fmla="*/ 66 h 80"/>
                              <a:gd name="T36" fmla="*/ 12 w 72"/>
                              <a:gd name="T37" fmla="*/ 72 h 80"/>
                              <a:gd name="T38" fmla="*/ 20 w 72"/>
                              <a:gd name="T39" fmla="*/ 76 h 80"/>
                              <a:gd name="T40" fmla="*/ 27 w 72"/>
                              <a:gd name="T41" fmla="*/ 78 h 80"/>
                              <a:gd name="T42" fmla="*/ 33 w 72"/>
                              <a:gd name="T43" fmla="*/ 80 h 80"/>
                              <a:gd name="T44" fmla="*/ 41 w 72"/>
                              <a:gd name="T45" fmla="*/ 80 h 80"/>
                              <a:gd name="T46" fmla="*/ 49 w 72"/>
                              <a:gd name="T47" fmla="*/ 78 h 80"/>
                              <a:gd name="T48" fmla="*/ 54 w 72"/>
                              <a:gd name="T49" fmla="*/ 74 h 80"/>
                              <a:gd name="T50" fmla="*/ 58 w 72"/>
                              <a:gd name="T51" fmla="*/ 70 h 80"/>
                              <a:gd name="T52" fmla="*/ 64 w 72"/>
                              <a:gd name="T53" fmla="*/ 64 h 80"/>
                              <a:gd name="T54" fmla="*/ 68 w 72"/>
                              <a:gd name="T55" fmla="*/ 58 h 80"/>
                              <a:gd name="T56" fmla="*/ 70 w 72"/>
                              <a:gd name="T57" fmla="*/ 50 h 80"/>
                              <a:gd name="T58" fmla="*/ 72 w 72"/>
                              <a:gd name="T59" fmla="*/ 42 h 80"/>
                              <a:gd name="T60" fmla="*/ 72 w 72"/>
                              <a:gd name="T61" fmla="*/ 34 h 80"/>
                              <a:gd name="T62" fmla="*/ 70 w 72"/>
                              <a:gd name="T63" fmla="*/ 26 h 80"/>
                              <a:gd name="T64" fmla="*/ 66 w 72"/>
                              <a:gd name="T65" fmla="*/ 20 h 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2" h="80">
                                <a:moveTo>
                                  <a:pt x="66" y="20"/>
                                </a:moveTo>
                                <a:lnTo>
                                  <a:pt x="64" y="14"/>
                                </a:lnTo>
                                <a:lnTo>
                                  <a:pt x="58" y="8"/>
                                </a:lnTo>
                                <a:lnTo>
                                  <a:pt x="52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0"/>
                                </a:lnTo>
                                <a:lnTo>
                                  <a:pt x="31" y="0"/>
                                </a:lnTo>
                                <a:lnTo>
                                  <a:pt x="25" y="2"/>
                                </a:lnTo>
                                <a:lnTo>
                                  <a:pt x="18" y="6"/>
                                </a:lnTo>
                                <a:lnTo>
                                  <a:pt x="12" y="10"/>
                                </a:lnTo>
                                <a:lnTo>
                                  <a:pt x="8" y="14"/>
                                </a:lnTo>
                                <a:lnTo>
                                  <a:pt x="4" y="22"/>
                                </a:lnTo>
                                <a:lnTo>
                                  <a:pt x="2" y="28"/>
                                </a:lnTo>
                                <a:lnTo>
                                  <a:pt x="0" y="36"/>
                                </a:lnTo>
                                <a:lnTo>
                                  <a:pt x="0" y="44"/>
                                </a:lnTo>
                                <a:lnTo>
                                  <a:pt x="2" y="52"/>
                                </a:lnTo>
                                <a:lnTo>
                                  <a:pt x="4" y="60"/>
                                </a:lnTo>
                                <a:lnTo>
                                  <a:pt x="8" y="66"/>
                                </a:lnTo>
                                <a:lnTo>
                                  <a:pt x="12" y="72"/>
                                </a:lnTo>
                                <a:lnTo>
                                  <a:pt x="20" y="76"/>
                                </a:lnTo>
                                <a:lnTo>
                                  <a:pt x="27" y="78"/>
                                </a:lnTo>
                                <a:lnTo>
                                  <a:pt x="33" y="80"/>
                                </a:lnTo>
                                <a:lnTo>
                                  <a:pt x="41" y="80"/>
                                </a:lnTo>
                                <a:lnTo>
                                  <a:pt x="49" y="78"/>
                                </a:lnTo>
                                <a:lnTo>
                                  <a:pt x="54" y="74"/>
                                </a:lnTo>
                                <a:lnTo>
                                  <a:pt x="58" y="70"/>
                                </a:lnTo>
                                <a:lnTo>
                                  <a:pt x="64" y="64"/>
                                </a:lnTo>
                                <a:lnTo>
                                  <a:pt x="68" y="58"/>
                                </a:lnTo>
                                <a:lnTo>
                                  <a:pt x="70" y="50"/>
                                </a:lnTo>
                                <a:lnTo>
                                  <a:pt x="72" y="42"/>
                                </a:lnTo>
                                <a:lnTo>
                                  <a:pt x="72" y="34"/>
                                </a:lnTo>
                                <a:lnTo>
                                  <a:pt x="70" y="26"/>
                                </a:lnTo>
                                <a:lnTo>
                                  <a:pt x="66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87" name="Freeform 432"/>
                        <wps:cNvSpPr>
                          <a:spLocks/>
                        </wps:cNvSpPr>
                        <wps:spPr bwMode="auto">
                          <a:xfrm>
                            <a:off x="0" y="2171331"/>
                            <a:ext cx="1151082" cy="226929"/>
                          </a:xfrm>
                          <a:custGeom>
                            <a:avLst/>
                            <a:gdLst>
                              <a:gd name="T0" fmla="*/ 52 w 719"/>
                              <a:gd name="T1" fmla="*/ 65 h 143"/>
                              <a:gd name="T2" fmla="*/ 88 w 719"/>
                              <a:gd name="T3" fmla="*/ 57 h 143"/>
                              <a:gd name="T4" fmla="*/ 124 w 719"/>
                              <a:gd name="T5" fmla="*/ 50 h 143"/>
                              <a:gd name="T6" fmla="*/ 160 w 719"/>
                              <a:gd name="T7" fmla="*/ 46 h 143"/>
                              <a:gd name="T8" fmla="*/ 196 w 719"/>
                              <a:gd name="T9" fmla="*/ 44 h 143"/>
                              <a:gd name="T10" fmla="*/ 234 w 719"/>
                              <a:gd name="T11" fmla="*/ 42 h 143"/>
                              <a:gd name="T12" fmla="*/ 270 w 719"/>
                              <a:gd name="T13" fmla="*/ 42 h 143"/>
                              <a:gd name="T14" fmla="*/ 305 w 719"/>
                              <a:gd name="T15" fmla="*/ 44 h 143"/>
                              <a:gd name="T16" fmla="*/ 340 w 719"/>
                              <a:gd name="T17" fmla="*/ 46 h 143"/>
                              <a:gd name="T18" fmla="*/ 374 w 719"/>
                              <a:gd name="T19" fmla="*/ 50 h 143"/>
                              <a:gd name="T20" fmla="*/ 408 w 719"/>
                              <a:gd name="T21" fmla="*/ 53 h 143"/>
                              <a:gd name="T22" fmla="*/ 440 w 719"/>
                              <a:gd name="T23" fmla="*/ 59 h 143"/>
                              <a:gd name="T24" fmla="*/ 472 w 719"/>
                              <a:gd name="T25" fmla="*/ 65 h 143"/>
                              <a:gd name="T26" fmla="*/ 501 w 719"/>
                              <a:gd name="T27" fmla="*/ 73 h 143"/>
                              <a:gd name="T28" fmla="*/ 529 w 719"/>
                              <a:gd name="T29" fmla="*/ 79 h 143"/>
                              <a:gd name="T30" fmla="*/ 557 w 719"/>
                              <a:gd name="T31" fmla="*/ 87 h 143"/>
                              <a:gd name="T32" fmla="*/ 583 w 719"/>
                              <a:gd name="T33" fmla="*/ 95 h 143"/>
                              <a:gd name="T34" fmla="*/ 608 w 719"/>
                              <a:gd name="T35" fmla="*/ 101 h 143"/>
                              <a:gd name="T36" fmla="*/ 630 w 719"/>
                              <a:gd name="T37" fmla="*/ 109 h 143"/>
                              <a:gd name="T38" fmla="*/ 650 w 719"/>
                              <a:gd name="T39" fmla="*/ 115 h 143"/>
                              <a:gd name="T40" fmla="*/ 668 w 719"/>
                              <a:gd name="T41" fmla="*/ 121 h 143"/>
                              <a:gd name="T42" fmla="*/ 681 w 719"/>
                              <a:gd name="T43" fmla="*/ 127 h 143"/>
                              <a:gd name="T44" fmla="*/ 695 w 719"/>
                              <a:gd name="T45" fmla="*/ 133 h 143"/>
                              <a:gd name="T46" fmla="*/ 705 w 719"/>
                              <a:gd name="T47" fmla="*/ 137 h 143"/>
                              <a:gd name="T48" fmla="*/ 713 w 719"/>
                              <a:gd name="T49" fmla="*/ 139 h 143"/>
                              <a:gd name="T50" fmla="*/ 717 w 719"/>
                              <a:gd name="T51" fmla="*/ 141 h 143"/>
                              <a:gd name="T52" fmla="*/ 719 w 719"/>
                              <a:gd name="T53" fmla="*/ 143 h 143"/>
                              <a:gd name="T54" fmla="*/ 691 w 719"/>
                              <a:gd name="T55" fmla="*/ 121 h 143"/>
                              <a:gd name="T56" fmla="*/ 662 w 719"/>
                              <a:gd name="T57" fmla="*/ 101 h 143"/>
                              <a:gd name="T58" fmla="*/ 630 w 719"/>
                              <a:gd name="T59" fmla="*/ 85 h 143"/>
                              <a:gd name="T60" fmla="*/ 599 w 719"/>
                              <a:gd name="T61" fmla="*/ 69 h 143"/>
                              <a:gd name="T62" fmla="*/ 567 w 719"/>
                              <a:gd name="T63" fmla="*/ 55 h 143"/>
                              <a:gd name="T64" fmla="*/ 535 w 719"/>
                              <a:gd name="T65" fmla="*/ 44 h 143"/>
                              <a:gd name="T66" fmla="*/ 503 w 719"/>
                              <a:gd name="T67" fmla="*/ 34 h 143"/>
                              <a:gd name="T68" fmla="*/ 472 w 719"/>
                              <a:gd name="T69" fmla="*/ 26 h 143"/>
                              <a:gd name="T70" fmla="*/ 440 w 719"/>
                              <a:gd name="T71" fmla="*/ 18 h 143"/>
                              <a:gd name="T72" fmla="*/ 406 w 719"/>
                              <a:gd name="T73" fmla="*/ 12 h 143"/>
                              <a:gd name="T74" fmla="*/ 376 w 719"/>
                              <a:gd name="T75" fmla="*/ 6 h 143"/>
                              <a:gd name="T76" fmla="*/ 342 w 719"/>
                              <a:gd name="T77" fmla="*/ 4 h 143"/>
                              <a:gd name="T78" fmla="*/ 311 w 719"/>
                              <a:gd name="T79" fmla="*/ 0 h 143"/>
                              <a:gd name="T80" fmla="*/ 280 w 719"/>
                              <a:gd name="T81" fmla="*/ 0 h 143"/>
                              <a:gd name="T82" fmla="*/ 250 w 719"/>
                              <a:gd name="T83" fmla="*/ 0 h 143"/>
                              <a:gd name="T84" fmla="*/ 218 w 719"/>
                              <a:gd name="T85" fmla="*/ 0 h 143"/>
                              <a:gd name="T86" fmla="*/ 190 w 719"/>
                              <a:gd name="T87" fmla="*/ 0 h 143"/>
                              <a:gd name="T88" fmla="*/ 160 w 719"/>
                              <a:gd name="T89" fmla="*/ 2 h 143"/>
                              <a:gd name="T90" fmla="*/ 134 w 719"/>
                              <a:gd name="T91" fmla="*/ 6 h 143"/>
                              <a:gd name="T92" fmla="*/ 106 w 719"/>
                              <a:gd name="T93" fmla="*/ 8 h 143"/>
                              <a:gd name="T94" fmla="*/ 81 w 719"/>
                              <a:gd name="T95" fmla="*/ 12 h 143"/>
                              <a:gd name="T96" fmla="*/ 57 w 719"/>
                              <a:gd name="T97" fmla="*/ 16 h 143"/>
                              <a:gd name="T98" fmla="*/ 34 w 719"/>
                              <a:gd name="T99" fmla="*/ 22 h 143"/>
                              <a:gd name="T100" fmla="*/ 12 w 719"/>
                              <a:gd name="T101" fmla="*/ 26 h 143"/>
                              <a:gd name="T102" fmla="*/ 0 w 719"/>
                              <a:gd name="T103" fmla="*/ 30 h 143"/>
                              <a:gd name="T104" fmla="*/ 0 w 719"/>
                              <a:gd name="T105" fmla="*/ 81 h 143"/>
                              <a:gd name="T106" fmla="*/ 16 w 719"/>
                              <a:gd name="T107" fmla="*/ 75 h 143"/>
                              <a:gd name="T108" fmla="*/ 52 w 719"/>
                              <a:gd name="T109" fmla="*/ 65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719" h="143">
                                <a:moveTo>
                                  <a:pt x="52" y="65"/>
                                </a:moveTo>
                                <a:lnTo>
                                  <a:pt x="88" y="57"/>
                                </a:lnTo>
                                <a:lnTo>
                                  <a:pt x="124" y="50"/>
                                </a:lnTo>
                                <a:lnTo>
                                  <a:pt x="160" y="46"/>
                                </a:lnTo>
                                <a:lnTo>
                                  <a:pt x="196" y="44"/>
                                </a:lnTo>
                                <a:lnTo>
                                  <a:pt x="234" y="42"/>
                                </a:lnTo>
                                <a:lnTo>
                                  <a:pt x="270" y="42"/>
                                </a:lnTo>
                                <a:lnTo>
                                  <a:pt x="305" y="44"/>
                                </a:lnTo>
                                <a:lnTo>
                                  <a:pt x="340" y="46"/>
                                </a:lnTo>
                                <a:lnTo>
                                  <a:pt x="374" y="50"/>
                                </a:lnTo>
                                <a:lnTo>
                                  <a:pt x="408" y="53"/>
                                </a:lnTo>
                                <a:lnTo>
                                  <a:pt x="440" y="59"/>
                                </a:lnTo>
                                <a:lnTo>
                                  <a:pt x="472" y="65"/>
                                </a:lnTo>
                                <a:lnTo>
                                  <a:pt x="501" y="73"/>
                                </a:lnTo>
                                <a:lnTo>
                                  <a:pt x="529" y="79"/>
                                </a:lnTo>
                                <a:lnTo>
                                  <a:pt x="557" y="87"/>
                                </a:lnTo>
                                <a:lnTo>
                                  <a:pt x="583" y="95"/>
                                </a:lnTo>
                                <a:lnTo>
                                  <a:pt x="608" y="101"/>
                                </a:lnTo>
                                <a:lnTo>
                                  <a:pt x="630" y="109"/>
                                </a:lnTo>
                                <a:lnTo>
                                  <a:pt x="650" y="115"/>
                                </a:lnTo>
                                <a:lnTo>
                                  <a:pt x="668" y="121"/>
                                </a:lnTo>
                                <a:lnTo>
                                  <a:pt x="681" y="127"/>
                                </a:lnTo>
                                <a:lnTo>
                                  <a:pt x="695" y="133"/>
                                </a:lnTo>
                                <a:lnTo>
                                  <a:pt x="705" y="137"/>
                                </a:lnTo>
                                <a:lnTo>
                                  <a:pt x="713" y="139"/>
                                </a:lnTo>
                                <a:lnTo>
                                  <a:pt x="717" y="141"/>
                                </a:lnTo>
                                <a:lnTo>
                                  <a:pt x="719" y="143"/>
                                </a:lnTo>
                                <a:lnTo>
                                  <a:pt x="691" y="121"/>
                                </a:lnTo>
                                <a:lnTo>
                                  <a:pt x="662" y="101"/>
                                </a:lnTo>
                                <a:lnTo>
                                  <a:pt x="630" y="85"/>
                                </a:lnTo>
                                <a:lnTo>
                                  <a:pt x="599" y="69"/>
                                </a:lnTo>
                                <a:lnTo>
                                  <a:pt x="567" y="55"/>
                                </a:lnTo>
                                <a:lnTo>
                                  <a:pt x="535" y="44"/>
                                </a:lnTo>
                                <a:lnTo>
                                  <a:pt x="503" y="34"/>
                                </a:lnTo>
                                <a:lnTo>
                                  <a:pt x="472" y="26"/>
                                </a:lnTo>
                                <a:lnTo>
                                  <a:pt x="440" y="18"/>
                                </a:lnTo>
                                <a:lnTo>
                                  <a:pt x="406" y="12"/>
                                </a:lnTo>
                                <a:lnTo>
                                  <a:pt x="376" y="6"/>
                                </a:lnTo>
                                <a:lnTo>
                                  <a:pt x="342" y="4"/>
                                </a:lnTo>
                                <a:lnTo>
                                  <a:pt x="311" y="0"/>
                                </a:lnTo>
                                <a:lnTo>
                                  <a:pt x="280" y="0"/>
                                </a:lnTo>
                                <a:lnTo>
                                  <a:pt x="250" y="0"/>
                                </a:lnTo>
                                <a:lnTo>
                                  <a:pt x="218" y="0"/>
                                </a:lnTo>
                                <a:lnTo>
                                  <a:pt x="190" y="0"/>
                                </a:lnTo>
                                <a:lnTo>
                                  <a:pt x="160" y="2"/>
                                </a:lnTo>
                                <a:lnTo>
                                  <a:pt x="134" y="6"/>
                                </a:lnTo>
                                <a:lnTo>
                                  <a:pt x="106" y="8"/>
                                </a:lnTo>
                                <a:lnTo>
                                  <a:pt x="81" y="12"/>
                                </a:lnTo>
                                <a:lnTo>
                                  <a:pt x="57" y="16"/>
                                </a:lnTo>
                                <a:lnTo>
                                  <a:pt x="34" y="22"/>
                                </a:lnTo>
                                <a:lnTo>
                                  <a:pt x="12" y="26"/>
                                </a:lnTo>
                                <a:lnTo>
                                  <a:pt x="0" y="30"/>
                                </a:lnTo>
                                <a:lnTo>
                                  <a:pt x="0" y="81"/>
                                </a:lnTo>
                                <a:lnTo>
                                  <a:pt x="16" y="75"/>
                                </a:lnTo>
                                <a:lnTo>
                                  <a:pt x="52" y="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88" name="Freeform 433"/>
                        <wps:cNvSpPr>
                          <a:spLocks/>
                        </wps:cNvSpPr>
                        <wps:spPr bwMode="auto">
                          <a:xfrm>
                            <a:off x="1009650" y="1514475"/>
                            <a:ext cx="17465" cy="19043"/>
                          </a:xfrm>
                          <a:custGeom>
                            <a:avLst/>
                            <a:gdLst>
                              <a:gd name="T0" fmla="*/ 9 w 11"/>
                              <a:gd name="T1" fmla="*/ 0 h 12"/>
                              <a:gd name="T2" fmla="*/ 5 w 11"/>
                              <a:gd name="T3" fmla="*/ 0 h 12"/>
                              <a:gd name="T4" fmla="*/ 2 w 11"/>
                              <a:gd name="T5" fmla="*/ 0 h 12"/>
                              <a:gd name="T6" fmla="*/ 0 w 11"/>
                              <a:gd name="T7" fmla="*/ 2 h 12"/>
                              <a:gd name="T8" fmla="*/ 0 w 11"/>
                              <a:gd name="T9" fmla="*/ 4 h 12"/>
                              <a:gd name="T10" fmla="*/ 0 w 11"/>
                              <a:gd name="T11" fmla="*/ 6 h 12"/>
                              <a:gd name="T12" fmla="*/ 0 w 11"/>
                              <a:gd name="T13" fmla="*/ 8 h 12"/>
                              <a:gd name="T14" fmla="*/ 0 w 11"/>
                              <a:gd name="T15" fmla="*/ 10 h 12"/>
                              <a:gd name="T16" fmla="*/ 2 w 11"/>
                              <a:gd name="T17" fmla="*/ 12 h 12"/>
                              <a:gd name="T18" fmla="*/ 5 w 11"/>
                              <a:gd name="T19" fmla="*/ 12 h 12"/>
                              <a:gd name="T20" fmla="*/ 9 w 11"/>
                              <a:gd name="T21" fmla="*/ 12 h 12"/>
                              <a:gd name="T22" fmla="*/ 11 w 11"/>
                              <a:gd name="T23" fmla="*/ 10 h 12"/>
                              <a:gd name="T24" fmla="*/ 11 w 11"/>
                              <a:gd name="T25" fmla="*/ 8 h 12"/>
                              <a:gd name="T26" fmla="*/ 11 w 11"/>
                              <a:gd name="T27" fmla="*/ 6 h 12"/>
                              <a:gd name="T28" fmla="*/ 11 w 11"/>
                              <a:gd name="T29" fmla="*/ 4 h 12"/>
                              <a:gd name="T30" fmla="*/ 11 w 11"/>
                              <a:gd name="T31" fmla="*/ 2 h 12"/>
                              <a:gd name="T32" fmla="*/ 9 w 11"/>
                              <a:gd name="T33" fmla="*/ 0 h 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1" h="12">
                                <a:moveTo>
                                  <a:pt x="9" y="0"/>
                                </a:moveTo>
                                <a:lnTo>
                                  <a:pt x="5" y="0"/>
                                </a:lnTo>
                                <a:lnTo>
                                  <a:pt x="2" y="0"/>
                                </a:lnTo>
                                <a:lnTo>
                                  <a:pt x="0" y="2"/>
                                </a:lnTo>
                                <a:lnTo>
                                  <a:pt x="0" y="4"/>
                                </a:lnTo>
                                <a:lnTo>
                                  <a:pt x="0" y="6"/>
                                </a:lnTo>
                                <a:lnTo>
                                  <a:pt x="0" y="8"/>
                                </a:lnTo>
                                <a:lnTo>
                                  <a:pt x="0" y="10"/>
                                </a:lnTo>
                                <a:lnTo>
                                  <a:pt x="2" y="12"/>
                                </a:lnTo>
                                <a:lnTo>
                                  <a:pt x="5" y="12"/>
                                </a:lnTo>
                                <a:lnTo>
                                  <a:pt x="9" y="12"/>
                                </a:lnTo>
                                <a:lnTo>
                                  <a:pt x="11" y="10"/>
                                </a:lnTo>
                                <a:lnTo>
                                  <a:pt x="11" y="8"/>
                                </a:lnTo>
                                <a:lnTo>
                                  <a:pt x="11" y="6"/>
                                </a:lnTo>
                                <a:lnTo>
                                  <a:pt x="11" y="4"/>
                                </a:lnTo>
                                <a:lnTo>
                                  <a:pt x="11" y="2"/>
                                </a:lnTo>
                                <a:lnTo>
                                  <a:pt x="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89" name="Freeform 434"/>
                        <wps:cNvSpPr>
                          <a:spLocks/>
                        </wps:cNvSpPr>
                        <wps:spPr bwMode="auto">
                          <a:xfrm>
                            <a:off x="876300" y="1171575"/>
                            <a:ext cx="47632" cy="49194"/>
                          </a:xfrm>
                          <a:custGeom>
                            <a:avLst/>
                            <a:gdLst>
                              <a:gd name="T0" fmla="*/ 26 w 30"/>
                              <a:gd name="T1" fmla="*/ 6 h 31"/>
                              <a:gd name="T2" fmla="*/ 20 w 30"/>
                              <a:gd name="T3" fmla="*/ 2 h 31"/>
                              <a:gd name="T4" fmla="*/ 14 w 30"/>
                              <a:gd name="T5" fmla="*/ 0 h 31"/>
                              <a:gd name="T6" fmla="*/ 9 w 30"/>
                              <a:gd name="T7" fmla="*/ 2 h 31"/>
                              <a:gd name="T8" fmla="*/ 5 w 30"/>
                              <a:gd name="T9" fmla="*/ 6 h 31"/>
                              <a:gd name="T10" fmla="*/ 3 w 30"/>
                              <a:gd name="T11" fmla="*/ 9 h 31"/>
                              <a:gd name="T12" fmla="*/ 0 w 30"/>
                              <a:gd name="T13" fmla="*/ 15 h 31"/>
                              <a:gd name="T14" fmla="*/ 3 w 30"/>
                              <a:gd name="T15" fmla="*/ 21 h 31"/>
                              <a:gd name="T16" fmla="*/ 5 w 30"/>
                              <a:gd name="T17" fmla="*/ 27 h 31"/>
                              <a:gd name="T18" fmla="*/ 9 w 30"/>
                              <a:gd name="T19" fmla="*/ 31 h 31"/>
                              <a:gd name="T20" fmla="*/ 14 w 30"/>
                              <a:gd name="T21" fmla="*/ 31 h 31"/>
                              <a:gd name="T22" fmla="*/ 20 w 30"/>
                              <a:gd name="T23" fmla="*/ 31 h 31"/>
                              <a:gd name="T24" fmla="*/ 26 w 30"/>
                              <a:gd name="T25" fmla="*/ 27 h 31"/>
                              <a:gd name="T26" fmla="*/ 28 w 30"/>
                              <a:gd name="T27" fmla="*/ 21 h 31"/>
                              <a:gd name="T28" fmla="*/ 30 w 30"/>
                              <a:gd name="T29" fmla="*/ 15 h 31"/>
                              <a:gd name="T30" fmla="*/ 28 w 30"/>
                              <a:gd name="T31" fmla="*/ 9 h 31"/>
                              <a:gd name="T32" fmla="*/ 26 w 30"/>
                              <a:gd name="T33" fmla="*/ 6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0" h="31">
                                <a:moveTo>
                                  <a:pt x="26" y="6"/>
                                </a:moveTo>
                                <a:lnTo>
                                  <a:pt x="20" y="2"/>
                                </a:lnTo>
                                <a:lnTo>
                                  <a:pt x="14" y="0"/>
                                </a:lnTo>
                                <a:lnTo>
                                  <a:pt x="9" y="2"/>
                                </a:lnTo>
                                <a:lnTo>
                                  <a:pt x="5" y="6"/>
                                </a:lnTo>
                                <a:lnTo>
                                  <a:pt x="3" y="9"/>
                                </a:lnTo>
                                <a:lnTo>
                                  <a:pt x="0" y="15"/>
                                </a:lnTo>
                                <a:lnTo>
                                  <a:pt x="3" y="21"/>
                                </a:lnTo>
                                <a:lnTo>
                                  <a:pt x="5" y="27"/>
                                </a:lnTo>
                                <a:lnTo>
                                  <a:pt x="9" y="31"/>
                                </a:lnTo>
                                <a:lnTo>
                                  <a:pt x="14" y="31"/>
                                </a:lnTo>
                                <a:lnTo>
                                  <a:pt x="20" y="31"/>
                                </a:lnTo>
                                <a:lnTo>
                                  <a:pt x="26" y="27"/>
                                </a:lnTo>
                                <a:lnTo>
                                  <a:pt x="28" y="21"/>
                                </a:lnTo>
                                <a:lnTo>
                                  <a:pt x="30" y="15"/>
                                </a:lnTo>
                                <a:lnTo>
                                  <a:pt x="28" y="9"/>
                                </a:lnTo>
                                <a:lnTo>
                                  <a:pt x="26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90" name="Freeform 435"/>
                        <wps:cNvSpPr>
                          <a:spLocks/>
                        </wps:cNvSpPr>
                        <wps:spPr bwMode="auto">
                          <a:xfrm>
                            <a:off x="533400" y="1304925"/>
                            <a:ext cx="44456" cy="47607"/>
                          </a:xfrm>
                          <a:custGeom>
                            <a:avLst/>
                            <a:gdLst>
                              <a:gd name="T0" fmla="*/ 24 w 28"/>
                              <a:gd name="T1" fmla="*/ 4 h 30"/>
                              <a:gd name="T2" fmla="*/ 20 w 28"/>
                              <a:gd name="T3" fmla="*/ 0 h 30"/>
                              <a:gd name="T4" fmla="*/ 14 w 28"/>
                              <a:gd name="T5" fmla="*/ 0 h 30"/>
                              <a:gd name="T6" fmla="*/ 8 w 28"/>
                              <a:gd name="T7" fmla="*/ 0 h 30"/>
                              <a:gd name="T8" fmla="*/ 4 w 28"/>
                              <a:gd name="T9" fmla="*/ 4 h 30"/>
                              <a:gd name="T10" fmla="*/ 0 w 28"/>
                              <a:gd name="T11" fmla="*/ 8 h 30"/>
                              <a:gd name="T12" fmla="*/ 0 w 28"/>
                              <a:gd name="T13" fmla="*/ 16 h 30"/>
                              <a:gd name="T14" fmla="*/ 0 w 28"/>
                              <a:gd name="T15" fmla="*/ 22 h 30"/>
                              <a:gd name="T16" fmla="*/ 4 w 28"/>
                              <a:gd name="T17" fmla="*/ 26 h 30"/>
                              <a:gd name="T18" fmla="*/ 8 w 28"/>
                              <a:gd name="T19" fmla="*/ 30 h 30"/>
                              <a:gd name="T20" fmla="*/ 14 w 28"/>
                              <a:gd name="T21" fmla="*/ 30 h 30"/>
                              <a:gd name="T22" fmla="*/ 20 w 28"/>
                              <a:gd name="T23" fmla="*/ 30 h 30"/>
                              <a:gd name="T24" fmla="*/ 24 w 28"/>
                              <a:gd name="T25" fmla="*/ 26 h 30"/>
                              <a:gd name="T26" fmla="*/ 26 w 28"/>
                              <a:gd name="T27" fmla="*/ 22 h 30"/>
                              <a:gd name="T28" fmla="*/ 28 w 28"/>
                              <a:gd name="T29" fmla="*/ 16 h 30"/>
                              <a:gd name="T30" fmla="*/ 26 w 28"/>
                              <a:gd name="T31" fmla="*/ 8 h 30"/>
                              <a:gd name="T32" fmla="*/ 24 w 28"/>
                              <a:gd name="T33" fmla="*/ 4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8" h="30">
                                <a:moveTo>
                                  <a:pt x="24" y="4"/>
                                </a:moveTo>
                                <a:lnTo>
                                  <a:pt x="20" y="0"/>
                                </a:lnTo>
                                <a:lnTo>
                                  <a:pt x="14" y="0"/>
                                </a:lnTo>
                                <a:lnTo>
                                  <a:pt x="8" y="0"/>
                                </a:lnTo>
                                <a:lnTo>
                                  <a:pt x="4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6"/>
                                </a:lnTo>
                                <a:lnTo>
                                  <a:pt x="0" y="22"/>
                                </a:lnTo>
                                <a:lnTo>
                                  <a:pt x="4" y="26"/>
                                </a:lnTo>
                                <a:lnTo>
                                  <a:pt x="8" y="30"/>
                                </a:lnTo>
                                <a:lnTo>
                                  <a:pt x="14" y="30"/>
                                </a:lnTo>
                                <a:lnTo>
                                  <a:pt x="20" y="30"/>
                                </a:lnTo>
                                <a:lnTo>
                                  <a:pt x="24" y="26"/>
                                </a:lnTo>
                                <a:lnTo>
                                  <a:pt x="26" y="22"/>
                                </a:lnTo>
                                <a:lnTo>
                                  <a:pt x="28" y="16"/>
                                </a:lnTo>
                                <a:lnTo>
                                  <a:pt x="26" y="8"/>
                                </a:lnTo>
                                <a:lnTo>
                                  <a:pt x="24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91" name="Freeform 436"/>
                        <wps:cNvSpPr>
                          <a:spLocks/>
                        </wps:cNvSpPr>
                        <wps:spPr bwMode="auto">
                          <a:xfrm>
                            <a:off x="1162050" y="1647825"/>
                            <a:ext cx="69860" cy="77759"/>
                          </a:xfrm>
                          <a:custGeom>
                            <a:avLst/>
                            <a:gdLst>
                              <a:gd name="T0" fmla="*/ 38 w 44"/>
                              <a:gd name="T1" fmla="*/ 8 h 49"/>
                              <a:gd name="T2" fmla="*/ 32 w 44"/>
                              <a:gd name="T3" fmla="*/ 2 h 49"/>
                              <a:gd name="T4" fmla="*/ 22 w 44"/>
                              <a:gd name="T5" fmla="*/ 0 h 49"/>
                              <a:gd name="T6" fmla="*/ 14 w 44"/>
                              <a:gd name="T7" fmla="*/ 2 h 49"/>
                              <a:gd name="T8" fmla="*/ 8 w 44"/>
                              <a:gd name="T9" fmla="*/ 8 h 49"/>
                              <a:gd name="T10" fmla="*/ 2 w 44"/>
                              <a:gd name="T11" fmla="*/ 16 h 49"/>
                              <a:gd name="T12" fmla="*/ 0 w 44"/>
                              <a:gd name="T13" fmla="*/ 26 h 49"/>
                              <a:gd name="T14" fmla="*/ 2 w 44"/>
                              <a:gd name="T15" fmla="*/ 34 h 49"/>
                              <a:gd name="T16" fmla="*/ 8 w 44"/>
                              <a:gd name="T17" fmla="*/ 42 h 49"/>
                              <a:gd name="T18" fmla="*/ 14 w 44"/>
                              <a:gd name="T19" fmla="*/ 47 h 49"/>
                              <a:gd name="T20" fmla="*/ 22 w 44"/>
                              <a:gd name="T21" fmla="*/ 49 h 49"/>
                              <a:gd name="T22" fmla="*/ 32 w 44"/>
                              <a:gd name="T23" fmla="*/ 47 h 49"/>
                              <a:gd name="T24" fmla="*/ 38 w 44"/>
                              <a:gd name="T25" fmla="*/ 42 h 49"/>
                              <a:gd name="T26" fmla="*/ 42 w 44"/>
                              <a:gd name="T27" fmla="*/ 34 h 49"/>
                              <a:gd name="T28" fmla="*/ 44 w 44"/>
                              <a:gd name="T29" fmla="*/ 26 h 49"/>
                              <a:gd name="T30" fmla="*/ 42 w 44"/>
                              <a:gd name="T31" fmla="*/ 16 h 49"/>
                              <a:gd name="T32" fmla="*/ 38 w 44"/>
                              <a:gd name="T33" fmla="*/ 8 h 4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44" h="49">
                                <a:moveTo>
                                  <a:pt x="38" y="8"/>
                                </a:moveTo>
                                <a:lnTo>
                                  <a:pt x="32" y="2"/>
                                </a:lnTo>
                                <a:lnTo>
                                  <a:pt x="22" y="0"/>
                                </a:lnTo>
                                <a:lnTo>
                                  <a:pt x="14" y="2"/>
                                </a:lnTo>
                                <a:lnTo>
                                  <a:pt x="8" y="8"/>
                                </a:lnTo>
                                <a:lnTo>
                                  <a:pt x="2" y="16"/>
                                </a:lnTo>
                                <a:lnTo>
                                  <a:pt x="0" y="26"/>
                                </a:lnTo>
                                <a:lnTo>
                                  <a:pt x="2" y="34"/>
                                </a:lnTo>
                                <a:lnTo>
                                  <a:pt x="8" y="42"/>
                                </a:lnTo>
                                <a:lnTo>
                                  <a:pt x="14" y="47"/>
                                </a:lnTo>
                                <a:lnTo>
                                  <a:pt x="22" y="49"/>
                                </a:lnTo>
                                <a:lnTo>
                                  <a:pt x="32" y="47"/>
                                </a:lnTo>
                                <a:lnTo>
                                  <a:pt x="38" y="42"/>
                                </a:lnTo>
                                <a:lnTo>
                                  <a:pt x="42" y="34"/>
                                </a:lnTo>
                                <a:lnTo>
                                  <a:pt x="44" y="26"/>
                                </a:lnTo>
                                <a:lnTo>
                                  <a:pt x="42" y="16"/>
                                </a:lnTo>
                                <a:lnTo>
                                  <a:pt x="38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92" name="Freeform 437"/>
                        <wps:cNvSpPr>
                          <a:spLocks/>
                        </wps:cNvSpPr>
                        <wps:spPr bwMode="auto">
                          <a:xfrm>
                            <a:off x="1409700" y="1400175"/>
                            <a:ext cx="57158" cy="60303"/>
                          </a:xfrm>
                          <a:custGeom>
                            <a:avLst/>
                            <a:gdLst>
                              <a:gd name="T0" fmla="*/ 32 w 36"/>
                              <a:gd name="T1" fmla="*/ 4 h 38"/>
                              <a:gd name="T2" fmla="*/ 26 w 36"/>
                              <a:gd name="T3" fmla="*/ 0 h 38"/>
                              <a:gd name="T4" fmla="*/ 18 w 36"/>
                              <a:gd name="T5" fmla="*/ 0 h 38"/>
                              <a:gd name="T6" fmla="*/ 12 w 36"/>
                              <a:gd name="T7" fmla="*/ 0 h 38"/>
                              <a:gd name="T8" fmla="*/ 6 w 36"/>
                              <a:gd name="T9" fmla="*/ 4 h 38"/>
                              <a:gd name="T10" fmla="*/ 2 w 36"/>
                              <a:gd name="T11" fmla="*/ 12 h 38"/>
                              <a:gd name="T12" fmla="*/ 0 w 36"/>
                              <a:gd name="T13" fmla="*/ 18 h 38"/>
                              <a:gd name="T14" fmla="*/ 2 w 36"/>
                              <a:gd name="T15" fmla="*/ 26 h 38"/>
                              <a:gd name="T16" fmla="*/ 6 w 36"/>
                              <a:gd name="T17" fmla="*/ 32 h 38"/>
                              <a:gd name="T18" fmla="*/ 12 w 36"/>
                              <a:gd name="T19" fmla="*/ 36 h 38"/>
                              <a:gd name="T20" fmla="*/ 18 w 36"/>
                              <a:gd name="T21" fmla="*/ 38 h 38"/>
                              <a:gd name="T22" fmla="*/ 26 w 36"/>
                              <a:gd name="T23" fmla="*/ 36 h 38"/>
                              <a:gd name="T24" fmla="*/ 32 w 36"/>
                              <a:gd name="T25" fmla="*/ 32 h 38"/>
                              <a:gd name="T26" fmla="*/ 36 w 36"/>
                              <a:gd name="T27" fmla="*/ 26 h 38"/>
                              <a:gd name="T28" fmla="*/ 36 w 36"/>
                              <a:gd name="T29" fmla="*/ 18 h 38"/>
                              <a:gd name="T30" fmla="*/ 36 w 36"/>
                              <a:gd name="T31" fmla="*/ 12 h 38"/>
                              <a:gd name="T32" fmla="*/ 32 w 36"/>
                              <a:gd name="T33" fmla="*/ 4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32" y="4"/>
                                </a:moveTo>
                                <a:lnTo>
                                  <a:pt x="26" y="0"/>
                                </a:lnTo>
                                <a:lnTo>
                                  <a:pt x="18" y="0"/>
                                </a:lnTo>
                                <a:lnTo>
                                  <a:pt x="12" y="0"/>
                                </a:lnTo>
                                <a:lnTo>
                                  <a:pt x="6" y="4"/>
                                </a:lnTo>
                                <a:lnTo>
                                  <a:pt x="2" y="12"/>
                                </a:lnTo>
                                <a:lnTo>
                                  <a:pt x="0" y="18"/>
                                </a:lnTo>
                                <a:lnTo>
                                  <a:pt x="2" y="26"/>
                                </a:lnTo>
                                <a:lnTo>
                                  <a:pt x="6" y="32"/>
                                </a:lnTo>
                                <a:lnTo>
                                  <a:pt x="12" y="36"/>
                                </a:lnTo>
                                <a:lnTo>
                                  <a:pt x="18" y="38"/>
                                </a:lnTo>
                                <a:lnTo>
                                  <a:pt x="26" y="36"/>
                                </a:lnTo>
                                <a:lnTo>
                                  <a:pt x="32" y="32"/>
                                </a:lnTo>
                                <a:lnTo>
                                  <a:pt x="36" y="26"/>
                                </a:lnTo>
                                <a:lnTo>
                                  <a:pt x="36" y="18"/>
                                </a:lnTo>
                                <a:lnTo>
                                  <a:pt x="36" y="12"/>
                                </a:lnTo>
                                <a:lnTo>
                                  <a:pt x="3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93" name="Freeform 438"/>
                        <wps:cNvSpPr>
                          <a:spLocks/>
                        </wps:cNvSpPr>
                        <wps:spPr bwMode="auto">
                          <a:xfrm>
                            <a:off x="1238250" y="1238250"/>
                            <a:ext cx="41281" cy="44434"/>
                          </a:xfrm>
                          <a:custGeom>
                            <a:avLst/>
                            <a:gdLst>
                              <a:gd name="T0" fmla="*/ 22 w 26"/>
                              <a:gd name="T1" fmla="*/ 4 h 28"/>
                              <a:gd name="T2" fmla="*/ 18 w 26"/>
                              <a:gd name="T3" fmla="*/ 0 h 28"/>
                              <a:gd name="T4" fmla="*/ 12 w 26"/>
                              <a:gd name="T5" fmla="*/ 0 h 28"/>
                              <a:gd name="T6" fmla="*/ 8 w 26"/>
                              <a:gd name="T7" fmla="*/ 0 h 28"/>
                              <a:gd name="T8" fmla="*/ 4 w 26"/>
                              <a:gd name="T9" fmla="*/ 4 h 28"/>
                              <a:gd name="T10" fmla="*/ 2 w 26"/>
                              <a:gd name="T11" fmla="*/ 8 h 28"/>
                              <a:gd name="T12" fmla="*/ 0 w 26"/>
                              <a:gd name="T13" fmla="*/ 14 h 28"/>
                              <a:gd name="T14" fmla="*/ 2 w 26"/>
                              <a:gd name="T15" fmla="*/ 20 h 28"/>
                              <a:gd name="T16" fmla="*/ 4 w 26"/>
                              <a:gd name="T17" fmla="*/ 24 h 28"/>
                              <a:gd name="T18" fmla="*/ 8 w 26"/>
                              <a:gd name="T19" fmla="*/ 26 h 28"/>
                              <a:gd name="T20" fmla="*/ 12 w 26"/>
                              <a:gd name="T21" fmla="*/ 28 h 28"/>
                              <a:gd name="T22" fmla="*/ 18 w 26"/>
                              <a:gd name="T23" fmla="*/ 26 h 28"/>
                              <a:gd name="T24" fmla="*/ 22 w 26"/>
                              <a:gd name="T25" fmla="*/ 24 h 28"/>
                              <a:gd name="T26" fmla="*/ 24 w 26"/>
                              <a:gd name="T27" fmla="*/ 20 h 28"/>
                              <a:gd name="T28" fmla="*/ 26 w 26"/>
                              <a:gd name="T29" fmla="*/ 14 h 28"/>
                              <a:gd name="T30" fmla="*/ 24 w 26"/>
                              <a:gd name="T31" fmla="*/ 8 h 28"/>
                              <a:gd name="T32" fmla="*/ 22 w 26"/>
                              <a:gd name="T33" fmla="*/ 4 h 2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6" h="28">
                                <a:moveTo>
                                  <a:pt x="22" y="4"/>
                                </a:moveTo>
                                <a:lnTo>
                                  <a:pt x="18" y="0"/>
                                </a:lnTo>
                                <a:lnTo>
                                  <a:pt x="12" y="0"/>
                                </a:lnTo>
                                <a:lnTo>
                                  <a:pt x="8" y="0"/>
                                </a:lnTo>
                                <a:lnTo>
                                  <a:pt x="4" y="4"/>
                                </a:lnTo>
                                <a:lnTo>
                                  <a:pt x="2" y="8"/>
                                </a:lnTo>
                                <a:lnTo>
                                  <a:pt x="0" y="14"/>
                                </a:lnTo>
                                <a:lnTo>
                                  <a:pt x="2" y="20"/>
                                </a:lnTo>
                                <a:lnTo>
                                  <a:pt x="4" y="24"/>
                                </a:lnTo>
                                <a:lnTo>
                                  <a:pt x="8" y="26"/>
                                </a:lnTo>
                                <a:lnTo>
                                  <a:pt x="12" y="28"/>
                                </a:lnTo>
                                <a:lnTo>
                                  <a:pt x="18" y="26"/>
                                </a:lnTo>
                                <a:lnTo>
                                  <a:pt x="22" y="24"/>
                                </a:lnTo>
                                <a:lnTo>
                                  <a:pt x="24" y="20"/>
                                </a:lnTo>
                                <a:lnTo>
                                  <a:pt x="26" y="14"/>
                                </a:lnTo>
                                <a:lnTo>
                                  <a:pt x="24" y="8"/>
                                </a:lnTo>
                                <a:lnTo>
                                  <a:pt x="2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94" name="Freeform 439"/>
                        <wps:cNvSpPr>
                          <a:spLocks/>
                        </wps:cNvSpPr>
                        <wps:spPr bwMode="auto">
                          <a:xfrm>
                            <a:off x="1019175" y="1943100"/>
                            <a:ext cx="38105" cy="47607"/>
                          </a:xfrm>
                          <a:custGeom>
                            <a:avLst/>
                            <a:gdLst>
                              <a:gd name="T0" fmla="*/ 22 w 24"/>
                              <a:gd name="T1" fmla="*/ 6 h 30"/>
                              <a:gd name="T2" fmla="*/ 16 w 24"/>
                              <a:gd name="T3" fmla="*/ 2 h 30"/>
                              <a:gd name="T4" fmla="*/ 12 w 24"/>
                              <a:gd name="T5" fmla="*/ 0 h 30"/>
                              <a:gd name="T6" fmla="*/ 6 w 24"/>
                              <a:gd name="T7" fmla="*/ 2 h 30"/>
                              <a:gd name="T8" fmla="*/ 2 w 24"/>
                              <a:gd name="T9" fmla="*/ 6 h 30"/>
                              <a:gd name="T10" fmla="*/ 0 w 24"/>
                              <a:gd name="T11" fmla="*/ 10 h 30"/>
                              <a:gd name="T12" fmla="*/ 0 w 24"/>
                              <a:gd name="T13" fmla="*/ 16 h 30"/>
                              <a:gd name="T14" fmla="*/ 0 w 24"/>
                              <a:gd name="T15" fmla="*/ 20 h 30"/>
                              <a:gd name="T16" fmla="*/ 2 w 24"/>
                              <a:gd name="T17" fmla="*/ 26 h 30"/>
                              <a:gd name="T18" fmla="*/ 6 w 24"/>
                              <a:gd name="T19" fmla="*/ 28 h 30"/>
                              <a:gd name="T20" fmla="*/ 12 w 24"/>
                              <a:gd name="T21" fmla="*/ 30 h 30"/>
                              <a:gd name="T22" fmla="*/ 16 w 24"/>
                              <a:gd name="T23" fmla="*/ 28 h 30"/>
                              <a:gd name="T24" fmla="*/ 22 w 24"/>
                              <a:gd name="T25" fmla="*/ 26 h 30"/>
                              <a:gd name="T26" fmla="*/ 24 w 24"/>
                              <a:gd name="T27" fmla="*/ 20 h 30"/>
                              <a:gd name="T28" fmla="*/ 24 w 24"/>
                              <a:gd name="T29" fmla="*/ 16 h 30"/>
                              <a:gd name="T30" fmla="*/ 24 w 24"/>
                              <a:gd name="T31" fmla="*/ 10 h 30"/>
                              <a:gd name="T32" fmla="*/ 22 w 24"/>
                              <a:gd name="T33" fmla="*/ 6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4" h="30">
                                <a:moveTo>
                                  <a:pt x="22" y="6"/>
                                </a:moveTo>
                                <a:lnTo>
                                  <a:pt x="16" y="2"/>
                                </a:lnTo>
                                <a:lnTo>
                                  <a:pt x="12" y="0"/>
                                </a:lnTo>
                                <a:lnTo>
                                  <a:pt x="6" y="2"/>
                                </a:lnTo>
                                <a:lnTo>
                                  <a:pt x="2" y="6"/>
                                </a:lnTo>
                                <a:lnTo>
                                  <a:pt x="0" y="10"/>
                                </a:lnTo>
                                <a:lnTo>
                                  <a:pt x="0" y="16"/>
                                </a:lnTo>
                                <a:lnTo>
                                  <a:pt x="0" y="20"/>
                                </a:lnTo>
                                <a:lnTo>
                                  <a:pt x="2" y="26"/>
                                </a:lnTo>
                                <a:lnTo>
                                  <a:pt x="6" y="28"/>
                                </a:lnTo>
                                <a:lnTo>
                                  <a:pt x="12" y="30"/>
                                </a:lnTo>
                                <a:lnTo>
                                  <a:pt x="16" y="28"/>
                                </a:lnTo>
                                <a:lnTo>
                                  <a:pt x="22" y="26"/>
                                </a:lnTo>
                                <a:lnTo>
                                  <a:pt x="24" y="20"/>
                                </a:lnTo>
                                <a:lnTo>
                                  <a:pt x="24" y="16"/>
                                </a:lnTo>
                                <a:lnTo>
                                  <a:pt x="24" y="10"/>
                                </a:lnTo>
                                <a:lnTo>
                                  <a:pt x="2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95" name="Freeform 440"/>
                        <wps:cNvSpPr>
                          <a:spLocks/>
                        </wps:cNvSpPr>
                        <wps:spPr bwMode="auto">
                          <a:xfrm>
                            <a:off x="1152525" y="276225"/>
                            <a:ext cx="15877" cy="19043"/>
                          </a:xfrm>
                          <a:custGeom>
                            <a:avLst/>
                            <a:gdLst>
                              <a:gd name="T0" fmla="*/ 8 w 10"/>
                              <a:gd name="T1" fmla="*/ 0 h 12"/>
                              <a:gd name="T2" fmla="*/ 4 w 10"/>
                              <a:gd name="T3" fmla="*/ 0 h 12"/>
                              <a:gd name="T4" fmla="*/ 2 w 10"/>
                              <a:gd name="T5" fmla="*/ 0 h 12"/>
                              <a:gd name="T6" fmla="*/ 0 w 10"/>
                              <a:gd name="T7" fmla="*/ 2 h 12"/>
                              <a:gd name="T8" fmla="*/ 0 w 10"/>
                              <a:gd name="T9" fmla="*/ 4 h 12"/>
                              <a:gd name="T10" fmla="*/ 0 w 10"/>
                              <a:gd name="T11" fmla="*/ 6 h 12"/>
                              <a:gd name="T12" fmla="*/ 0 w 10"/>
                              <a:gd name="T13" fmla="*/ 8 h 12"/>
                              <a:gd name="T14" fmla="*/ 0 w 10"/>
                              <a:gd name="T15" fmla="*/ 10 h 12"/>
                              <a:gd name="T16" fmla="*/ 2 w 10"/>
                              <a:gd name="T17" fmla="*/ 12 h 12"/>
                              <a:gd name="T18" fmla="*/ 4 w 10"/>
                              <a:gd name="T19" fmla="*/ 12 h 12"/>
                              <a:gd name="T20" fmla="*/ 8 w 10"/>
                              <a:gd name="T21" fmla="*/ 12 h 12"/>
                              <a:gd name="T22" fmla="*/ 10 w 10"/>
                              <a:gd name="T23" fmla="*/ 10 h 12"/>
                              <a:gd name="T24" fmla="*/ 10 w 10"/>
                              <a:gd name="T25" fmla="*/ 8 h 12"/>
                              <a:gd name="T26" fmla="*/ 10 w 10"/>
                              <a:gd name="T27" fmla="*/ 6 h 12"/>
                              <a:gd name="T28" fmla="*/ 10 w 10"/>
                              <a:gd name="T29" fmla="*/ 4 h 12"/>
                              <a:gd name="T30" fmla="*/ 10 w 10"/>
                              <a:gd name="T31" fmla="*/ 2 h 12"/>
                              <a:gd name="T32" fmla="*/ 8 w 10"/>
                              <a:gd name="T33" fmla="*/ 0 h 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0" h="12">
                                <a:moveTo>
                                  <a:pt x="8" y="0"/>
                                </a:moveTo>
                                <a:lnTo>
                                  <a:pt x="4" y="0"/>
                                </a:lnTo>
                                <a:lnTo>
                                  <a:pt x="2" y="0"/>
                                </a:lnTo>
                                <a:lnTo>
                                  <a:pt x="0" y="2"/>
                                </a:lnTo>
                                <a:lnTo>
                                  <a:pt x="0" y="4"/>
                                </a:lnTo>
                                <a:lnTo>
                                  <a:pt x="0" y="6"/>
                                </a:lnTo>
                                <a:lnTo>
                                  <a:pt x="0" y="8"/>
                                </a:lnTo>
                                <a:lnTo>
                                  <a:pt x="0" y="10"/>
                                </a:lnTo>
                                <a:lnTo>
                                  <a:pt x="2" y="12"/>
                                </a:lnTo>
                                <a:lnTo>
                                  <a:pt x="4" y="12"/>
                                </a:lnTo>
                                <a:lnTo>
                                  <a:pt x="8" y="12"/>
                                </a:lnTo>
                                <a:lnTo>
                                  <a:pt x="10" y="10"/>
                                </a:lnTo>
                                <a:lnTo>
                                  <a:pt x="10" y="8"/>
                                </a:lnTo>
                                <a:lnTo>
                                  <a:pt x="10" y="6"/>
                                </a:lnTo>
                                <a:lnTo>
                                  <a:pt x="10" y="4"/>
                                </a:lnTo>
                                <a:lnTo>
                                  <a:pt x="10" y="2"/>
                                </a:lnTo>
                                <a:lnTo>
                                  <a:pt x="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96" name="Freeform 441"/>
                        <wps:cNvSpPr>
                          <a:spLocks/>
                        </wps:cNvSpPr>
                        <wps:spPr bwMode="auto">
                          <a:xfrm>
                            <a:off x="676275" y="66675"/>
                            <a:ext cx="44456" cy="47607"/>
                          </a:xfrm>
                          <a:custGeom>
                            <a:avLst/>
                            <a:gdLst>
                              <a:gd name="T0" fmla="*/ 24 w 28"/>
                              <a:gd name="T1" fmla="*/ 4 h 30"/>
                              <a:gd name="T2" fmla="*/ 20 w 28"/>
                              <a:gd name="T3" fmla="*/ 0 h 30"/>
                              <a:gd name="T4" fmla="*/ 14 w 28"/>
                              <a:gd name="T5" fmla="*/ 0 h 30"/>
                              <a:gd name="T6" fmla="*/ 8 w 28"/>
                              <a:gd name="T7" fmla="*/ 0 h 30"/>
                              <a:gd name="T8" fmla="*/ 4 w 28"/>
                              <a:gd name="T9" fmla="*/ 4 h 30"/>
                              <a:gd name="T10" fmla="*/ 0 w 28"/>
                              <a:gd name="T11" fmla="*/ 8 h 30"/>
                              <a:gd name="T12" fmla="*/ 0 w 28"/>
                              <a:gd name="T13" fmla="*/ 16 h 30"/>
                              <a:gd name="T14" fmla="*/ 0 w 28"/>
                              <a:gd name="T15" fmla="*/ 22 h 30"/>
                              <a:gd name="T16" fmla="*/ 4 w 28"/>
                              <a:gd name="T17" fmla="*/ 26 h 30"/>
                              <a:gd name="T18" fmla="*/ 8 w 28"/>
                              <a:gd name="T19" fmla="*/ 30 h 30"/>
                              <a:gd name="T20" fmla="*/ 14 w 28"/>
                              <a:gd name="T21" fmla="*/ 30 h 30"/>
                              <a:gd name="T22" fmla="*/ 20 w 28"/>
                              <a:gd name="T23" fmla="*/ 30 h 30"/>
                              <a:gd name="T24" fmla="*/ 24 w 28"/>
                              <a:gd name="T25" fmla="*/ 26 h 30"/>
                              <a:gd name="T26" fmla="*/ 26 w 28"/>
                              <a:gd name="T27" fmla="*/ 22 h 30"/>
                              <a:gd name="T28" fmla="*/ 28 w 28"/>
                              <a:gd name="T29" fmla="*/ 16 h 30"/>
                              <a:gd name="T30" fmla="*/ 26 w 28"/>
                              <a:gd name="T31" fmla="*/ 8 h 30"/>
                              <a:gd name="T32" fmla="*/ 24 w 28"/>
                              <a:gd name="T33" fmla="*/ 4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8" h="30">
                                <a:moveTo>
                                  <a:pt x="24" y="4"/>
                                </a:moveTo>
                                <a:lnTo>
                                  <a:pt x="20" y="0"/>
                                </a:lnTo>
                                <a:lnTo>
                                  <a:pt x="14" y="0"/>
                                </a:lnTo>
                                <a:lnTo>
                                  <a:pt x="8" y="0"/>
                                </a:lnTo>
                                <a:lnTo>
                                  <a:pt x="4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6"/>
                                </a:lnTo>
                                <a:lnTo>
                                  <a:pt x="0" y="22"/>
                                </a:lnTo>
                                <a:lnTo>
                                  <a:pt x="4" y="26"/>
                                </a:lnTo>
                                <a:lnTo>
                                  <a:pt x="8" y="30"/>
                                </a:lnTo>
                                <a:lnTo>
                                  <a:pt x="14" y="30"/>
                                </a:lnTo>
                                <a:lnTo>
                                  <a:pt x="20" y="30"/>
                                </a:lnTo>
                                <a:lnTo>
                                  <a:pt x="24" y="26"/>
                                </a:lnTo>
                                <a:lnTo>
                                  <a:pt x="26" y="22"/>
                                </a:lnTo>
                                <a:lnTo>
                                  <a:pt x="28" y="16"/>
                                </a:lnTo>
                                <a:lnTo>
                                  <a:pt x="26" y="8"/>
                                </a:lnTo>
                                <a:lnTo>
                                  <a:pt x="24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97" name="Freeform 442"/>
                        <wps:cNvSpPr>
                          <a:spLocks/>
                        </wps:cNvSpPr>
                        <wps:spPr bwMode="auto">
                          <a:xfrm>
                            <a:off x="1438275" y="304800"/>
                            <a:ext cx="69860" cy="79346"/>
                          </a:xfrm>
                          <a:custGeom>
                            <a:avLst/>
                            <a:gdLst>
                              <a:gd name="T0" fmla="*/ 38 w 44"/>
                              <a:gd name="T1" fmla="*/ 8 h 50"/>
                              <a:gd name="T2" fmla="*/ 32 w 44"/>
                              <a:gd name="T3" fmla="*/ 2 h 50"/>
                              <a:gd name="T4" fmla="*/ 22 w 44"/>
                              <a:gd name="T5" fmla="*/ 0 h 50"/>
                              <a:gd name="T6" fmla="*/ 14 w 44"/>
                              <a:gd name="T7" fmla="*/ 2 h 50"/>
                              <a:gd name="T8" fmla="*/ 8 w 44"/>
                              <a:gd name="T9" fmla="*/ 8 h 50"/>
                              <a:gd name="T10" fmla="*/ 2 w 44"/>
                              <a:gd name="T11" fmla="*/ 16 h 50"/>
                              <a:gd name="T12" fmla="*/ 0 w 44"/>
                              <a:gd name="T13" fmla="*/ 26 h 50"/>
                              <a:gd name="T14" fmla="*/ 2 w 44"/>
                              <a:gd name="T15" fmla="*/ 34 h 50"/>
                              <a:gd name="T16" fmla="*/ 8 w 44"/>
                              <a:gd name="T17" fmla="*/ 42 h 50"/>
                              <a:gd name="T18" fmla="*/ 14 w 44"/>
                              <a:gd name="T19" fmla="*/ 48 h 50"/>
                              <a:gd name="T20" fmla="*/ 22 w 44"/>
                              <a:gd name="T21" fmla="*/ 50 h 50"/>
                              <a:gd name="T22" fmla="*/ 32 w 44"/>
                              <a:gd name="T23" fmla="*/ 48 h 50"/>
                              <a:gd name="T24" fmla="*/ 38 w 44"/>
                              <a:gd name="T25" fmla="*/ 42 h 50"/>
                              <a:gd name="T26" fmla="*/ 42 w 44"/>
                              <a:gd name="T27" fmla="*/ 34 h 50"/>
                              <a:gd name="T28" fmla="*/ 44 w 44"/>
                              <a:gd name="T29" fmla="*/ 26 h 50"/>
                              <a:gd name="T30" fmla="*/ 42 w 44"/>
                              <a:gd name="T31" fmla="*/ 16 h 50"/>
                              <a:gd name="T32" fmla="*/ 38 w 44"/>
                              <a:gd name="T33" fmla="*/ 8 h 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44" h="50">
                                <a:moveTo>
                                  <a:pt x="38" y="8"/>
                                </a:moveTo>
                                <a:lnTo>
                                  <a:pt x="32" y="2"/>
                                </a:lnTo>
                                <a:lnTo>
                                  <a:pt x="22" y="0"/>
                                </a:lnTo>
                                <a:lnTo>
                                  <a:pt x="14" y="2"/>
                                </a:lnTo>
                                <a:lnTo>
                                  <a:pt x="8" y="8"/>
                                </a:lnTo>
                                <a:lnTo>
                                  <a:pt x="2" y="16"/>
                                </a:lnTo>
                                <a:lnTo>
                                  <a:pt x="0" y="26"/>
                                </a:lnTo>
                                <a:lnTo>
                                  <a:pt x="2" y="34"/>
                                </a:lnTo>
                                <a:lnTo>
                                  <a:pt x="8" y="42"/>
                                </a:lnTo>
                                <a:lnTo>
                                  <a:pt x="14" y="48"/>
                                </a:lnTo>
                                <a:lnTo>
                                  <a:pt x="22" y="50"/>
                                </a:lnTo>
                                <a:lnTo>
                                  <a:pt x="32" y="48"/>
                                </a:lnTo>
                                <a:lnTo>
                                  <a:pt x="38" y="42"/>
                                </a:lnTo>
                                <a:lnTo>
                                  <a:pt x="42" y="34"/>
                                </a:lnTo>
                                <a:lnTo>
                                  <a:pt x="44" y="26"/>
                                </a:lnTo>
                                <a:lnTo>
                                  <a:pt x="42" y="16"/>
                                </a:lnTo>
                                <a:lnTo>
                                  <a:pt x="38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98" name="Freeform 443"/>
                        <wps:cNvSpPr>
                          <a:spLocks/>
                        </wps:cNvSpPr>
                        <wps:spPr bwMode="auto">
                          <a:xfrm>
                            <a:off x="1562100" y="161925"/>
                            <a:ext cx="57158" cy="60303"/>
                          </a:xfrm>
                          <a:custGeom>
                            <a:avLst/>
                            <a:gdLst>
                              <a:gd name="T0" fmla="*/ 32 w 36"/>
                              <a:gd name="T1" fmla="*/ 4 h 38"/>
                              <a:gd name="T2" fmla="*/ 26 w 36"/>
                              <a:gd name="T3" fmla="*/ 0 h 38"/>
                              <a:gd name="T4" fmla="*/ 18 w 36"/>
                              <a:gd name="T5" fmla="*/ 0 h 38"/>
                              <a:gd name="T6" fmla="*/ 12 w 36"/>
                              <a:gd name="T7" fmla="*/ 0 h 38"/>
                              <a:gd name="T8" fmla="*/ 6 w 36"/>
                              <a:gd name="T9" fmla="*/ 4 h 38"/>
                              <a:gd name="T10" fmla="*/ 2 w 36"/>
                              <a:gd name="T11" fmla="*/ 12 h 38"/>
                              <a:gd name="T12" fmla="*/ 0 w 36"/>
                              <a:gd name="T13" fmla="*/ 18 h 38"/>
                              <a:gd name="T14" fmla="*/ 2 w 36"/>
                              <a:gd name="T15" fmla="*/ 26 h 38"/>
                              <a:gd name="T16" fmla="*/ 6 w 36"/>
                              <a:gd name="T17" fmla="*/ 32 h 38"/>
                              <a:gd name="T18" fmla="*/ 12 w 36"/>
                              <a:gd name="T19" fmla="*/ 36 h 38"/>
                              <a:gd name="T20" fmla="*/ 18 w 36"/>
                              <a:gd name="T21" fmla="*/ 38 h 38"/>
                              <a:gd name="T22" fmla="*/ 26 w 36"/>
                              <a:gd name="T23" fmla="*/ 36 h 38"/>
                              <a:gd name="T24" fmla="*/ 32 w 36"/>
                              <a:gd name="T25" fmla="*/ 32 h 38"/>
                              <a:gd name="T26" fmla="*/ 36 w 36"/>
                              <a:gd name="T27" fmla="*/ 26 h 38"/>
                              <a:gd name="T28" fmla="*/ 36 w 36"/>
                              <a:gd name="T29" fmla="*/ 18 h 38"/>
                              <a:gd name="T30" fmla="*/ 36 w 36"/>
                              <a:gd name="T31" fmla="*/ 12 h 38"/>
                              <a:gd name="T32" fmla="*/ 32 w 36"/>
                              <a:gd name="T33" fmla="*/ 4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32" y="4"/>
                                </a:moveTo>
                                <a:lnTo>
                                  <a:pt x="26" y="0"/>
                                </a:lnTo>
                                <a:lnTo>
                                  <a:pt x="18" y="0"/>
                                </a:lnTo>
                                <a:lnTo>
                                  <a:pt x="12" y="0"/>
                                </a:lnTo>
                                <a:lnTo>
                                  <a:pt x="6" y="4"/>
                                </a:lnTo>
                                <a:lnTo>
                                  <a:pt x="2" y="12"/>
                                </a:lnTo>
                                <a:lnTo>
                                  <a:pt x="0" y="18"/>
                                </a:lnTo>
                                <a:lnTo>
                                  <a:pt x="2" y="26"/>
                                </a:lnTo>
                                <a:lnTo>
                                  <a:pt x="6" y="32"/>
                                </a:lnTo>
                                <a:lnTo>
                                  <a:pt x="12" y="36"/>
                                </a:lnTo>
                                <a:lnTo>
                                  <a:pt x="18" y="38"/>
                                </a:lnTo>
                                <a:lnTo>
                                  <a:pt x="26" y="36"/>
                                </a:lnTo>
                                <a:lnTo>
                                  <a:pt x="32" y="32"/>
                                </a:lnTo>
                                <a:lnTo>
                                  <a:pt x="36" y="26"/>
                                </a:lnTo>
                                <a:lnTo>
                                  <a:pt x="36" y="18"/>
                                </a:lnTo>
                                <a:lnTo>
                                  <a:pt x="36" y="12"/>
                                </a:lnTo>
                                <a:lnTo>
                                  <a:pt x="3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399" name="Freeform 444"/>
                        <wps:cNvSpPr>
                          <a:spLocks/>
                        </wps:cNvSpPr>
                        <wps:spPr bwMode="auto">
                          <a:xfrm>
                            <a:off x="1162050" y="704850"/>
                            <a:ext cx="39693" cy="49194"/>
                          </a:xfrm>
                          <a:custGeom>
                            <a:avLst/>
                            <a:gdLst>
                              <a:gd name="T0" fmla="*/ 23 w 25"/>
                              <a:gd name="T1" fmla="*/ 7 h 31"/>
                              <a:gd name="T2" fmla="*/ 17 w 25"/>
                              <a:gd name="T3" fmla="*/ 2 h 31"/>
                              <a:gd name="T4" fmla="*/ 13 w 25"/>
                              <a:gd name="T5" fmla="*/ 0 h 31"/>
                              <a:gd name="T6" fmla="*/ 6 w 25"/>
                              <a:gd name="T7" fmla="*/ 2 h 31"/>
                              <a:gd name="T8" fmla="*/ 3 w 25"/>
                              <a:gd name="T9" fmla="*/ 7 h 31"/>
                              <a:gd name="T10" fmla="*/ 0 w 25"/>
                              <a:gd name="T11" fmla="*/ 11 h 31"/>
                              <a:gd name="T12" fmla="*/ 0 w 25"/>
                              <a:gd name="T13" fmla="*/ 17 h 31"/>
                              <a:gd name="T14" fmla="*/ 0 w 25"/>
                              <a:gd name="T15" fmla="*/ 21 h 31"/>
                              <a:gd name="T16" fmla="*/ 3 w 25"/>
                              <a:gd name="T17" fmla="*/ 27 h 31"/>
                              <a:gd name="T18" fmla="*/ 6 w 25"/>
                              <a:gd name="T19" fmla="*/ 29 h 31"/>
                              <a:gd name="T20" fmla="*/ 13 w 25"/>
                              <a:gd name="T21" fmla="*/ 31 h 31"/>
                              <a:gd name="T22" fmla="*/ 17 w 25"/>
                              <a:gd name="T23" fmla="*/ 29 h 31"/>
                              <a:gd name="T24" fmla="*/ 23 w 25"/>
                              <a:gd name="T25" fmla="*/ 27 h 31"/>
                              <a:gd name="T26" fmla="*/ 25 w 25"/>
                              <a:gd name="T27" fmla="*/ 21 h 31"/>
                              <a:gd name="T28" fmla="*/ 25 w 25"/>
                              <a:gd name="T29" fmla="*/ 17 h 31"/>
                              <a:gd name="T30" fmla="*/ 25 w 25"/>
                              <a:gd name="T31" fmla="*/ 11 h 31"/>
                              <a:gd name="T32" fmla="*/ 23 w 25"/>
                              <a:gd name="T33" fmla="*/ 7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5" h="31">
                                <a:moveTo>
                                  <a:pt x="23" y="7"/>
                                </a:moveTo>
                                <a:lnTo>
                                  <a:pt x="17" y="2"/>
                                </a:lnTo>
                                <a:lnTo>
                                  <a:pt x="13" y="0"/>
                                </a:lnTo>
                                <a:lnTo>
                                  <a:pt x="6" y="2"/>
                                </a:lnTo>
                                <a:lnTo>
                                  <a:pt x="3" y="7"/>
                                </a:lnTo>
                                <a:lnTo>
                                  <a:pt x="0" y="11"/>
                                </a:lnTo>
                                <a:lnTo>
                                  <a:pt x="0" y="17"/>
                                </a:lnTo>
                                <a:lnTo>
                                  <a:pt x="0" y="21"/>
                                </a:lnTo>
                                <a:lnTo>
                                  <a:pt x="3" y="27"/>
                                </a:lnTo>
                                <a:lnTo>
                                  <a:pt x="6" y="29"/>
                                </a:lnTo>
                                <a:lnTo>
                                  <a:pt x="13" y="31"/>
                                </a:lnTo>
                                <a:lnTo>
                                  <a:pt x="17" y="29"/>
                                </a:lnTo>
                                <a:lnTo>
                                  <a:pt x="23" y="27"/>
                                </a:lnTo>
                                <a:lnTo>
                                  <a:pt x="25" y="21"/>
                                </a:lnTo>
                                <a:lnTo>
                                  <a:pt x="25" y="17"/>
                                </a:lnTo>
                                <a:lnTo>
                                  <a:pt x="25" y="11"/>
                                </a:lnTo>
                                <a:lnTo>
                                  <a:pt x="23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00" name="Freeform 445"/>
                        <wps:cNvSpPr>
                          <a:spLocks/>
                        </wps:cNvSpPr>
                        <wps:spPr bwMode="auto">
                          <a:xfrm>
                            <a:off x="0" y="914090"/>
                            <a:ext cx="638245" cy="1161620"/>
                          </a:xfrm>
                          <a:custGeom>
                            <a:avLst/>
                            <a:gdLst>
                              <a:gd name="T0" fmla="*/ 53 w 396"/>
                              <a:gd name="T1" fmla="*/ 664 h 732"/>
                              <a:gd name="T2" fmla="*/ 94 w 396"/>
                              <a:gd name="T3" fmla="*/ 664 h 732"/>
                              <a:gd name="T4" fmla="*/ 104 w 396"/>
                              <a:gd name="T5" fmla="*/ 668 h 732"/>
                              <a:gd name="T6" fmla="*/ 87 w 396"/>
                              <a:gd name="T7" fmla="*/ 692 h 732"/>
                              <a:gd name="T8" fmla="*/ 87 w 396"/>
                              <a:gd name="T9" fmla="*/ 724 h 732"/>
                              <a:gd name="T10" fmla="*/ 126 w 396"/>
                              <a:gd name="T11" fmla="*/ 732 h 732"/>
                              <a:gd name="T12" fmla="*/ 176 w 396"/>
                              <a:gd name="T13" fmla="*/ 732 h 732"/>
                              <a:gd name="T14" fmla="*/ 194 w 396"/>
                              <a:gd name="T15" fmla="*/ 714 h 732"/>
                              <a:gd name="T16" fmla="*/ 188 w 396"/>
                              <a:gd name="T17" fmla="*/ 684 h 732"/>
                              <a:gd name="T18" fmla="*/ 180 w 396"/>
                              <a:gd name="T19" fmla="*/ 662 h 732"/>
                              <a:gd name="T20" fmla="*/ 194 w 396"/>
                              <a:gd name="T21" fmla="*/ 640 h 732"/>
                              <a:gd name="T22" fmla="*/ 230 w 396"/>
                              <a:gd name="T23" fmla="*/ 638 h 732"/>
                              <a:gd name="T24" fmla="*/ 281 w 396"/>
                              <a:gd name="T25" fmla="*/ 648 h 732"/>
                              <a:gd name="T26" fmla="*/ 334 w 396"/>
                              <a:gd name="T27" fmla="*/ 656 h 732"/>
                              <a:gd name="T28" fmla="*/ 378 w 396"/>
                              <a:gd name="T29" fmla="*/ 656 h 732"/>
                              <a:gd name="T30" fmla="*/ 396 w 396"/>
                              <a:gd name="T31" fmla="*/ 640 h 732"/>
                              <a:gd name="T32" fmla="*/ 384 w 396"/>
                              <a:gd name="T33" fmla="*/ 619 h 732"/>
                              <a:gd name="T34" fmla="*/ 352 w 396"/>
                              <a:gd name="T35" fmla="*/ 591 h 732"/>
                              <a:gd name="T36" fmla="*/ 316 w 396"/>
                              <a:gd name="T37" fmla="*/ 563 h 732"/>
                              <a:gd name="T38" fmla="*/ 285 w 396"/>
                              <a:gd name="T39" fmla="*/ 539 h 732"/>
                              <a:gd name="T40" fmla="*/ 259 w 396"/>
                              <a:gd name="T41" fmla="*/ 506 h 732"/>
                              <a:gd name="T42" fmla="*/ 261 w 396"/>
                              <a:gd name="T43" fmla="*/ 468 h 732"/>
                              <a:gd name="T44" fmla="*/ 302 w 396"/>
                              <a:gd name="T45" fmla="*/ 446 h 732"/>
                              <a:gd name="T46" fmla="*/ 316 w 396"/>
                              <a:gd name="T47" fmla="*/ 420 h 732"/>
                              <a:gd name="T48" fmla="*/ 271 w 396"/>
                              <a:gd name="T49" fmla="*/ 385 h 732"/>
                              <a:gd name="T50" fmla="*/ 218 w 396"/>
                              <a:gd name="T51" fmla="*/ 339 h 732"/>
                              <a:gd name="T52" fmla="*/ 196 w 396"/>
                              <a:gd name="T53" fmla="*/ 299 h 732"/>
                              <a:gd name="T54" fmla="*/ 204 w 396"/>
                              <a:gd name="T55" fmla="*/ 274 h 732"/>
                              <a:gd name="T56" fmla="*/ 226 w 396"/>
                              <a:gd name="T57" fmla="*/ 260 h 732"/>
                              <a:gd name="T58" fmla="*/ 236 w 396"/>
                              <a:gd name="T59" fmla="*/ 250 h 732"/>
                              <a:gd name="T60" fmla="*/ 214 w 396"/>
                              <a:gd name="T61" fmla="*/ 224 h 732"/>
                              <a:gd name="T62" fmla="*/ 170 w 396"/>
                              <a:gd name="T63" fmla="*/ 161 h 732"/>
                              <a:gd name="T64" fmla="*/ 142 w 396"/>
                              <a:gd name="T65" fmla="*/ 81 h 732"/>
                              <a:gd name="T66" fmla="*/ 134 w 396"/>
                              <a:gd name="T67" fmla="*/ 32 h 732"/>
                              <a:gd name="T68" fmla="*/ 118 w 396"/>
                              <a:gd name="T69" fmla="*/ 4 h 732"/>
                              <a:gd name="T70" fmla="*/ 106 w 396"/>
                              <a:gd name="T71" fmla="*/ 4 h 732"/>
                              <a:gd name="T72" fmla="*/ 96 w 396"/>
                              <a:gd name="T73" fmla="*/ 58 h 732"/>
                              <a:gd name="T74" fmla="*/ 55 w 396"/>
                              <a:gd name="T75" fmla="*/ 165 h 732"/>
                              <a:gd name="T76" fmla="*/ 12 w 396"/>
                              <a:gd name="T77" fmla="*/ 234 h 732"/>
                              <a:gd name="T78" fmla="*/ 0 w 396"/>
                              <a:gd name="T79" fmla="*/ 248 h 732"/>
                              <a:gd name="T80" fmla="*/ 6 w 396"/>
                              <a:gd name="T81" fmla="*/ 274 h 732"/>
                              <a:gd name="T82" fmla="*/ 36 w 396"/>
                              <a:gd name="T83" fmla="*/ 311 h 732"/>
                              <a:gd name="T84" fmla="*/ 8 w 396"/>
                              <a:gd name="T85" fmla="*/ 367 h 732"/>
                              <a:gd name="T86" fmla="*/ 10 w 396"/>
                              <a:gd name="T87" fmla="*/ 488 h 732"/>
                              <a:gd name="T88" fmla="*/ 22 w 396"/>
                              <a:gd name="T89" fmla="*/ 517 h 732"/>
                              <a:gd name="T90" fmla="*/ 0 w 396"/>
                              <a:gd name="T91" fmla="*/ 537 h 732"/>
                              <a:gd name="T92" fmla="*/ 20 w 396"/>
                              <a:gd name="T93" fmla="*/ 664 h 7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396" h="732">
                                <a:moveTo>
                                  <a:pt x="20" y="664"/>
                                </a:moveTo>
                                <a:lnTo>
                                  <a:pt x="36" y="664"/>
                                </a:lnTo>
                                <a:lnTo>
                                  <a:pt x="53" y="664"/>
                                </a:lnTo>
                                <a:lnTo>
                                  <a:pt x="67" y="664"/>
                                </a:lnTo>
                                <a:lnTo>
                                  <a:pt x="79" y="664"/>
                                </a:lnTo>
                                <a:lnTo>
                                  <a:pt x="94" y="664"/>
                                </a:lnTo>
                                <a:lnTo>
                                  <a:pt x="102" y="664"/>
                                </a:lnTo>
                                <a:lnTo>
                                  <a:pt x="106" y="666"/>
                                </a:lnTo>
                                <a:lnTo>
                                  <a:pt x="104" y="668"/>
                                </a:lnTo>
                                <a:lnTo>
                                  <a:pt x="98" y="674"/>
                                </a:lnTo>
                                <a:lnTo>
                                  <a:pt x="92" y="682"/>
                                </a:lnTo>
                                <a:lnTo>
                                  <a:pt x="87" y="692"/>
                                </a:lnTo>
                                <a:lnTo>
                                  <a:pt x="81" y="704"/>
                                </a:lnTo>
                                <a:lnTo>
                                  <a:pt x="81" y="716"/>
                                </a:lnTo>
                                <a:lnTo>
                                  <a:pt x="87" y="724"/>
                                </a:lnTo>
                                <a:lnTo>
                                  <a:pt x="96" y="728"/>
                                </a:lnTo>
                                <a:lnTo>
                                  <a:pt x="110" y="730"/>
                                </a:lnTo>
                                <a:lnTo>
                                  <a:pt x="126" y="732"/>
                                </a:lnTo>
                                <a:lnTo>
                                  <a:pt x="144" y="732"/>
                                </a:lnTo>
                                <a:lnTo>
                                  <a:pt x="162" y="730"/>
                                </a:lnTo>
                                <a:lnTo>
                                  <a:pt x="176" y="732"/>
                                </a:lnTo>
                                <a:lnTo>
                                  <a:pt x="188" y="730"/>
                                </a:lnTo>
                                <a:lnTo>
                                  <a:pt x="192" y="724"/>
                                </a:lnTo>
                                <a:lnTo>
                                  <a:pt x="194" y="714"/>
                                </a:lnTo>
                                <a:lnTo>
                                  <a:pt x="194" y="704"/>
                                </a:lnTo>
                                <a:lnTo>
                                  <a:pt x="190" y="694"/>
                                </a:lnTo>
                                <a:lnTo>
                                  <a:pt x="188" y="684"/>
                                </a:lnTo>
                                <a:lnTo>
                                  <a:pt x="184" y="678"/>
                                </a:lnTo>
                                <a:lnTo>
                                  <a:pt x="182" y="676"/>
                                </a:lnTo>
                                <a:lnTo>
                                  <a:pt x="180" y="662"/>
                                </a:lnTo>
                                <a:lnTo>
                                  <a:pt x="180" y="652"/>
                                </a:lnTo>
                                <a:lnTo>
                                  <a:pt x="186" y="644"/>
                                </a:lnTo>
                                <a:lnTo>
                                  <a:pt x="194" y="640"/>
                                </a:lnTo>
                                <a:lnTo>
                                  <a:pt x="204" y="638"/>
                                </a:lnTo>
                                <a:lnTo>
                                  <a:pt x="216" y="638"/>
                                </a:lnTo>
                                <a:lnTo>
                                  <a:pt x="230" y="638"/>
                                </a:lnTo>
                                <a:lnTo>
                                  <a:pt x="247" y="640"/>
                                </a:lnTo>
                                <a:lnTo>
                                  <a:pt x="263" y="644"/>
                                </a:lnTo>
                                <a:lnTo>
                                  <a:pt x="281" y="648"/>
                                </a:lnTo>
                                <a:lnTo>
                                  <a:pt x="298" y="650"/>
                                </a:lnTo>
                                <a:lnTo>
                                  <a:pt x="316" y="654"/>
                                </a:lnTo>
                                <a:lnTo>
                                  <a:pt x="334" y="656"/>
                                </a:lnTo>
                                <a:lnTo>
                                  <a:pt x="350" y="658"/>
                                </a:lnTo>
                                <a:lnTo>
                                  <a:pt x="364" y="658"/>
                                </a:lnTo>
                                <a:lnTo>
                                  <a:pt x="378" y="656"/>
                                </a:lnTo>
                                <a:lnTo>
                                  <a:pt x="388" y="652"/>
                                </a:lnTo>
                                <a:lnTo>
                                  <a:pt x="394" y="646"/>
                                </a:lnTo>
                                <a:lnTo>
                                  <a:pt x="396" y="640"/>
                                </a:lnTo>
                                <a:lnTo>
                                  <a:pt x="394" y="634"/>
                                </a:lnTo>
                                <a:lnTo>
                                  <a:pt x="390" y="626"/>
                                </a:lnTo>
                                <a:lnTo>
                                  <a:pt x="384" y="619"/>
                                </a:lnTo>
                                <a:lnTo>
                                  <a:pt x="374" y="611"/>
                                </a:lnTo>
                                <a:lnTo>
                                  <a:pt x="364" y="601"/>
                                </a:lnTo>
                                <a:lnTo>
                                  <a:pt x="352" y="591"/>
                                </a:lnTo>
                                <a:lnTo>
                                  <a:pt x="340" y="583"/>
                                </a:lnTo>
                                <a:lnTo>
                                  <a:pt x="328" y="573"/>
                                </a:lnTo>
                                <a:lnTo>
                                  <a:pt x="316" y="563"/>
                                </a:lnTo>
                                <a:lnTo>
                                  <a:pt x="304" y="555"/>
                                </a:lnTo>
                                <a:lnTo>
                                  <a:pt x="294" y="547"/>
                                </a:lnTo>
                                <a:lnTo>
                                  <a:pt x="285" y="539"/>
                                </a:lnTo>
                                <a:lnTo>
                                  <a:pt x="277" y="531"/>
                                </a:lnTo>
                                <a:lnTo>
                                  <a:pt x="267" y="517"/>
                                </a:lnTo>
                                <a:lnTo>
                                  <a:pt x="259" y="506"/>
                                </a:lnTo>
                                <a:lnTo>
                                  <a:pt x="255" y="492"/>
                                </a:lnTo>
                                <a:lnTo>
                                  <a:pt x="255" y="480"/>
                                </a:lnTo>
                                <a:lnTo>
                                  <a:pt x="261" y="468"/>
                                </a:lnTo>
                                <a:lnTo>
                                  <a:pt x="269" y="460"/>
                                </a:lnTo>
                                <a:lnTo>
                                  <a:pt x="283" y="452"/>
                                </a:lnTo>
                                <a:lnTo>
                                  <a:pt x="302" y="446"/>
                                </a:lnTo>
                                <a:lnTo>
                                  <a:pt x="316" y="438"/>
                                </a:lnTo>
                                <a:lnTo>
                                  <a:pt x="322" y="430"/>
                                </a:lnTo>
                                <a:lnTo>
                                  <a:pt x="316" y="420"/>
                                </a:lnTo>
                                <a:lnTo>
                                  <a:pt x="306" y="410"/>
                                </a:lnTo>
                                <a:lnTo>
                                  <a:pt x="290" y="398"/>
                                </a:lnTo>
                                <a:lnTo>
                                  <a:pt x="271" y="385"/>
                                </a:lnTo>
                                <a:lnTo>
                                  <a:pt x="251" y="371"/>
                                </a:lnTo>
                                <a:lnTo>
                                  <a:pt x="232" y="355"/>
                                </a:lnTo>
                                <a:lnTo>
                                  <a:pt x="218" y="339"/>
                                </a:lnTo>
                                <a:lnTo>
                                  <a:pt x="206" y="325"/>
                                </a:lnTo>
                                <a:lnTo>
                                  <a:pt x="200" y="311"/>
                                </a:lnTo>
                                <a:lnTo>
                                  <a:pt x="196" y="299"/>
                                </a:lnTo>
                                <a:lnTo>
                                  <a:pt x="196" y="289"/>
                                </a:lnTo>
                                <a:lnTo>
                                  <a:pt x="198" y="280"/>
                                </a:lnTo>
                                <a:lnTo>
                                  <a:pt x="204" y="274"/>
                                </a:lnTo>
                                <a:lnTo>
                                  <a:pt x="210" y="268"/>
                                </a:lnTo>
                                <a:lnTo>
                                  <a:pt x="218" y="264"/>
                                </a:lnTo>
                                <a:lnTo>
                                  <a:pt x="226" y="260"/>
                                </a:lnTo>
                                <a:lnTo>
                                  <a:pt x="232" y="258"/>
                                </a:lnTo>
                                <a:lnTo>
                                  <a:pt x="236" y="254"/>
                                </a:lnTo>
                                <a:lnTo>
                                  <a:pt x="236" y="250"/>
                                </a:lnTo>
                                <a:lnTo>
                                  <a:pt x="232" y="244"/>
                                </a:lnTo>
                                <a:lnTo>
                                  <a:pt x="226" y="234"/>
                                </a:lnTo>
                                <a:lnTo>
                                  <a:pt x="214" y="224"/>
                                </a:lnTo>
                                <a:lnTo>
                                  <a:pt x="198" y="208"/>
                                </a:lnTo>
                                <a:lnTo>
                                  <a:pt x="184" y="186"/>
                                </a:lnTo>
                                <a:lnTo>
                                  <a:pt x="170" y="161"/>
                                </a:lnTo>
                                <a:lnTo>
                                  <a:pt x="160" y="133"/>
                                </a:lnTo>
                                <a:lnTo>
                                  <a:pt x="148" y="105"/>
                                </a:lnTo>
                                <a:lnTo>
                                  <a:pt x="142" y="81"/>
                                </a:lnTo>
                                <a:lnTo>
                                  <a:pt x="136" y="60"/>
                                </a:lnTo>
                                <a:lnTo>
                                  <a:pt x="134" y="44"/>
                                </a:lnTo>
                                <a:lnTo>
                                  <a:pt x="134" y="32"/>
                                </a:lnTo>
                                <a:lnTo>
                                  <a:pt x="130" y="22"/>
                                </a:lnTo>
                                <a:lnTo>
                                  <a:pt x="124" y="12"/>
                                </a:lnTo>
                                <a:lnTo>
                                  <a:pt x="118" y="4"/>
                                </a:lnTo>
                                <a:lnTo>
                                  <a:pt x="114" y="0"/>
                                </a:lnTo>
                                <a:lnTo>
                                  <a:pt x="108" y="0"/>
                                </a:lnTo>
                                <a:lnTo>
                                  <a:pt x="106" y="4"/>
                                </a:lnTo>
                                <a:lnTo>
                                  <a:pt x="106" y="12"/>
                                </a:lnTo>
                                <a:lnTo>
                                  <a:pt x="104" y="30"/>
                                </a:lnTo>
                                <a:lnTo>
                                  <a:pt x="96" y="58"/>
                                </a:lnTo>
                                <a:lnTo>
                                  <a:pt x="85" y="91"/>
                                </a:lnTo>
                                <a:lnTo>
                                  <a:pt x="71" y="127"/>
                                </a:lnTo>
                                <a:lnTo>
                                  <a:pt x="55" y="165"/>
                                </a:lnTo>
                                <a:lnTo>
                                  <a:pt x="36" y="196"/>
                                </a:lnTo>
                                <a:lnTo>
                                  <a:pt x="24" y="220"/>
                                </a:lnTo>
                                <a:lnTo>
                                  <a:pt x="12" y="234"/>
                                </a:lnTo>
                                <a:lnTo>
                                  <a:pt x="6" y="242"/>
                                </a:lnTo>
                                <a:lnTo>
                                  <a:pt x="0" y="248"/>
                                </a:lnTo>
                                <a:lnTo>
                                  <a:pt x="0" y="248"/>
                                </a:lnTo>
                                <a:lnTo>
                                  <a:pt x="0" y="266"/>
                                </a:lnTo>
                                <a:lnTo>
                                  <a:pt x="0" y="266"/>
                                </a:lnTo>
                                <a:lnTo>
                                  <a:pt x="6" y="274"/>
                                </a:lnTo>
                                <a:lnTo>
                                  <a:pt x="14" y="282"/>
                                </a:lnTo>
                                <a:lnTo>
                                  <a:pt x="24" y="293"/>
                                </a:lnTo>
                                <a:lnTo>
                                  <a:pt x="36" y="311"/>
                                </a:lnTo>
                                <a:lnTo>
                                  <a:pt x="34" y="331"/>
                                </a:lnTo>
                                <a:lnTo>
                                  <a:pt x="24" y="349"/>
                                </a:lnTo>
                                <a:lnTo>
                                  <a:pt x="8" y="367"/>
                                </a:lnTo>
                                <a:lnTo>
                                  <a:pt x="0" y="375"/>
                                </a:lnTo>
                                <a:lnTo>
                                  <a:pt x="0" y="480"/>
                                </a:lnTo>
                                <a:lnTo>
                                  <a:pt x="10" y="488"/>
                                </a:lnTo>
                                <a:lnTo>
                                  <a:pt x="20" y="502"/>
                                </a:lnTo>
                                <a:lnTo>
                                  <a:pt x="24" y="508"/>
                                </a:lnTo>
                                <a:lnTo>
                                  <a:pt x="22" y="517"/>
                                </a:lnTo>
                                <a:lnTo>
                                  <a:pt x="16" y="523"/>
                                </a:lnTo>
                                <a:lnTo>
                                  <a:pt x="8" y="531"/>
                                </a:lnTo>
                                <a:lnTo>
                                  <a:pt x="0" y="537"/>
                                </a:lnTo>
                                <a:lnTo>
                                  <a:pt x="0" y="662"/>
                                </a:lnTo>
                                <a:lnTo>
                                  <a:pt x="2" y="662"/>
                                </a:lnTo>
                                <a:lnTo>
                                  <a:pt x="20" y="6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01" name="Freeform 446"/>
                        <wps:cNvSpPr>
                          <a:spLocks/>
                        </wps:cNvSpPr>
                        <wps:spPr bwMode="auto">
                          <a:xfrm>
                            <a:off x="171450" y="1866900"/>
                            <a:ext cx="104790" cy="176147"/>
                          </a:xfrm>
                          <a:custGeom>
                            <a:avLst/>
                            <a:gdLst>
                              <a:gd name="T0" fmla="*/ 22 w 66"/>
                              <a:gd name="T1" fmla="*/ 0 h 111"/>
                              <a:gd name="T2" fmla="*/ 22 w 66"/>
                              <a:gd name="T3" fmla="*/ 10 h 111"/>
                              <a:gd name="T4" fmla="*/ 18 w 66"/>
                              <a:gd name="T5" fmla="*/ 37 h 111"/>
                              <a:gd name="T6" fmla="*/ 12 w 66"/>
                              <a:gd name="T7" fmla="*/ 71 h 111"/>
                              <a:gd name="T8" fmla="*/ 0 w 66"/>
                              <a:gd name="T9" fmla="*/ 99 h 111"/>
                              <a:gd name="T10" fmla="*/ 36 w 66"/>
                              <a:gd name="T11" fmla="*/ 111 h 111"/>
                              <a:gd name="T12" fmla="*/ 44 w 66"/>
                              <a:gd name="T13" fmla="*/ 89 h 111"/>
                              <a:gd name="T14" fmla="*/ 66 w 66"/>
                              <a:gd name="T15" fmla="*/ 105 h 111"/>
                              <a:gd name="T16" fmla="*/ 52 w 66"/>
                              <a:gd name="T17" fmla="*/ 22 h 111"/>
                              <a:gd name="T18" fmla="*/ 22 w 66"/>
                              <a:gd name="T19" fmla="*/ 0 h 1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66" h="111">
                                <a:moveTo>
                                  <a:pt x="22" y="0"/>
                                </a:moveTo>
                                <a:lnTo>
                                  <a:pt x="22" y="10"/>
                                </a:lnTo>
                                <a:lnTo>
                                  <a:pt x="18" y="37"/>
                                </a:lnTo>
                                <a:lnTo>
                                  <a:pt x="12" y="71"/>
                                </a:lnTo>
                                <a:lnTo>
                                  <a:pt x="0" y="99"/>
                                </a:lnTo>
                                <a:lnTo>
                                  <a:pt x="36" y="111"/>
                                </a:lnTo>
                                <a:lnTo>
                                  <a:pt x="44" y="89"/>
                                </a:lnTo>
                                <a:lnTo>
                                  <a:pt x="66" y="105"/>
                                </a:lnTo>
                                <a:lnTo>
                                  <a:pt x="52" y="22"/>
                                </a:lnTo>
                                <a:lnTo>
                                  <a:pt x="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02" name="Freeform 447"/>
                        <wps:cNvSpPr>
                          <a:spLocks/>
                        </wps:cNvSpPr>
                        <wps:spPr bwMode="auto">
                          <a:xfrm>
                            <a:off x="0" y="952338"/>
                            <a:ext cx="585860" cy="985473"/>
                          </a:xfrm>
                          <a:custGeom>
                            <a:avLst/>
                            <a:gdLst>
                              <a:gd name="T0" fmla="*/ 98 w 363"/>
                              <a:gd name="T1" fmla="*/ 619 h 621"/>
                              <a:gd name="T2" fmla="*/ 112 w 363"/>
                              <a:gd name="T3" fmla="*/ 615 h 621"/>
                              <a:gd name="T4" fmla="*/ 136 w 363"/>
                              <a:gd name="T5" fmla="*/ 609 h 621"/>
                              <a:gd name="T6" fmla="*/ 166 w 363"/>
                              <a:gd name="T7" fmla="*/ 603 h 621"/>
                              <a:gd name="T8" fmla="*/ 206 w 363"/>
                              <a:gd name="T9" fmla="*/ 599 h 621"/>
                              <a:gd name="T10" fmla="*/ 252 w 363"/>
                              <a:gd name="T11" fmla="*/ 599 h 621"/>
                              <a:gd name="T12" fmla="*/ 303 w 363"/>
                              <a:gd name="T13" fmla="*/ 601 h 621"/>
                              <a:gd name="T14" fmla="*/ 363 w 363"/>
                              <a:gd name="T15" fmla="*/ 611 h 621"/>
                              <a:gd name="T16" fmla="*/ 341 w 363"/>
                              <a:gd name="T17" fmla="*/ 596 h 621"/>
                              <a:gd name="T18" fmla="*/ 293 w 363"/>
                              <a:gd name="T19" fmla="*/ 554 h 621"/>
                              <a:gd name="T20" fmla="*/ 250 w 363"/>
                              <a:gd name="T21" fmla="*/ 493 h 621"/>
                              <a:gd name="T22" fmla="*/ 238 w 363"/>
                              <a:gd name="T23" fmla="*/ 420 h 621"/>
                              <a:gd name="T24" fmla="*/ 295 w 363"/>
                              <a:gd name="T25" fmla="*/ 402 h 621"/>
                              <a:gd name="T26" fmla="*/ 262 w 363"/>
                              <a:gd name="T27" fmla="*/ 380 h 621"/>
                              <a:gd name="T28" fmla="*/ 216 w 363"/>
                              <a:gd name="T29" fmla="*/ 337 h 621"/>
                              <a:gd name="T30" fmla="*/ 178 w 363"/>
                              <a:gd name="T31" fmla="*/ 277 h 621"/>
                              <a:gd name="T32" fmla="*/ 220 w 363"/>
                              <a:gd name="T33" fmla="*/ 222 h 621"/>
                              <a:gd name="T34" fmla="*/ 208 w 363"/>
                              <a:gd name="T35" fmla="*/ 218 h 621"/>
                              <a:gd name="T36" fmla="*/ 178 w 363"/>
                              <a:gd name="T37" fmla="*/ 190 h 621"/>
                              <a:gd name="T38" fmla="*/ 144 w 363"/>
                              <a:gd name="T39" fmla="*/ 123 h 621"/>
                              <a:gd name="T40" fmla="*/ 120 w 363"/>
                              <a:gd name="T41" fmla="*/ 0 h 621"/>
                              <a:gd name="T42" fmla="*/ 118 w 363"/>
                              <a:gd name="T43" fmla="*/ 32 h 621"/>
                              <a:gd name="T44" fmla="*/ 102 w 363"/>
                              <a:gd name="T45" fmla="*/ 103 h 621"/>
                              <a:gd name="T46" fmla="*/ 71 w 363"/>
                              <a:gd name="T47" fmla="*/ 180 h 621"/>
                              <a:gd name="T48" fmla="*/ 18 w 363"/>
                              <a:gd name="T49" fmla="*/ 230 h 621"/>
                              <a:gd name="T50" fmla="*/ 69 w 363"/>
                              <a:gd name="T51" fmla="*/ 254 h 621"/>
                              <a:gd name="T52" fmla="*/ 65 w 363"/>
                              <a:gd name="T53" fmla="*/ 287 h 621"/>
                              <a:gd name="T54" fmla="*/ 51 w 363"/>
                              <a:gd name="T55" fmla="*/ 337 h 621"/>
                              <a:gd name="T56" fmla="*/ 14 w 363"/>
                              <a:gd name="T57" fmla="*/ 388 h 621"/>
                              <a:gd name="T58" fmla="*/ 0 w 363"/>
                              <a:gd name="T59" fmla="*/ 418 h 621"/>
                              <a:gd name="T60" fmla="*/ 30 w 363"/>
                              <a:gd name="T61" fmla="*/ 442 h 621"/>
                              <a:gd name="T62" fmla="*/ 36 w 363"/>
                              <a:gd name="T63" fmla="*/ 448 h 621"/>
                              <a:gd name="T64" fmla="*/ 42 w 363"/>
                              <a:gd name="T65" fmla="*/ 460 h 621"/>
                              <a:gd name="T66" fmla="*/ 46 w 363"/>
                              <a:gd name="T67" fmla="*/ 478 h 621"/>
                              <a:gd name="T68" fmla="*/ 40 w 363"/>
                              <a:gd name="T69" fmla="*/ 502 h 621"/>
                              <a:gd name="T70" fmla="*/ 24 w 363"/>
                              <a:gd name="T71" fmla="*/ 527 h 621"/>
                              <a:gd name="T72" fmla="*/ 0 w 363"/>
                              <a:gd name="T73" fmla="*/ 546 h 621"/>
                              <a:gd name="T74" fmla="*/ 92 w 363"/>
                              <a:gd name="T75" fmla="*/ 621 h 6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363" h="621">
                                <a:moveTo>
                                  <a:pt x="94" y="621"/>
                                </a:moveTo>
                                <a:lnTo>
                                  <a:pt x="98" y="619"/>
                                </a:lnTo>
                                <a:lnTo>
                                  <a:pt x="104" y="617"/>
                                </a:lnTo>
                                <a:lnTo>
                                  <a:pt x="112" y="615"/>
                                </a:lnTo>
                                <a:lnTo>
                                  <a:pt x="122" y="611"/>
                                </a:lnTo>
                                <a:lnTo>
                                  <a:pt x="136" y="609"/>
                                </a:lnTo>
                                <a:lnTo>
                                  <a:pt x="150" y="605"/>
                                </a:lnTo>
                                <a:lnTo>
                                  <a:pt x="166" y="603"/>
                                </a:lnTo>
                                <a:lnTo>
                                  <a:pt x="184" y="601"/>
                                </a:lnTo>
                                <a:lnTo>
                                  <a:pt x="206" y="599"/>
                                </a:lnTo>
                                <a:lnTo>
                                  <a:pt x="228" y="599"/>
                                </a:lnTo>
                                <a:lnTo>
                                  <a:pt x="252" y="599"/>
                                </a:lnTo>
                                <a:lnTo>
                                  <a:pt x="278" y="599"/>
                                </a:lnTo>
                                <a:lnTo>
                                  <a:pt x="303" y="601"/>
                                </a:lnTo>
                                <a:lnTo>
                                  <a:pt x="331" y="605"/>
                                </a:lnTo>
                                <a:lnTo>
                                  <a:pt x="363" y="611"/>
                                </a:lnTo>
                                <a:lnTo>
                                  <a:pt x="357" y="607"/>
                                </a:lnTo>
                                <a:lnTo>
                                  <a:pt x="341" y="596"/>
                                </a:lnTo>
                                <a:lnTo>
                                  <a:pt x="319" y="578"/>
                                </a:lnTo>
                                <a:lnTo>
                                  <a:pt x="293" y="554"/>
                                </a:lnTo>
                                <a:lnTo>
                                  <a:pt x="270" y="526"/>
                                </a:lnTo>
                                <a:lnTo>
                                  <a:pt x="250" y="493"/>
                                </a:lnTo>
                                <a:lnTo>
                                  <a:pt x="238" y="458"/>
                                </a:lnTo>
                                <a:lnTo>
                                  <a:pt x="238" y="420"/>
                                </a:lnTo>
                                <a:lnTo>
                                  <a:pt x="301" y="406"/>
                                </a:lnTo>
                                <a:lnTo>
                                  <a:pt x="295" y="402"/>
                                </a:lnTo>
                                <a:lnTo>
                                  <a:pt x="282" y="394"/>
                                </a:lnTo>
                                <a:lnTo>
                                  <a:pt x="262" y="380"/>
                                </a:lnTo>
                                <a:lnTo>
                                  <a:pt x="240" y="361"/>
                                </a:lnTo>
                                <a:lnTo>
                                  <a:pt x="216" y="337"/>
                                </a:lnTo>
                                <a:lnTo>
                                  <a:pt x="194" y="309"/>
                                </a:lnTo>
                                <a:lnTo>
                                  <a:pt x="178" y="277"/>
                                </a:lnTo>
                                <a:lnTo>
                                  <a:pt x="170" y="244"/>
                                </a:lnTo>
                                <a:lnTo>
                                  <a:pt x="220" y="222"/>
                                </a:lnTo>
                                <a:lnTo>
                                  <a:pt x="216" y="222"/>
                                </a:lnTo>
                                <a:lnTo>
                                  <a:pt x="208" y="218"/>
                                </a:lnTo>
                                <a:lnTo>
                                  <a:pt x="194" y="208"/>
                                </a:lnTo>
                                <a:lnTo>
                                  <a:pt x="178" y="190"/>
                                </a:lnTo>
                                <a:lnTo>
                                  <a:pt x="160" y="162"/>
                                </a:lnTo>
                                <a:lnTo>
                                  <a:pt x="144" y="123"/>
                                </a:lnTo>
                                <a:lnTo>
                                  <a:pt x="130" y="69"/>
                                </a:lnTo>
                                <a:lnTo>
                                  <a:pt x="120" y="0"/>
                                </a:lnTo>
                                <a:lnTo>
                                  <a:pt x="120" y="8"/>
                                </a:lnTo>
                                <a:lnTo>
                                  <a:pt x="118" y="32"/>
                                </a:lnTo>
                                <a:lnTo>
                                  <a:pt x="110" y="63"/>
                                </a:lnTo>
                                <a:lnTo>
                                  <a:pt x="102" y="103"/>
                                </a:lnTo>
                                <a:lnTo>
                                  <a:pt x="88" y="143"/>
                                </a:lnTo>
                                <a:lnTo>
                                  <a:pt x="71" y="180"/>
                                </a:lnTo>
                                <a:lnTo>
                                  <a:pt x="46" y="212"/>
                                </a:lnTo>
                                <a:lnTo>
                                  <a:pt x="18" y="230"/>
                                </a:lnTo>
                                <a:lnTo>
                                  <a:pt x="69" y="248"/>
                                </a:lnTo>
                                <a:lnTo>
                                  <a:pt x="69" y="254"/>
                                </a:lnTo>
                                <a:lnTo>
                                  <a:pt x="69" y="265"/>
                                </a:lnTo>
                                <a:lnTo>
                                  <a:pt x="65" y="287"/>
                                </a:lnTo>
                                <a:lnTo>
                                  <a:pt x="61" y="311"/>
                                </a:lnTo>
                                <a:lnTo>
                                  <a:pt x="51" y="337"/>
                                </a:lnTo>
                                <a:lnTo>
                                  <a:pt x="36" y="365"/>
                                </a:lnTo>
                                <a:lnTo>
                                  <a:pt x="14" y="388"/>
                                </a:lnTo>
                                <a:lnTo>
                                  <a:pt x="0" y="396"/>
                                </a:lnTo>
                                <a:lnTo>
                                  <a:pt x="0" y="418"/>
                                </a:lnTo>
                                <a:lnTo>
                                  <a:pt x="28" y="440"/>
                                </a:lnTo>
                                <a:lnTo>
                                  <a:pt x="30" y="442"/>
                                </a:lnTo>
                                <a:lnTo>
                                  <a:pt x="32" y="444"/>
                                </a:lnTo>
                                <a:lnTo>
                                  <a:pt x="36" y="448"/>
                                </a:lnTo>
                                <a:lnTo>
                                  <a:pt x="38" y="454"/>
                                </a:lnTo>
                                <a:lnTo>
                                  <a:pt x="42" y="460"/>
                                </a:lnTo>
                                <a:lnTo>
                                  <a:pt x="46" y="470"/>
                                </a:lnTo>
                                <a:lnTo>
                                  <a:pt x="46" y="478"/>
                                </a:lnTo>
                                <a:lnTo>
                                  <a:pt x="46" y="490"/>
                                </a:lnTo>
                                <a:lnTo>
                                  <a:pt x="40" y="502"/>
                                </a:lnTo>
                                <a:lnTo>
                                  <a:pt x="34" y="514"/>
                                </a:lnTo>
                                <a:lnTo>
                                  <a:pt x="24" y="527"/>
                                </a:lnTo>
                                <a:lnTo>
                                  <a:pt x="8" y="540"/>
                                </a:lnTo>
                                <a:lnTo>
                                  <a:pt x="0" y="546"/>
                                </a:lnTo>
                                <a:lnTo>
                                  <a:pt x="0" y="611"/>
                                </a:lnTo>
                                <a:lnTo>
                                  <a:pt x="92" y="621"/>
                                </a:lnTo>
                                <a:lnTo>
                                  <a:pt x="94" y="6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03" name="Freeform 448"/>
                        <wps:cNvSpPr>
                          <a:spLocks/>
                        </wps:cNvSpPr>
                        <wps:spPr bwMode="auto">
                          <a:xfrm>
                            <a:off x="200025" y="1200150"/>
                            <a:ext cx="50807" cy="107910"/>
                          </a:xfrm>
                          <a:custGeom>
                            <a:avLst/>
                            <a:gdLst>
                              <a:gd name="T0" fmla="*/ 22 w 32"/>
                              <a:gd name="T1" fmla="*/ 44 h 68"/>
                              <a:gd name="T2" fmla="*/ 18 w 32"/>
                              <a:gd name="T3" fmla="*/ 34 h 68"/>
                              <a:gd name="T4" fmla="*/ 12 w 32"/>
                              <a:gd name="T5" fmla="*/ 24 h 68"/>
                              <a:gd name="T6" fmla="*/ 8 w 32"/>
                              <a:gd name="T7" fmla="*/ 16 h 68"/>
                              <a:gd name="T8" fmla="*/ 4 w 32"/>
                              <a:gd name="T9" fmla="*/ 8 h 68"/>
                              <a:gd name="T10" fmla="*/ 2 w 32"/>
                              <a:gd name="T11" fmla="*/ 0 h 68"/>
                              <a:gd name="T12" fmla="*/ 2 w 32"/>
                              <a:gd name="T13" fmla="*/ 0 h 68"/>
                              <a:gd name="T14" fmla="*/ 0 w 32"/>
                              <a:gd name="T15" fmla="*/ 32 h 68"/>
                              <a:gd name="T16" fmla="*/ 4 w 32"/>
                              <a:gd name="T17" fmla="*/ 52 h 68"/>
                              <a:gd name="T18" fmla="*/ 12 w 32"/>
                              <a:gd name="T19" fmla="*/ 64 h 68"/>
                              <a:gd name="T20" fmla="*/ 14 w 32"/>
                              <a:gd name="T21" fmla="*/ 68 h 68"/>
                              <a:gd name="T22" fmla="*/ 32 w 32"/>
                              <a:gd name="T23" fmla="*/ 56 h 68"/>
                              <a:gd name="T24" fmla="*/ 28 w 32"/>
                              <a:gd name="T25" fmla="*/ 52 h 68"/>
                              <a:gd name="T26" fmla="*/ 22 w 32"/>
                              <a:gd name="T27" fmla="*/ 44 h 6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32" h="68">
                                <a:moveTo>
                                  <a:pt x="22" y="44"/>
                                </a:moveTo>
                                <a:lnTo>
                                  <a:pt x="18" y="34"/>
                                </a:lnTo>
                                <a:lnTo>
                                  <a:pt x="12" y="24"/>
                                </a:lnTo>
                                <a:lnTo>
                                  <a:pt x="8" y="16"/>
                                </a:lnTo>
                                <a:lnTo>
                                  <a:pt x="4" y="8"/>
                                </a:lnTo>
                                <a:lnTo>
                                  <a:pt x="2" y="0"/>
                                </a:lnTo>
                                <a:lnTo>
                                  <a:pt x="2" y="0"/>
                                </a:lnTo>
                                <a:lnTo>
                                  <a:pt x="0" y="32"/>
                                </a:lnTo>
                                <a:lnTo>
                                  <a:pt x="4" y="52"/>
                                </a:lnTo>
                                <a:lnTo>
                                  <a:pt x="12" y="64"/>
                                </a:lnTo>
                                <a:lnTo>
                                  <a:pt x="14" y="68"/>
                                </a:lnTo>
                                <a:lnTo>
                                  <a:pt x="32" y="56"/>
                                </a:lnTo>
                                <a:lnTo>
                                  <a:pt x="28" y="52"/>
                                </a:lnTo>
                                <a:lnTo>
                                  <a:pt x="22" y="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04" name="Freeform 449"/>
                        <wps:cNvSpPr>
                          <a:spLocks/>
                        </wps:cNvSpPr>
                        <wps:spPr bwMode="auto">
                          <a:xfrm>
                            <a:off x="238125" y="1390650"/>
                            <a:ext cx="122255" cy="192016"/>
                          </a:xfrm>
                          <a:custGeom>
                            <a:avLst/>
                            <a:gdLst>
                              <a:gd name="T0" fmla="*/ 48 w 77"/>
                              <a:gd name="T1" fmla="*/ 88 h 121"/>
                              <a:gd name="T2" fmla="*/ 34 w 77"/>
                              <a:gd name="T3" fmla="*/ 70 h 121"/>
                              <a:gd name="T4" fmla="*/ 24 w 77"/>
                              <a:gd name="T5" fmla="*/ 50 h 121"/>
                              <a:gd name="T6" fmla="*/ 14 w 77"/>
                              <a:gd name="T7" fmla="*/ 32 h 121"/>
                              <a:gd name="T8" fmla="*/ 8 w 77"/>
                              <a:gd name="T9" fmla="*/ 16 h 121"/>
                              <a:gd name="T10" fmla="*/ 4 w 77"/>
                              <a:gd name="T11" fmla="*/ 4 h 121"/>
                              <a:gd name="T12" fmla="*/ 2 w 77"/>
                              <a:gd name="T13" fmla="*/ 0 h 121"/>
                              <a:gd name="T14" fmla="*/ 0 w 77"/>
                              <a:gd name="T15" fmla="*/ 16 h 121"/>
                              <a:gd name="T16" fmla="*/ 2 w 77"/>
                              <a:gd name="T17" fmla="*/ 34 h 121"/>
                              <a:gd name="T18" fmla="*/ 6 w 77"/>
                              <a:gd name="T19" fmla="*/ 52 h 121"/>
                              <a:gd name="T20" fmla="*/ 12 w 77"/>
                              <a:gd name="T21" fmla="*/ 70 h 121"/>
                              <a:gd name="T22" fmla="*/ 18 w 77"/>
                              <a:gd name="T23" fmla="*/ 84 h 121"/>
                              <a:gd name="T24" fmla="*/ 24 w 77"/>
                              <a:gd name="T25" fmla="*/ 96 h 121"/>
                              <a:gd name="T26" fmla="*/ 28 w 77"/>
                              <a:gd name="T27" fmla="*/ 105 h 121"/>
                              <a:gd name="T28" fmla="*/ 30 w 77"/>
                              <a:gd name="T29" fmla="*/ 107 h 121"/>
                              <a:gd name="T30" fmla="*/ 30 w 77"/>
                              <a:gd name="T31" fmla="*/ 121 h 121"/>
                              <a:gd name="T32" fmla="*/ 40 w 77"/>
                              <a:gd name="T33" fmla="*/ 121 h 121"/>
                              <a:gd name="T34" fmla="*/ 48 w 77"/>
                              <a:gd name="T35" fmla="*/ 121 h 121"/>
                              <a:gd name="T36" fmla="*/ 57 w 77"/>
                              <a:gd name="T37" fmla="*/ 119 h 121"/>
                              <a:gd name="T38" fmla="*/ 63 w 77"/>
                              <a:gd name="T39" fmla="*/ 117 h 121"/>
                              <a:gd name="T40" fmla="*/ 69 w 77"/>
                              <a:gd name="T41" fmla="*/ 115 h 121"/>
                              <a:gd name="T42" fmla="*/ 73 w 77"/>
                              <a:gd name="T43" fmla="*/ 113 h 121"/>
                              <a:gd name="T44" fmla="*/ 75 w 77"/>
                              <a:gd name="T45" fmla="*/ 113 h 121"/>
                              <a:gd name="T46" fmla="*/ 77 w 77"/>
                              <a:gd name="T47" fmla="*/ 113 h 121"/>
                              <a:gd name="T48" fmla="*/ 63 w 77"/>
                              <a:gd name="T49" fmla="*/ 103 h 121"/>
                              <a:gd name="T50" fmla="*/ 48 w 77"/>
                              <a:gd name="T51" fmla="*/ 88 h 1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</a:cxnLst>
                            <a:rect l="0" t="0" r="r" b="b"/>
                            <a:pathLst>
                              <a:path w="77" h="121">
                                <a:moveTo>
                                  <a:pt x="48" y="88"/>
                                </a:moveTo>
                                <a:lnTo>
                                  <a:pt x="34" y="70"/>
                                </a:lnTo>
                                <a:lnTo>
                                  <a:pt x="24" y="50"/>
                                </a:lnTo>
                                <a:lnTo>
                                  <a:pt x="14" y="32"/>
                                </a:lnTo>
                                <a:lnTo>
                                  <a:pt x="8" y="16"/>
                                </a:lnTo>
                                <a:lnTo>
                                  <a:pt x="4" y="4"/>
                                </a:lnTo>
                                <a:lnTo>
                                  <a:pt x="2" y="0"/>
                                </a:lnTo>
                                <a:lnTo>
                                  <a:pt x="0" y="16"/>
                                </a:lnTo>
                                <a:lnTo>
                                  <a:pt x="2" y="34"/>
                                </a:lnTo>
                                <a:lnTo>
                                  <a:pt x="6" y="52"/>
                                </a:lnTo>
                                <a:lnTo>
                                  <a:pt x="12" y="70"/>
                                </a:lnTo>
                                <a:lnTo>
                                  <a:pt x="18" y="84"/>
                                </a:lnTo>
                                <a:lnTo>
                                  <a:pt x="24" y="96"/>
                                </a:lnTo>
                                <a:lnTo>
                                  <a:pt x="28" y="105"/>
                                </a:lnTo>
                                <a:lnTo>
                                  <a:pt x="30" y="107"/>
                                </a:lnTo>
                                <a:lnTo>
                                  <a:pt x="30" y="121"/>
                                </a:lnTo>
                                <a:lnTo>
                                  <a:pt x="40" y="121"/>
                                </a:lnTo>
                                <a:lnTo>
                                  <a:pt x="48" y="121"/>
                                </a:lnTo>
                                <a:lnTo>
                                  <a:pt x="57" y="119"/>
                                </a:lnTo>
                                <a:lnTo>
                                  <a:pt x="63" y="117"/>
                                </a:lnTo>
                                <a:lnTo>
                                  <a:pt x="69" y="115"/>
                                </a:lnTo>
                                <a:lnTo>
                                  <a:pt x="73" y="113"/>
                                </a:lnTo>
                                <a:lnTo>
                                  <a:pt x="75" y="113"/>
                                </a:lnTo>
                                <a:lnTo>
                                  <a:pt x="77" y="113"/>
                                </a:lnTo>
                                <a:lnTo>
                                  <a:pt x="63" y="103"/>
                                </a:lnTo>
                                <a:lnTo>
                                  <a:pt x="48" y="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05" name="Freeform 450"/>
                        <wps:cNvSpPr>
                          <a:spLocks/>
                        </wps:cNvSpPr>
                        <wps:spPr bwMode="auto">
                          <a:xfrm>
                            <a:off x="180975" y="1657350"/>
                            <a:ext cx="236571" cy="233276"/>
                          </a:xfrm>
                          <a:custGeom>
                            <a:avLst/>
                            <a:gdLst>
                              <a:gd name="T0" fmla="*/ 110 w 149"/>
                              <a:gd name="T1" fmla="*/ 83 h 147"/>
                              <a:gd name="T2" fmla="*/ 102 w 149"/>
                              <a:gd name="T3" fmla="*/ 61 h 147"/>
                              <a:gd name="T4" fmla="*/ 96 w 149"/>
                              <a:gd name="T5" fmla="*/ 43 h 147"/>
                              <a:gd name="T6" fmla="*/ 94 w 149"/>
                              <a:gd name="T7" fmla="*/ 26 h 147"/>
                              <a:gd name="T8" fmla="*/ 94 w 149"/>
                              <a:gd name="T9" fmla="*/ 14 h 147"/>
                              <a:gd name="T10" fmla="*/ 96 w 149"/>
                              <a:gd name="T11" fmla="*/ 4 h 147"/>
                              <a:gd name="T12" fmla="*/ 96 w 149"/>
                              <a:gd name="T13" fmla="*/ 0 h 147"/>
                              <a:gd name="T14" fmla="*/ 88 w 149"/>
                              <a:gd name="T15" fmla="*/ 16 h 147"/>
                              <a:gd name="T16" fmla="*/ 82 w 149"/>
                              <a:gd name="T17" fmla="*/ 34 h 147"/>
                              <a:gd name="T18" fmla="*/ 80 w 149"/>
                              <a:gd name="T19" fmla="*/ 49 h 147"/>
                              <a:gd name="T20" fmla="*/ 80 w 149"/>
                              <a:gd name="T21" fmla="*/ 67 h 147"/>
                              <a:gd name="T22" fmla="*/ 82 w 149"/>
                              <a:gd name="T23" fmla="*/ 83 h 147"/>
                              <a:gd name="T24" fmla="*/ 84 w 149"/>
                              <a:gd name="T25" fmla="*/ 93 h 147"/>
                              <a:gd name="T26" fmla="*/ 86 w 149"/>
                              <a:gd name="T27" fmla="*/ 103 h 147"/>
                              <a:gd name="T28" fmla="*/ 88 w 149"/>
                              <a:gd name="T29" fmla="*/ 105 h 147"/>
                              <a:gd name="T30" fmla="*/ 72 w 149"/>
                              <a:gd name="T31" fmla="*/ 107 h 147"/>
                              <a:gd name="T32" fmla="*/ 56 w 149"/>
                              <a:gd name="T33" fmla="*/ 111 h 147"/>
                              <a:gd name="T34" fmla="*/ 42 w 149"/>
                              <a:gd name="T35" fmla="*/ 119 h 147"/>
                              <a:gd name="T36" fmla="*/ 28 w 149"/>
                              <a:gd name="T37" fmla="*/ 125 h 147"/>
                              <a:gd name="T38" fmla="*/ 16 w 149"/>
                              <a:gd name="T39" fmla="*/ 133 h 147"/>
                              <a:gd name="T40" fmla="*/ 8 w 149"/>
                              <a:gd name="T41" fmla="*/ 141 h 147"/>
                              <a:gd name="T42" fmla="*/ 2 w 149"/>
                              <a:gd name="T43" fmla="*/ 145 h 147"/>
                              <a:gd name="T44" fmla="*/ 0 w 149"/>
                              <a:gd name="T45" fmla="*/ 147 h 147"/>
                              <a:gd name="T46" fmla="*/ 6 w 149"/>
                              <a:gd name="T47" fmla="*/ 143 h 147"/>
                              <a:gd name="T48" fmla="*/ 14 w 149"/>
                              <a:gd name="T49" fmla="*/ 139 h 147"/>
                              <a:gd name="T50" fmla="*/ 24 w 149"/>
                              <a:gd name="T51" fmla="*/ 137 h 147"/>
                              <a:gd name="T52" fmla="*/ 34 w 149"/>
                              <a:gd name="T53" fmla="*/ 133 h 147"/>
                              <a:gd name="T54" fmla="*/ 46 w 149"/>
                              <a:gd name="T55" fmla="*/ 131 h 147"/>
                              <a:gd name="T56" fmla="*/ 58 w 149"/>
                              <a:gd name="T57" fmla="*/ 129 h 147"/>
                              <a:gd name="T58" fmla="*/ 70 w 149"/>
                              <a:gd name="T59" fmla="*/ 127 h 147"/>
                              <a:gd name="T60" fmla="*/ 84 w 149"/>
                              <a:gd name="T61" fmla="*/ 127 h 147"/>
                              <a:gd name="T62" fmla="*/ 96 w 149"/>
                              <a:gd name="T63" fmla="*/ 125 h 147"/>
                              <a:gd name="T64" fmla="*/ 108 w 149"/>
                              <a:gd name="T65" fmla="*/ 123 h 147"/>
                              <a:gd name="T66" fmla="*/ 118 w 149"/>
                              <a:gd name="T67" fmla="*/ 123 h 147"/>
                              <a:gd name="T68" fmla="*/ 128 w 149"/>
                              <a:gd name="T69" fmla="*/ 123 h 147"/>
                              <a:gd name="T70" fmla="*/ 137 w 149"/>
                              <a:gd name="T71" fmla="*/ 121 h 147"/>
                              <a:gd name="T72" fmla="*/ 143 w 149"/>
                              <a:gd name="T73" fmla="*/ 121 h 147"/>
                              <a:gd name="T74" fmla="*/ 147 w 149"/>
                              <a:gd name="T75" fmla="*/ 121 h 147"/>
                              <a:gd name="T76" fmla="*/ 149 w 149"/>
                              <a:gd name="T77" fmla="*/ 121 h 147"/>
                              <a:gd name="T78" fmla="*/ 126 w 149"/>
                              <a:gd name="T79" fmla="*/ 103 h 147"/>
                              <a:gd name="T80" fmla="*/ 110 w 149"/>
                              <a:gd name="T81" fmla="*/ 83 h 14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49" h="147">
                                <a:moveTo>
                                  <a:pt x="110" y="83"/>
                                </a:moveTo>
                                <a:lnTo>
                                  <a:pt x="102" y="61"/>
                                </a:lnTo>
                                <a:lnTo>
                                  <a:pt x="96" y="43"/>
                                </a:lnTo>
                                <a:lnTo>
                                  <a:pt x="94" y="26"/>
                                </a:lnTo>
                                <a:lnTo>
                                  <a:pt x="94" y="14"/>
                                </a:lnTo>
                                <a:lnTo>
                                  <a:pt x="96" y="4"/>
                                </a:lnTo>
                                <a:lnTo>
                                  <a:pt x="96" y="0"/>
                                </a:lnTo>
                                <a:lnTo>
                                  <a:pt x="88" y="16"/>
                                </a:lnTo>
                                <a:lnTo>
                                  <a:pt x="82" y="34"/>
                                </a:lnTo>
                                <a:lnTo>
                                  <a:pt x="80" y="49"/>
                                </a:lnTo>
                                <a:lnTo>
                                  <a:pt x="80" y="67"/>
                                </a:lnTo>
                                <a:lnTo>
                                  <a:pt x="82" y="83"/>
                                </a:lnTo>
                                <a:lnTo>
                                  <a:pt x="84" y="93"/>
                                </a:lnTo>
                                <a:lnTo>
                                  <a:pt x="86" y="103"/>
                                </a:lnTo>
                                <a:lnTo>
                                  <a:pt x="88" y="105"/>
                                </a:lnTo>
                                <a:lnTo>
                                  <a:pt x="72" y="107"/>
                                </a:lnTo>
                                <a:lnTo>
                                  <a:pt x="56" y="111"/>
                                </a:lnTo>
                                <a:lnTo>
                                  <a:pt x="42" y="119"/>
                                </a:lnTo>
                                <a:lnTo>
                                  <a:pt x="28" y="125"/>
                                </a:lnTo>
                                <a:lnTo>
                                  <a:pt x="16" y="133"/>
                                </a:lnTo>
                                <a:lnTo>
                                  <a:pt x="8" y="141"/>
                                </a:lnTo>
                                <a:lnTo>
                                  <a:pt x="2" y="145"/>
                                </a:lnTo>
                                <a:lnTo>
                                  <a:pt x="0" y="147"/>
                                </a:lnTo>
                                <a:lnTo>
                                  <a:pt x="6" y="143"/>
                                </a:lnTo>
                                <a:lnTo>
                                  <a:pt x="14" y="139"/>
                                </a:lnTo>
                                <a:lnTo>
                                  <a:pt x="24" y="137"/>
                                </a:lnTo>
                                <a:lnTo>
                                  <a:pt x="34" y="133"/>
                                </a:lnTo>
                                <a:lnTo>
                                  <a:pt x="46" y="131"/>
                                </a:lnTo>
                                <a:lnTo>
                                  <a:pt x="58" y="129"/>
                                </a:lnTo>
                                <a:lnTo>
                                  <a:pt x="70" y="127"/>
                                </a:lnTo>
                                <a:lnTo>
                                  <a:pt x="84" y="127"/>
                                </a:lnTo>
                                <a:lnTo>
                                  <a:pt x="96" y="125"/>
                                </a:lnTo>
                                <a:lnTo>
                                  <a:pt x="108" y="123"/>
                                </a:lnTo>
                                <a:lnTo>
                                  <a:pt x="118" y="123"/>
                                </a:lnTo>
                                <a:lnTo>
                                  <a:pt x="128" y="123"/>
                                </a:lnTo>
                                <a:lnTo>
                                  <a:pt x="137" y="121"/>
                                </a:lnTo>
                                <a:lnTo>
                                  <a:pt x="143" y="121"/>
                                </a:lnTo>
                                <a:lnTo>
                                  <a:pt x="147" y="121"/>
                                </a:lnTo>
                                <a:lnTo>
                                  <a:pt x="149" y="121"/>
                                </a:lnTo>
                                <a:lnTo>
                                  <a:pt x="126" y="103"/>
                                </a:lnTo>
                                <a:lnTo>
                                  <a:pt x="110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06" name="Freeform 451"/>
                        <wps:cNvSpPr>
                          <a:spLocks/>
                        </wps:cNvSpPr>
                        <wps:spPr bwMode="auto">
                          <a:xfrm>
                            <a:off x="342900" y="485775"/>
                            <a:ext cx="20640" cy="22217"/>
                          </a:xfrm>
                          <a:custGeom>
                            <a:avLst/>
                            <a:gdLst>
                              <a:gd name="T0" fmla="*/ 11 w 13"/>
                              <a:gd name="T1" fmla="*/ 2 h 14"/>
                              <a:gd name="T2" fmla="*/ 9 w 13"/>
                              <a:gd name="T3" fmla="*/ 2 h 14"/>
                              <a:gd name="T4" fmla="*/ 7 w 13"/>
                              <a:gd name="T5" fmla="*/ 0 h 14"/>
                              <a:gd name="T6" fmla="*/ 5 w 13"/>
                              <a:gd name="T7" fmla="*/ 2 h 14"/>
                              <a:gd name="T8" fmla="*/ 2 w 13"/>
                              <a:gd name="T9" fmla="*/ 2 h 14"/>
                              <a:gd name="T10" fmla="*/ 0 w 13"/>
                              <a:gd name="T11" fmla="*/ 4 h 14"/>
                              <a:gd name="T12" fmla="*/ 0 w 13"/>
                              <a:gd name="T13" fmla="*/ 6 h 14"/>
                              <a:gd name="T14" fmla="*/ 0 w 13"/>
                              <a:gd name="T15" fmla="*/ 10 h 14"/>
                              <a:gd name="T16" fmla="*/ 2 w 13"/>
                              <a:gd name="T17" fmla="*/ 12 h 14"/>
                              <a:gd name="T18" fmla="*/ 5 w 13"/>
                              <a:gd name="T19" fmla="*/ 14 h 14"/>
                              <a:gd name="T20" fmla="*/ 7 w 13"/>
                              <a:gd name="T21" fmla="*/ 14 h 14"/>
                              <a:gd name="T22" fmla="*/ 9 w 13"/>
                              <a:gd name="T23" fmla="*/ 14 h 14"/>
                              <a:gd name="T24" fmla="*/ 11 w 13"/>
                              <a:gd name="T25" fmla="*/ 12 h 14"/>
                              <a:gd name="T26" fmla="*/ 13 w 13"/>
                              <a:gd name="T27" fmla="*/ 10 h 14"/>
                              <a:gd name="T28" fmla="*/ 13 w 13"/>
                              <a:gd name="T29" fmla="*/ 6 h 14"/>
                              <a:gd name="T30" fmla="*/ 13 w 13"/>
                              <a:gd name="T31" fmla="*/ 4 h 14"/>
                              <a:gd name="T32" fmla="*/ 11 w 13"/>
                              <a:gd name="T33" fmla="*/ 2 h 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3" h="14">
                                <a:moveTo>
                                  <a:pt x="11" y="2"/>
                                </a:moveTo>
                                <a:lnTo>
                                  <a:pt x="9" y="2"/>
                                </a:lnTo>
                                <a:lnTo>
                                  <a:pt x="7" y="0"/>
                                </a:lnTo>
                                <a:lnTo>
                                  <a:pt x="5" y="2"/>
                                </a:lnTo>
                                <a:lnTo>
                                  <a:pt x="2" y="2"/>
                                </a:lnTo>
                                <a:lnTo>
                                  <a:pt x="0" y="4"/>
                                </a:lnTo>
                                <a:lnTo>
                                  <a:pt x="0" y="6"/>
                                </a:lnTo>
                                <a:lnTo>
                                  <a:pt x="0" y="10"/>
                                </a:lnTo>
                                <a:lnTo>
                                  <a:pt x="2" y="12"/>
                                </a:lnTo>
                                <a:lnTo>
                                  <a:pt x="5" y="14"/>
                                </a:lnTo>
                                <a:lnTo>
                                  <a:pt x="7" y="14"/>
                                </a:lnTo>
                                <a:lnTo>
                                  <a:pt x="9" y="14"/>
                                </a:lnTo>
                                <a:lnTo>
                                  <a:pt x="11" y="12"/>
                                </a:lnTo>
                                <a:lnTo>
                                  <a:pt x="13" y="10"/>
                                </a:lnTo>
                                <a:lnTo>
                                  <a:pt x="13" y="6"/>
                                </a:lnTo>
                                <a:lnTo>
                                  <a:pt x="13" y="4"/>
                                </a:lnTo>
                                <a:lnTo>
                                  <a:pt x="11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07" name="Freeform 452"/>
                        <wps:cNvSpPr>
                          <a:spLocks/>
                        </wps:cNvSpPr>
                        <wps:spPr bwMode="auto">
                          <a:xfrm>
                            <a:off x="581025" y="952500"/>
                            <a:ext cx="50807" cy="57129"/>
                          </a:xfrm>
                          <a:custGeom>
                            <a:avLst/>
                            <a:gdLst>
                              <a:gd name="T0" fmla="*/ 26 w 32"/>
                              <a:gd name="T1" fmla="*/ 6 h 36"/>
                              <a:gd name="T2" fmla="*/ 22 w 32"/>
                              <a:gd name="T3" fmla="*/ 2 h 36"/>
                              <a:gd name="T4" fmla="*/ 16 w 32"/>
                              <a:gd name="T5" fmla="*/ 0 h 36"/>
                              <a:gd name="T6" fmla="*/ 10 w 32"/>
                              <a:gd name="T7" fmla="*/ 2 h 36"/>
                              <a:gd name="T8" fmla="*/ 4 w 32"/>
                              <a:gd name="T9" fmla="*/ 6 h 36"/>
                              <a:gd name="T10" fmla="*/ 0 w 32"/>
                              <a:gd name="T11" fmla="*/ 12 h 36"/>
                              <a:gd name="T12" fmla="*/ 0 w 32"/>
                              <a:gd name="T13" fmla="*/ 18 h 36"/>
                              <a:gd name="T14" fmla="*/ 0 w 32"/>
                              <a:gd name="T15" fmla="*/ 24 h 36"/>
                              <a:gd name="T16" fmla="*/ 4 w 32"/>
                              <a:gd name="T17" fmla="*/ 30 h 36"/>
                              <a:gd name="T18" fmla="*/ 10 w 32"/>
                              <a:gd name="T19" fmla="*/ 34 h 36"/>
                              <a:gd name="T20" fmla="*/ 16 w 32"/>
                              <a:gd name="T21" fmla="*/ 36 h 36"/>
                              <a:gd name="T22" fmla="*/ 22 w 32"/>
                              <a:gd name="T23" fmla="*/ 34 h 36"/>
                              <a:gd name="T24" fmla="*/ 26 w 32"/>
                              <a:gd name="T25" fmla="*/ 30 h 36"/>
                              <a:gd name="T26" fmla="*/ 30 w 32"/>
                              <a:gd name="T27" fmla="*/ 24 h 36"/>
                              <a:gd name="T28" fmla="*/ 32 w 32"/>
                              <a:gd name="T29" fmla="*/ 18 h 36"/>
                              <a:gd name="T30" fmla="*/ 30 w 32"/>
                              <a:gd name="T31" fmla="*/ 12 h 36"/>
                              <a:gd name="T32" fmla="*/ 26 w 32"/>
                              <a:gd name="T33" fmla="*/ 6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2" h="36">
                                <a:moveTo>
                                  <a:pt x="26" y="6"/>
                                </a:moveTo>
                                <a:lnTo>
                                  <a:pt x="22" y="2"/>
                                </a:lnTo>
                                <a:lnTo>
                                  <a:pt x="16" y="0"/>
                                </a:lnTo>
                                <a:lnTo>
                                  <a:pt x="10" y="2"/>
                                </a:lnTo>
                                <a:lnTo>
                                  <a:pt x="4" y="6"/>
                                </a:lnTo>
                                <a:lnTo>
                                  <a:pt x="0" y="12"/>
                                </a:lnTo>
                                <a:lnTo>
                                  <a:pt x="0" y="18"/>
                                </a:lnTo>
                                <a:lnTo>
                                  <a:pt x="0" y="24"/>
                                </a:lnTo>
                                <a:lnTo>
                                  <a:pt x="4" y="30"/>
                                </a:lnTo>
                                <a:lnTo>
                                  <a:pt x="10" y="34"/>
                                </a:lnTo>
                                <a:lnTo>
                                  <a:pt x="16" y="36"/>
                                </a:lnTo>
                                <a:lnTo>
                                  <a:pt x="22" y="34"/>
                                </a:lnTo>
                                <a:lnTo>
                                  <a:pt x="26" y="30"/>
                                </a:lnTo>
                                <a:lnTo>
                                  <a:pt x="30" y="24"/>
                                </a:lnTo>
                                <a:lnTo>
                                  <a:pt x="32" y="18"/>
                                </a:lnTo>
                                <a:lnTo>
                                  <a:pt x="30" y="12"/>
                                </a:lnTo>
                                <a:lnTo>
                                  <a:pt x="26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08" name="Freeform 453"/>
                        <wps:cNvSpPr>
                          <a:spLocks/>
                        </wps:cNvSpPr>
                        <wps:spPr bwMode="auto">
                          <a:xfrm>
                            <a:off x="381000" y="1152525"/>
                            <a:ext cx="47632" cy="49194"/>
                          </a:xfrm>
                          <a:custGeom>
                            <a:avLst/>
                            <a:gdLst>
                              <a:gd name="T0" fmla="*/ 26 w 30"/>
                              <a:gd name="T1" fmla="*/ 4 h 31"/>
                              <a:gd name="T2" fmla="*/ 20 w 30"/>
                              <a:gd name="T3" fmla="*/ 2 h 31"/>
                              <a:gd name="T4" fmla="*/ 14 w 30"/>
                              <a:gd name="T5" fmla="*/ 0 h 31"/>
                              <a:gd name="T6" fmla="*/ 8 w 30"/>
                              <a:gd name="T7" fmla="*/ 2 h 31"/>
                              <a:gd name="T8" fmla="*/ 4 w 30"/>
                              <a:gd name="T9" fmla="*/ 4 h 31"/>
                              <a:gd name="T10" fmla="*/ 2 w 30"/>
                              <a:gd name="T11" fmla="*/ 10 h 31"/>
                              <a:gd name="T12" fmla="*/ 0 w 30"/>
                              <a:gd name="T13" fmla="*/ 16 h 31"/>
                              <a:gd name="T14" fmla="*/ 2 w 30"/>
                              <a:gd name="T15" fmla="*/ 21 h 31"/>
                              <a:gd name="T16" fmla="*/ 4 w 30"/>
                              <a:gd name="T17" fmla="*/ 27 h 31"/>
                              <a:gd name="T18" fmla="*/ 8 w 30"/>
                              <a:gd name="T19" fmla="*/ 29 h 31"/>
                              <a:gd name="T20" fmla="*/ 14 w 30"/>
                              <a:gd name="T21" fmla="*/ 31 h 31"/>
                              <a:gd name="T22" fmla="*/ 20 w 30"/>
                              <a:gd name="T23" fmla="*/ 29 h 31"/>
                              <a:gd name="T24" fmla="*/ 26 w 30"/>
                              <a:gd name="T25" fmla="*/ 27 h 31"/>
                              <a:gd name="T26" fmla="*/ 28 w 30"/>
                              <a:gd name="T27" fmla="*/ 21 h 31"/>
                              <a:gd name="T28" fmla="*/ 30 w 30"/>
                              <a:gd name="T29" fmla="*/ 16 h 31"/>
                              <a:gd name="T30" fmla="*/ 28 w 30"/>
                              <a:gd name="T31" fmla="*/ 10 h 31"/>
                              <a:gd name="T32" fmla="*/ 26 w 30"/>
                              <a:gd name="T33" fmla="*/ 4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0" h="31">
                                <a:moveTo>
                                  <a:pt x="26" y="4"/>
                                </a:moveTo>
                                <a:lnTo>
                                  <a:pt x="20" y="2"/>
                                </a:lnTo>
                                <a:lnTo>
                                  <a:pt x="14" y="0"/>
                                </a:lnTo>
                                <a:lnTo>
                                  <a:pt x="8" y="2"/>
                                </a:lnTo>
                                <a:lnTo>
                                  <a:pt x="4" y="4"/>
                                </a:lnTo>
                                <a:lnTo>
                                  <a:pt x="2" y="10"/>
                                </a:lnTo>
                                <a:lnTo>
                                  <a:pt x="0" y="16"/>
                                </a:lnTo>
                                <a:lnTo>
                                  <a:pt x="2" y="21"/>
                                </a:lnTo>
                                <a:lnTo>
                                  <a:pt x="4" y="27"/>
                                </a:lnTo>
                                <a:lnTo>
                                  <a:pt x="8" y="29"/>
                                </a:lnTo>
                                <a:lnTo>
                                  <a:pt x="14" y="31"/>
                                </a:lnTo>
                                <a:lnTo>
                                  <a:pt x="20" y="29"/>
                                </a:lnTo>
                                <a:lnTo>
                                  <a:pt x="26" y="27"/>
                                </a:lnTo>
                                <a:lnTo>
                                  <a:pt x="28" y="21"/>
                                </a:lnTo>
                                <a:lnTo>
                                  <a:pt x="30" y="16"/>
                                </a:lnTo>
                                <a:lnTo>
                                  <a:pt x="28" y="10"/>
                                </a:lnTo>
                                <a:lnTo>
                                  <a:pt x="26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09" name="Freeform 454"/>
                        <wps:cNvSpPr>
                          <a:spLocks/>
                        </wps:cNvSpPr>
                        <wps:spPr bwMode="auto">
                          <a:xfrm>
                            <a:off x="38100" y="800100"/>
                            <a:ext cx="28579" cy="23804"/>
                          </a:xfrm>
                          <a:custGeom>
                            <a:avLst/>
                            <a:gdLst>
                              <a:gd name="T0" fmla="*/ 14 w 18"/>
                              <a:gd name="T1" fmla="*/ 2 h 15"/>
                              <a:gd name="T2" fmla="*/ 12 w 18"/>
                              <a:gd name="T3" fmla="*/ 0 h 15"/>
                              <a:gd name="T4" fmla="*/ 8 w 18"/>
                              <a:gd name="T5" fmla="*/ 0 h 15"/>
                              <a:gd name="T6" fmla="*/ 4 w 18"/>
                              <a:gd name="T7" fmla="*/ 0 h 15"/>
                              <a:gd name="T8" fmla="*/ 2 w 18"/>
                              <a:gd name="T9" fmla="*/ 2 h 15"/>
                              <a:gd name="T10" fmla="*/ 0 w 18"/>
                              <a:gd name="T11" fmla="*/ 4 h 15"/>
                              <a:gd name="T12" fmla="*/ 0 w 18"/>
                              <a:gd name="T13" fmla="*/ 8 h 15"/>
                              <a:gd name="T14" fmla="*/ 0 w 18"/>
                              <a:gd name="T15" fmla="*/ 12 h 15"/>
                              <a:gd name="T16" fmla="*/ 2 w 18"/>
                              <a:gd name="T17" fmla="*/ 14 h 15"/>
                              <a:gd name="T18" fmla="*/ 4 w 18"/>
                              <a:gd name="T19" fmla="*/ 15 h 15"/>
                              <a:gd name="T20" fmla="*/ 8 w 18"/>
                              <a:gd name="T21" fmla="*/ 15 h 15"/>
                              <a:gd name="T22" fmla="*/ 12 w 18"/>
                              <a:gd name="T23" fmla="*/ 15 h 15"/>
                              <a:gd name="T24" fmla="*/ 14 w 18"/>
                              <a:gd name="T25" fmla="*/ 14 h 15"/>
                              <a:gd name="T26" fmla="*/ 16 w 18"/>
                              <a:gd name="T27" fmla="*/ 12 h 15"/>
                              <a:gd name="T28" fmla="*/ 18 w 18"/>
                              <a:gd name="T29" fmla="*/ 8 h 15"/>
                              <a:gd name="T30" fmla="*/ 16 w 18"/>
                              <a:gd name="T31" fmla="*/ 4 h 15"/>
                              <a:gd name="T32" fmla="*/ 14 w 18"/>
                              <a:gd name="T33" fmla="*/ 2 h 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8" h="15">
                                <a:moveTo>
                                  <a:pt x="14" y="2"/>
                                </a:moveTo>
                                <a:lnTo>
                                  <a:pt x="12" y="0"/>
                                </a:lnTo>
                                <a:lnTo>
                                  <a:pt x="8" y="0"/>
                                </a:lnTo>
                                <a:lnTo>
                                  <a:pt x="4" y="0"/>
                                </a:lnTo>
                                <a:lnTo>
                                  <a:pt x="2" y="2"/>
                                </a:lnTo>
                                <a:lnTo>
                                  <a:pt x="0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2"/>
                                </a:lnTo>
                                <a:lnTo>
                                  <a:pt x="2" y="14"/>
                                </a:lnTo>
                                <a:lnTo>
                                  <a:pt x="4" y="15"/>
                                </a:lnTo>
                                <a:lnTo>
                                  <a:pt x="8" y="15"/>
                                </a:lnTo>
                                <a:lnTo>
                                  <a:pt x="12" y="15"/>
                                </a:lnTo>
                                <a:lnTo>
                                  <a:pt x="14" y="14"/>
                                </a:lnTo>
                                <a:lnTo>
                                  <a:pt x="16" y="12"/>
                                </a:lnTo>
                                <a:lnTo>
                                  <a:pt x="18" y="8"/>
                                </a:lnTo>
                                <a:lnTo>
                                  <a:pt x="16" y="4"/>
                                </a:lnTo>
                                <a:lnTo>
                                  <a:pt x="14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10" name="Freeform 455"/>
                        <wps:cNvSpPr>
                          <a:spLocks/>
                        </wps:cNvSpPr>
                        <wps:spPr bwMode="auto">
                          <a:xfrm>
                            <a:off x="276225" y="1428750"/>
                            <a:ext cx="52395" cy="57129"/>
                          </a:xfrm>
                          <a:custGeom>
                            <a:avLst/>
                            <a:gdLst>
                              <a:gd name="T0" fmla="*/ 27 w 33"/>
                              <a:gd name="T1" fmla="*/ 6 h 36"/>
                              <a:gd name="T2" fmla="*/ 22 w 33"/>
                              <a:gd name="T3" fmla="*/ 2 h 36"/>
                              <a:gd name="T4" fmla="*/ 16 w 33"/>
                              <a:gd name="T5" fmla="*/ 0 h 36"/>
                              <a:gd name="T6" fmla="*/ 10 w 33"/>
                              <a:gd name="T7" fmla="*/ 2 h 36"/>
                              <a:gd name="T8" fmla="*/ 4 w 33"/>
                              <a:gd name="T9" fmla="*/ 6 h 36"/>
                              <a:gd name="T10" fmla="*/ 0 w 33"/>
                              <a:gd name="T11" fmla="*/ 12 h 36"/>
                              <a:gd name="T12" fmla="*/ 0 w 33"/>
                              <a:gd name="T13" fmla="*/ 18 h 36"/>
                              <a:gd name="T14" fmla="*/ 0 w 33"/>
                              <a:gd name="T15" fmla="*/ 24 h 36"/>
                              <a:gd name="T16" fmla="*/ 4 w 33"/>
                              <a:gd name="T17" fmla="*/ 30 h 36"/>
                              <a:gd name="T18" fmla="*/ 10 w 33"/>
                              <a:gd name="T19" fmla="*/ 34 h 36"/>
                              <a:gd name="T20" fmla="*/ 16 w 33"/>
                              <a:gd name="T21" fmla="*/ 36 h 36"/>
                              <a:gd name="T22" fmla="*/ 22 w 33"/>
                              <a:gd name="T23" fmla="*/ 34 h 36"/>
                              <a:gd name="T24" fmla="*/ 27 w 33"/>
                              <a:gd name="T25" fmla="*/ 30 h 36"/>
                              <a:gd name="T26" fmla="*/ 31 w 33"/>
                              <a:gd name="T27" fmla="*/ 24 h 36"/>
                              <a:gd name="T28" fmla="*/ 33 w 33"/>
                              <a:gd name="T29" fmla="*/ 18 h 36"/>
                              <a:gd name="T30" fmla="*/ 31 w 33"/>
                              <a:gd name="T31" fmla="*/ 12 h 36"/>
                              <a:gd name="T32" fmla="*/ 27 w 33"/>
                              <a:gd name="T33" fmla="*/ 6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3" h="36">
                                <a:moveTo>
                                  <a:pt x="27" y="6"/>
                                </a:moveTo>
                                <a:lnTo>
                                  <a:pt x="22" y="2"/>
                                </a:lnTo>
                                <a:lnTo>
                                  <a:pt x="16" y="0"/>
                                </a:lnTo>
                                <a:lnTo>
                                  <a:pt x="10" y="2"/>
                                </a:lnTo>
                                <a:lnTo>
                                  <a:pt x="4" y="6"/>
                                </a:lnTo>
                                <a:lnTo>
                                  <a:pt x="0" y="12"/>
                                </a:lnTo>
                                <a:lnTo>
                                  <a:pt x="0" y="18"/>
                                </a:lnTo>
                                <a:lnTo>
                                  <a:pt x="0" y="24"/>
                                </a:lnTo>
                                <a:lnTo>
                                  <a:pt x="4" y="30"/>
                                </a:lnTo>
                                <a:lnTo>
                                  <a:pt x="10" y="34"/>
                                </a:lnTo>
                                <a:lnTo>
                                  <a:pt x="16" y="36"/>
                                </a:lnTo>
                                <a:lnTo>
                                  <a:pt x="22" y="34"/>
                                </a:lnTo>
                                <a:lnTo>
                                  <a:pt x="27" y="30"/>
                                </a:lnTo>
                                <a:lnTo>
                                  <a:pt x="31" y="24"/>
                                </a:lnTo>
                                <a:lnTo>
                                  <a:pt x="33" y="18"/>
                                </a:lnTo>
                                <a:lnTo>
                                  <a:pt x="31" y="12"/>
                                </a:lnTo>
                                <a:lnTo>
                                  <a:pt x="27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11" name="Freeform 456"/>
                        <wps:cNvSpPr>
                          <a:spLocks/>
                        </wps:cNvSpPr>
                        <wps:spPr bwMode="auto">
                          <a:xfrm>
                            <a:off x="847725" y="542925"/>
                            <a:ext cx="79386" cy="82519"/>
                          </a:xfrm>
                          <a:custGeom>
                            <a:avLst/>
                            <a:gdLst>
                              <a:gd name="T0" fmla="*/ 42 w 50"/>
                              <a:gd name="T1" fmla="*/ 6 h 52"/>
                              <a:gd name="T2" fmla="*/ 34 w 50"/>
                              <a:gd name="T3" fmla="*/ 2 h 52"/>
                              <a:gd name="T4" fmla="*/ 24 w 50"/>
                              <a:gd name="T5" fmla="*/ 0 h 52"/>
                              <a:gd name="T6" fmla="*/ 16 w 50"/>
                              <a:gd name="T7" fmla="*/ 2 h 52"/>
                              <a:gd name="T8" fmla="*/ 8 w 50"/>
                              <a:gd name="T9" fmla="*/ 6 h 52"/>
                              <a:gd name="T10" fmla="*/ 2 w 50"/>
                              <a:gd name="T11" fmla="*/ 16 h 52"/>
                              <a:gd name="T12" fmla="*/ 0 w 50"/>
                              <a:gd name="T13" fmla="*/ 26 h 52"/>
                              <a:gd name="T14" fmla="*/ 2 w 50"/>
                              <a:gd name="T15" fmla="*/ 36 h 52"/>
                              <a:gd name="T16" fmla="*/ 8 w 50"/>
                              <a:gd name="T17" fmla="*/ 44 h 52"/>
                              <a:gd name="T18" fmla="*/ 16 w 50"/>
                              <a:gd name="T19" fmla="*/ 50 h 52"/>
                              <a:gd name="T20" fmla="*/ 24 w 50"/>
                              <a:gd name="T21" fmla="*/ 52 h 52"/>
                              <a:gd name="T22" fmla="*/ 34 w 50"/>
                              <a:gd name="T23" fmla="*/ 50 h 52"/>
                              <a:gd name="T24" fmla="*/ 42 w 50"/>
                              <a:gd name="T25" fmla="*/ 44 h 52"/>
                              <a:gd name="T26" fmla="*/ 48 w 50"/>
                              <a:gd name="T27" fmla="*/ 36 h 52"/>
                              <a:gd name="T28" fmla="*/ 50 w 50"/>
                              <a:gd name="T29" fmla="*/ 26 h 52"/>
                              <a:gd name="T30" fmla="*/ 48 w 50"/>
                              <a:gd name="T31" fmla="*/ 16 h 52"/>
                              <a:gd name="T32" fmla="*/ 42 w 50"/>
                              <a:gd name="T33" fmla="*/ 6 h 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50" h="52">
                                <a:moveTo>
                                  <a:pt x="42" y="6"/>
                                </a:moveTo>
                                <a:lnTo>
                                  <a:pt x="34" y="2"/>
                                </a:lnTo>
                                <a:lnTo>
                                  <a:pt x="24" y="0"/>
                                </a:lnTo>
                                <a:lnTo>
                                  <a:pt x="16" y="2"/>
                                </a:lnTo>
                                <a:lnTo>
                                  <a:pt x="8" y="6"/>
                                </a:lnTo>
                                <a:lnTo>
                                  <a:pt x="2" y="16"/>
                                </a:lnTo>
                                <a:lnTo>
                                  <a:pt x="0" y="26"/>
                                </a:lnTo>
                                <a:lnTo>
                                  <a:pt x="2" y="36"/>
                                </a:lnTo>
                                <a:lnTo>
                                  <a:pt x="8" y="44"/>
                                </a:lnTo>
                                <a:lnTo>
                                  <a:pt x="16" y="50"/>
                                </a:lnTo>
                                <a:lnTo>
                                  <a:pt x="24" y="52"/>
                                </a:lnTo>
                                <a:lnTo>
                                  <a:pt x="34" y="50"/>
                                </a:lnTo>
                                <a:lnTo>
                                  <a:pt x="42" y="44"/>
                                </a:lnTo>
                                <a:lnTo>
                                  <a:pt x="48" y="36"/>
                                </a:lnTo>
                                <a:lnTo>
                                  <a:pt x="50" y="26"/>
                                </a:lnTo>
                                <a:lnTo>
                                  <a:pt x="48" y="16"/>
                                </a:lnTo>
                                <a:lnTo>
                                  <a:pt x="4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</wpg:grpSp>
                    <wpg:grpSp>
                      <wpg:cNvPr id="3412" name="Holiday card"/>
                      <wpg:cNvGrpSpPr/>
                      <wpg:grpSpPr>
                        <a:xfrm>
                          <a:off x="3648076" y="3190875"/>
                          <a:ext cx="1837690" cy="3201035"/>
                          <a:chOff x="0" y="0"/>
                          <a:chExt cx="1836875" cy="3203165"/>
                        </a:xfrm>
                      </wpg:grpSpPr>
                      <wps:wsp>
                        <wps:cNvPr id="3413" name="Rectangle 341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829057" cy="1417113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14" name="Freeform 399"/>
                        <wps:cNvSpPr>
                          <a:spLocks/>
                        </wps:cNvSpPr>
                        <wps:spPr bwMode="auto">
                          <a:xfrm>
                            <a:off x="0" y="380870"/>
                            <a:ext cx="1828617" cy="2048704"/>
                          </a:xfrm>
                          <a:custGeom>
                            <a:avLst/>
                            <a:gdLst>
                              <a:gd name="T0" fmla="*/ 1114 w 1150"/>
                              <a:gd name="T1" fmla="*/ 4 h 1291"/>
                              <a:gd name="T2" fmla="*/ 1039 w 1150"/>
                              <a:gd name="T3" fmla="*/ 4 h 1291"/>
                              <a:gd name="T4" fmla="*/ 959 w 1150"/>
                              <a:gd name="T5" fmla="*/ 48 h 1291"/>
                              <a:gd name="T6" fmla="*/ 878 w 1150"/>
                              <a:gd name="T7" fmla="*/ 149 h 1291"/>
                              <a:gd name="T8" fmla="*/ 803 w 1150"/>
                              <a:gd name="T9" fmla="*/ 272 h 1291"/>
                              <a:gd name="T10" fmla="*/ 729 w 1150"/>
                              <a:gd name="T11" fmla="*/ 375 h 1291"/>
                              <a:gd name="T12" fmla="*/ 662 w 1150"/>
                              <a:gd name="T13" fmla="*/ 456 h 1291"/>
                              <a:gd name="T14" fmla="*/ 595 w 1150"/>
                              <a:gd name="T15" fmla="*/ 513 h 1291"/>
                              <a:gd name="T16" fmla="*/ 537 w 1150"/>
                              <a:gd name="T17" fmla="*/ 545 h 1291"/>
                              <a:gd name="T18" fmla="*/ 485 w 1150"/>
                              <a:gd name="T19" fmla="*/ 549 h 1291"/>
                              <a:gd name="T20" fmla="*/ 438 w 1150"/>
                              <a:gd name="T21" fmla="*/ 525 h 1291"/>
                              <a:gd name="T22" fmla="*/ 400 w 1150"/>
                              <a:gd name="T23" fmla="*/ 470 h 1291"/>
                              <a:gd name="T24" fmla="*/ 368 w 1150"/>
                              <a:gd name="T25" fmla="*/ 416 h 1291"/>
                              <a:gd name="T26" fmla="*/ 346 w 1150"/>
                              <a:gd name="T27" fmla="*/ 395 h 1291"/>
                              <a:gd name="T28" fmla="*/ 323 w 1150"/>
                              <a:gd name="T29" fmla="*/ 400 h 1291"/>
                              <a:gd name="T30" fmla="*/ 305 w 1150"/>
                              <a:gd name="T31" fmla="*/ 424 h 1291"/>
                              <a:gd name="T32" fmla="*/ 285 w 1150"/>
                              <a:gd name="T33" fmla="*/ 462 h 1291"/>
                              <a:gd name="T34" fmla="*/ 264 w 1150"/>
                              <a:gd name="T35" fmla="*/ 506 h 1291"/>
                              <a:gd name="T36" fmla="*/ 236 w 1150"/>
                              <a:gd name="T37" fmla="*/ 549 h 1291"/>
                              <a:gd name="T38" fmla="*/ 198 w 1150"/>
                              <a:gd name="T39" fmla="*/ 587 h 1291"/>
                              <a:gd name="T40" fmla="*/ 158 w 1150"/>
                              <a:gd name="T41" fmla="*/ 597 h 1291"/>
                              <a:gd name="T42" fmla="*/ 120 w 1150"/>
                              <a:gd name="T43" fmla="*/ 573 h 1291"/>
                              <a:gd name="T44" fmla="*/ 83 w 1150"/>
                              <a:gd name="T45" fmla="*/ 529 h 1291"/>
                              <a:gd name="T46" fmla="*/ 46 w 1150"/>
                              <a:gd name="T47" fmla="*/ 480 h 1291"/>
                              <a:gd name="T48" fmla="*/ 12 w 1150"/>
                              <a:gd name="T49" fmla="*/ 436 h 1291"/>
                              <a:gd name="T50" fmla="*/ 0 w 1150"/>
                              <a:gd name="T51" fmla="*/ 1291 h 1291"/>
                              <a:gd name="T52" fmla="*/ 24 w 1150"/>
                              <a:gd name="T53" fmla="*/ 1291 h 1291"/>
                              <a:gd name="T54" fmla="*/ 75 w 1150"/>
                              <a:gd name="T55" fmla="*/ 1289 h 1291"/>
                              <a:gd name="T56" fmla="*/ 144 w 1150"/>
                              <a:gd name="T57" fmla="*/ 1287 h 1291"/>
                              <a:gd name="T58" fmla="*/ 228 w 1150"/>
                              <a:gd name="T59" fmla="*/ 1279 h 1291"/>
                              <a:gd name="T60" fmla="*/ 328 w 1150"/>
                              <a:gd name="T61" fmla="*/ 1271 h 1291"/>
                              <a:gd name="T62" fmla="*/ 434 w 1150"/>
                              <a:gd name="T63" fmla="*/ 1261 h 1291"/>
                              <a:gd name="T64" fmla="*/ 547 w 1150"/>
                              <a:gd name="T65" fmla="*/ 1251 h 1291"/>
                              <a:gd name="T66" fmla="*/ 666 w 1150"/>
                              <a:gd name="T67" fmla="*/ 1239 h 1291"/>
                              <a:gd name="T68" fmla="*/ 781 w 1150"/>
                              <a:gd name="T69" fmla="*/ 1227 h 1291"/>
                              <a:gd name="T70" fmla="*/ 895 w 1150"/>
                              <a:gd name="T71" fmla="*/ 1215 h 1291"/>
                              <a:gd name="T72" fmla="*/ 1001 w 1150"/>
                              <a:gd name="T73" fmla="*/ 1205 h 1291"/>
                              <a:gd name="T74" fmla="*/ 1096 w 1150"/>
                              <a:gd name="T75" fmla="*/ 1195 h 1291"/>
                              <a:gd name="T76" fmla="*/ 1150 w 1150"/>
                              <a:gd name="T77" fmla="*/ 1187 h 1291"/>
                              <a:gd name="T78" fmla="*/ 1148 w 1150"/>
                              <a:gd name="T79" fmla="*/ 20 h 12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1150" h="1291">
                                <a:moveTo>
                                  <a:pt x="1148" y="20"/>
                                </a:moveTo>
                                <a:lnTo>
                                  <a:pt x="1114" y="4"/>
                                </a:lnTo>
                                <a:lnTo>
                                  <a:pt x="1078" y="0"/>
                                </a:lnTo>
                                <a:lnTo>
                                  <a:pt x="1039" y="4"/>
                                </a:lnTo>
                                <a:lnTo>
                                  <a:pt x="999" y="20"/>
                                </a:lnTo>
                                <a:lnTo>
                                  <a:pt x="959" y="48"/>
                                </a:lnTo>
                                <a:lnTo>
                                  <a:pt x="917" y="91"/>
                                </a:lnTo>
                                <a:lnTo>
                                  <a:pt x="878" y="149"/>
                                </a:lnTo>
                                <a:lnTo>
                                  <a:pt x="841" y="212"/>
                                </a:lnTo>
                                <a:lnTo>
                                  <a:pt x="803" y="272"/>
                                </a:lnTo>
                                <a:lnTo>
                                  <a:pt x="765" y="325"/>
                                </a:lnTo>
                                <a:lnTo>
                                  <a:pt x="729" y="375"/>
                                </a:lnTo>
                                <a:lnTo>
                                  <a:pt x="695" y="418"/>
                                </a:lnTo>
                                <a:lnTo>
                                  <a:pt x="662" y="456"/>
                                </a:lnTo>
                                <a:lnTo>
                                  <a:pt x="628" y="488"/>
                                </a:lnTo>
                                <a:lnTo>
                                  <a:pt x="595" y="513"/>
                                </a:lnTo>
                                <a:lnTo>
                                  <a:pt x="565" y="533"/>
                                </a:lnTo>
                                <a:lnTo>
                                  <a:pt x="537" y="545"/>
                                </a:lnTo>
                                <a:lnTo>
                                  <a:pt x="509" y="551"/>
                                </a:lnTo>
                                <a:lnTo>
                                  <a:pt x="485" y="549"/>
                                </a:lnTo>
                                <a:lnTo>
                                  <a:pt x="460" y="541"/>
                                </a:lnTo>
                                <a:lnTo>
                                  <a:pt x="438" y="525"/>
                                </a:lnTo>
                                <a:lnTo>
                                  <a:pt x="418" y="502"/>
                                </a:lnTo>
                                <a:lnTo>
                                  <a:pt x="400" y="470"/>
                                </a:lnTo>
                                <a:lnTo>
                                  <a:pt x="384" y="438"/>
                                </a:lnTo>
                                <a:lnTo>
                                  <a:pt x="368" y="416"/>
                                </a:lnTo>
                                <a:lnTo>
                                  <a:pt x="356" y="402"/>
                                </a:lnTo>
                                <a:lnTo>
                                  <a:pt x="346" y="395"/>
                                </a:lnTo>
                                <a:lnTo>
                                  <a:pt x="334" y="395"/>
                                </a:lnTo>
                                <a:lnTo>
                                  <a:pt x="323" y="400"/>
                                </a:lnTo>
                                <a:lnTo>
                                  <a:pt x="315" y="410"/>
                                </a:lnTo>
                                <a:lnTo>
                                  <a:pt x="305" y="424"/>
                                </a:lnTo>
                                <a:lnTo>
                                  <a:pt x="295" y="442"/>
                                </a:lnTo>
                                <a:lnTo>
                                  <a:pt x="285" y="462"/>
                                </a:lnTo>
                                <a:lnTo>
                                  <a:pt x="276" y="484"/>
                                </a:lnTo>
                                <a:lnTo>
                                  <a:pt x="264" y="506"/>
                                </a:lnTo>
                                <a:lnTo>
                                  <a:pt x="250" y="529"/>
                                </a:lnTo>
                                <a:lnTo>
                                  <a:pt x="236" y="549"/>
                                </a:lnTo>
                                <a:lnTo>
                                  <a:pt x="218" y="569"/>
                                </a:lnTo>
                                <a:lnTo>
                                  <a:pt x="198" y="587"/>
                                </a:lnTo>
                                <a:lnTo>
                                  <a:pt x="178" y="597"/>
                                </a:lnTo>
                                <a:lnTo>
                                  <a:pt x="158" y="597"/>
                                </a:lnTo>
                                <a:lnTo>
                                  <a:pt x="138" y="589"/>
                                </a:lnTo>
                                <a:lnTo>
                                  <a:pt x="120" y="573"/>
                                </a:lnTo>
                                <a:lnTo>
                                  <a:pt x="100" y="553"/>
                                </a:lnTo>
                                <a:lnTo>
                                  <a:pt x="83" y="529"/>
                                </a:lnTo>
                                <a:lnTo>
                                  <a:pt x="65" y="506"/>
                                </a:lnTo>
                                <a:lnTo>
                                  <a:pt x="46" y="480"/>
                                </a:lnTo>
                                <a:lnTo>
                                  <a:pt x="28" y="456"/>
                                </a:lnTo>
                                <a:lnTo>
                                  <a:pt x="12" y="436"/>
                                </a:lnTo>
                                <a:lnTo>
                                  <a:pt x="0" y="426"/>
                                </a:lnTo>
                                <a:lnTo>
                                  <a:pt x="0" y="1291"/>
                                </a:lnTo>
                                <a:lnTo>
                                  <a:pt x="6" y="1291"/>
                                </a:lnTo>
                                <a:lnTo>
                                  <a:pt x="24" y="1291"/>
                                </a:lnTo>
                                <a:lnTo>
                                  <a:pt x="46" y="1291"/>
                                </a:lnTo>
                                <a:lnTo>
                                  <a:pt x="75" y="1289"/>
                                </a:lnTo>
                                <a:lnTo>
                                  <a:pt x="106" y="1289"/>
                                </a:lnTo>
                                <a:lnTo>
                                  <a:pt x="144" y="1287"/>
                                </a:lnTo>
                                <a:lnTo>
                                  <a:pt x="184" y="1283"/>
                                </a:lnTo>
                                <a:lnTo>
                                  <a:pt x="228" y="1279"/>
                                </a:lnTo>
                                <a:lnTo>
                                  <a:pt x="278" y="1277"/>
                                </a:lnTo>
                                <a:lnTo>
                                  <a:pt x="328" y="1271"/>
                                </a:lnTo>
                                <a:lnTo>
                                  <a:pt x="380" y="1267"/>
                                </a:lnTo>
                                <a:lnTo>
                                  <a:pt x="434" y="1261"/>
                                </a:lnTo>
                                <a:lnTo>
                                  <a:pt x="491" y="1257"/>
                                </a:lnTo>
                                <a:lnTo>
                                  <a:pt x="547" y="1251"/>
                                </a:lnTo>
                                <a:lnTo>
                                  <a:pt x="606" y="1245"/>
                                </a:lnTo>
                                <a:lnTo>
                                  <a:pt x="666" y="1239"/>
                                </a:lnTo>
                                <a:lnTo>
                                  <a:pt x="723" y="1233"/>
                                </a:lnTo>
                                <a:lnTo>
                                  <a:pt x="781" y="1227"/>
                                </a:lnTo>
                                <a:lnTo>
                                  <a:pt x="837" y="1221"/>
                                </a:lnTo>
                                <a:lnTo>
                                  <a:pt x="895" y="1215"/>
                                </a:lnTo>
                                <a:lnTo>
                                  <a:pt x="947" y="1211"/>
                                </a:lnTo>
                                <a:lnTo>
                                  <a:pt x="1001" y="1205"/>
                                </a:lnTo>
                                <a:lnTo>
                                  <a:pt x="1049" y="1199"/>
                                </a:lnTo>
                                <a:lnTo>
                                  <a:pt x="1096" y="1195"/>
                                </a:lnTo>
                                <a:lnTo>
                                  <a:pt x="1140" y="1189"/>
                                </a:lnTo>
                                <a:lnTo>
                                  <a:pt x="1150" y="1187"/>
                                </a:lnTo>
                                <a:lnTo>
                                  <a:pt x="1150" y="22"/>
                                </a:lnTo>
                                <a:lnTo>
                                  <a:pt x="1148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15" name="Freeform 400"/>
                        <wps:cNvSpPr>
                          <a:spLocks/>
                        </wps:cNvSpPr>
                        <wps:spPr bwMode="auto">
                          <a:xfrm>
                            <a:off x="0" y="1589864"/>
                            <a:ext cx="1835485" cy="1069579"/>
                          </a:xfrm>
                          <a:custGeom>
                            <a:avLst/>
                            <a:gdLst>
                              <a:gd name="T0" fmla="*/ 1120 w 1150"/>
                              <a:gd name="T1" fmla="*/ 69 h 673"/>
                              <a:gd name="T2" fmla="*/ 1078 w 1150"/>
                              <a:gd name="T3" fmla="*/ 122 h 673"/>
                              <a:gd name="T4" fmla="*/ 1035 w 1150"/>
                              <a:gd name="T5" fmla="*/ 182 h 673"/>
                              <a:gd name="T6" fmla="*/ 987 w 1150"/>
                              <a:gd name="T7" fmla="*/ 231 h 673"/>
                              <a:gd name="T8" fmla="*/ 923 w 1150"/>
                              <a:gd name="T9" fmla="*/ 253 h 673"/>
                              <a:gd name="T10" fmla="*/ 841 w 1150"/>
                              <a:gd name="T11" fmla="*/ 227 h 673"/>
                              <a:gd name="T12" fmla="*/ 729 w 1150"/>
                              <a:gd name="T13" fmla="*/ 138 h 673"/>
                              <a:gd name="T14" fmla="*/ 666 w 1150"/>
                              <a:gd name="T15" fmla="*/ 82 h 673"/>
                              <a:gd name="T16" fmla="*/ 603 w 1150"/>
                              <a:gd name="T17" fmla="*/ 42 h 673"/>
                              <a:gd name="T18" fmla="*/ 539 w 1150"/>
                              <a:gd name="T19" fmla="*/ 16 h 673"/>
                              <a:gd name="T20" fmla="*/ 478 w 1150"/>
                              <a:gd name="T21" fmla="*/ 2 h 673"/>
                              <a:gd name="T22" fmla="*/ 416 w 1150"/>
                              <a:gd name="T23" fmla="*/ 0 h 673"/>
                              <a:gd name="T24" fmla="*/ 358 w 1150"/>
                              <a:gd name="T25" fmla="*/ 8 h 673"/>
                              <a:gd name="T26" fmla="*/ 301 w 1150"/>
                              <a:gd name="T27" fmla="*/ 22 h 673"/>
                              <a:gd name="T28" fmla="*/ 246 w 1150"/>
                              <a:gd name="T29" fmla="*/ 45 h 673"/>
                              <a:gd name="T30" fmla="*/ 196 w 1150"/>
                              <a:gd name="T31" fmla="*/ 72 h 673"/>
                              <a:gd name="T32" fmla="*/ 148 w 1150"/>
                              <a:gd name="T33" fmla="*/ 102 h 673"/>
                              <a:gd name="T34" fmla="*/ 104 w 1150"/>
                              <a:gd name="T35" fmla="*/ 136 h 673"/>
                              <a:gd name="T36" fmla="*/ 65 w 1150"/>
                              <a:gd name="T37" fmla="*/ 168 h 673"/>
                              <a:gd name="T38" fmla="*/ 30 w 1150"/>
                              <a:gd name="T39" fmla="*/ 201 h 673"/>
                              <a:gd name="T40" fmla="*/ 0 w 1150"/>
                              <a:gd name="T41" fmla="*/ 231 h 673"/>
                              <a:gd name="T42" fmla="*/ 4 w 1150"/>
                              <a:gd name="T43" fmla="*/ 673 h 673"/>
                              <a:gd name="T44" fmla="*/ 92 w 1150"/>
                              <a:gd name="T45" fmla="*/ 669 h 673"/>
                              <a:gd name="T46" fmla="*/ 196 w 1150"/>
                              <a:gd name="T47" fmla="*/ 653 h 673"/>
                              <a:gd name="T48" fmla="*/ 311 w 1150"/>
                              <a:gd name="T49" fmla="*/ 634 h 673"/>
                              <a:gd name="T50" fmla="*/ 436 w 1150"/>
                              <a:gd name="T51" fmla="*/ 608 h 673"/>
                              <a:gd name="T52" fmla="*/ 565 w 1150"/>
                              <a:gd name="T53" fmla="*/ 578 h 673"/>
                              <a:gd name="T54" fmla="*/ 695 w 1150"/>
                              <a:gd name="T55" fmla="*/ 544 h 673"/>
                              <a:gd name="T56" fmla="*/ 823 w 1150"/>
                              <a:gd name="T57" fmla="*/ 511 h 673"/>
                              <a:gd name="T58" fmla="*/ 943 w 1150"/>
                              <a:gd name="T59" fmla="*/ 477 h 673"/>
                              <a:gd name="T60" fmla="*/ 1055 w 1150"/>
                              <a:gd name="T61" fmla="*/ 443 h 673"/>
                              <a:gd name="T62" fmla="*/ 1150 w 1150"/>
                              <a:gd name="T63" fmla="*/ 416 h 673"/>
                              <a:gd name="T64" fmla="*/ 1144 w 1150"/>
                              <a:gd name="T65" fmla="*/ 48 h 6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1150" h="673">
                                <a:moveTo>
                                  <a:pt x="1144" y="48"/>
                                </a:moveTo>
                                <a:lnTo>
                                  <a:pt x="1120" y="69"/>
                                </a:lnTo>
                                <a:lnTo>
                                  <a:pt x="1098" y="93"/>
                                </a:lnTo>
                                <a:lnTo>
                                  <a:pt x="1078" y="122"/>
                                </a:lnTo>
                                <a:lnTo>
                                  <a:pt x="1057" y="152"/>
                                </a:lnTo>
                                <a:lnTo>
                                  <a:pt x="1035" y="182"/>
                                </a:lnTo>
                                <a:lnTo>
                                  <a:pt x="1013" y="209"/>
                                </a:lnTo>
                                <a:lnTo>
                                  <a:pt x="987" y="231"/>
                                </a:lnTo>
                                <a:lnTo>
                                  <a:pt x="957" y="245"/>
                                </a:lnTo>
                                <a:lnTo>
                                  <a:pt x="923" y="253"/>
                                </a:lnTo>
                                <a:lnTo>
                                  <a:pt x="885" y="245"/>
                                </a:lnTo>
                                <a:lnTo>
                                  <a:pt x="841" y="227"/>
                                </a:lnTo>
                                <a:lnTo>
                                  <a:pt x="789" y="192"/>
                                </a:lnTo>
                                <a:lnTo>
                                  <a:pt x="729" y="138"/>
                                </a:lnTo>
                                <a:lnTo>
                                  <a:pt x="699" y="108"/>
                                </a:lnTo>
                                <a:lnTo>
                                  <a:pt x="666" y="82"/>
                                </a:lnTo>
                                <a:lnTo>
                                  <a:pt x="636" y="60"/>
                                </a:lnTo>
                                <a:lnTo>
                                  <a:pt x="603" y="42"/>
                                </a:lnTo>
                                <a:lnTo>
                                  <a:pt x="571" y="26"/>
                                </a:lnTo>
                                <a:lnTo>
                                  <a:pt x="539" y="16"/>
                                </a:lnTo>
                                <a:lnTo>
                                  <a:pt x="507" y="8"/>
                                </a:lnTo>
                                <a:lnTo>
                                  <a:pt x="478" y="2"/>
                                </a:lnTo>
                                <a:lnTo>
                                  <a:pt x="448" y="0"/>
                                </a:lnTo>
                                <a:lnTo>
                                  <a:pt x="416" y="0"/>
                                </a:lnTo>
                                <a:lnTo>
                                  <a:pt x="386" y="2"/>
                                </a:lnTo>
                                <a:lnTo>
                                  <a:pt x="358" y="8"/>
                                </a:lnTo>
                                <a:lnTo>
                                  <a:pt x="329" y="14"/>
                                </a:lnTo>
                                <a:lnTo>
                                  <a:pt x="301" y="22"/>
                                </a:lnTo>
                                <a:lnTo>
                                  <a:pt x="274" y="32"/>
                                </a:lnTo>
                                <a:lnTo>
                                  <a:pt x="246" y="45"/>
                                </a:lnTo>
                                <a:lnTo>
                                  <a:pt x="220" y="58"/>
                                </a:lnTo>
                                <a:lnTo>
                                  <a:pt x="196" y="72"/>
                                </a:lnTo>
                                <a:lnTo>
                                  <a:pt x="172" y="86"/>
                                </a:lnTo>
                                <a:lnTo>
                                  <a:pt x="148" y="102"/>
                                </a:lnTo>
                                <a:lnTo>
                                  <a:pt x="124" y="117"/>
                                </a:lnTo>
                                <a:lnTo>
                                  <a:pt x="104" y="136"/>
                                </a:lnTo>
                                <a:lnTo>
                                  <a:pt x="83" y="152"/>
                                </a:lnTo>
                                <a:lnTo>
                                  <a:pt x="65" y="168"/>
                                </a:lnTo>
                                <a:lnTo>
                                  <a:pt x="46" y="184"/>
                                </a:lnTo>
                                <a:lnTo>
                                  <a:pt x="30" y="201"/>
                                </a:lnTo>
                                <a:lnTo>
                                  <a:pt x="12" y="217"/>
                                </a:lnTo>
                                <a:lnTo>
                                  <a:pt x="0" y="231"/>
                                </a:lnTo>
                                <a:lnTo>
                                  <a:pt x="0" y="673"/>
                                </a:lnTo>
                                <a:lnTo>
                                  <a:pt x="4" y="673"/>
                                </a:lnTo>
                                <a:lnTo>
                                  <a:pt x="46" y="673"/>
                                </a:lnTo>
                                <a:lnTo>
                                  <a:pt x="92" y="669"/>
                                </a:lnTo>
                                <a:lnTo>
                                  <a:pt x="142" y="661"/>
                                </a:lnTo>
                                <a:lnTo>
                                  <a:pt x="196" y="653"/>
                                </a:lnTo>
                                <a:lnTo>
                                  <a:pt x="254" y="645"/>
                                </a:lnTo>
                                <a:lnTo>
                                  <a:pt x="311" y="634"/>
                                </a:lnTo>
                                <a:lnTo>
                                  <a:pt x="374" y="622"/>
                                </a:lnTo>
                                <a:lnTo>
                                  <a:pt x="436" y="608"/>
                                </a:lnTo>
                                <a:lnTo>
                                  <a:pt x="501" y="594"/>
                                </a:lnTo>
                                <a:lnTo>
                                  <a:pt x="565" y="578"/>
                                </a:lnTo>
                                <a:lnTo>
                                  <a:pt x="632" y="562"/>
                                </a:lnTo>
                                <a:lnTo>
                                  <a:pt x="695" y="544"/>
                                </a:lnTo>
                                <a:lnTo>
                                  <a:pt x="759" y="529"/>
                                </a:lnTo>
                                <a:lnTo>
                                  <a:pt x="823" y="511"/>
                                </a:lnTo>
                                <a:lnTo>
                                  <a:pt x="885" y="495"/>
                                </a:lnTo>
                                <a:lnTo>
                                  <a:pt x="943" y="477"/>
                                </a:lnTo>
                                <a:lnTo>
                                  <a:pt x="1001" y="459"/>
                                </a:lnTo>
                                <a:lnTo>
                                  <a:pt x="1055" y="443"/>
                                </a:lnTo>
                                <a:lnTo>
                                  <a:pt x="1104" y="429"/>
                                </a:lnTo>
                                <a:lnTo>
                                  <a:pt x="1150" y="416"/>
                                </a:lnTo>
                                <a:lnTo>
                                  <a:pt x="1150" y="46"/>
                                </a:lnTo>
                                <a:lnTo>
                                  <a:pt x="1144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16" name="Freeform 401"/>
                        <wps:cNvSpPr>
                          <a:spLocks/>
                        </wps:cNvSpPr>
                        <wps:spPr bwMode="auto">
                          <a:xfrm>
                            <a:off x="0" y="2095500"/>
                            <a:ext cx="1825881" cy="1107665"/>
                          </a:xfrm>
                          <a:custGeom>
                            <a:avLst/>
                            <a:gdLst>
                              <a:gd name="T0" fmla="*/ 1074 w 1150"/>
                              <a:gd name="T1" fmla="*/ 70 h 698"/>
                              <a:gd name="T2" fmla="*/ 1011 w 1150"/>
                              <a:gd name="T3" fmla="*/ 141 h 698"/>
                              <a:gd name="T4" fmla="*/ 953 w 1150"/>
                              <a:gd name="T5" fmla="*/ 209 h 698"/>
                              <a:gd name="T6" fmla="*/ 897 w 1150"/>
                              <a:gd name="T7" fmla="*/ 262 h 698"/>
                              <a:gd name="T8" fmla="*/ 835 w 1150"/>
                              <a:gd name="T9" fmla="*/ 278 h 698"/>
                              <a:gd name="T10" fmla="*/ 761 w 1150"/>
                              <a:gd name="T11" fmla="*/ 242 h 698"/>
                              <a:gd name="T12" fmla="*/ 693 w 1150"/>
                              <a:gd name="T13" fmla="*/ 177 h 698"/>
                              <a:gd name="T14" fmla="*/ 642 w 1150"/>
                              <a:gd name="T15" fmla="*/ 131 h 698"/>
                              <a:gd name="T16" fmla="*/ 587 w 1150"/>
                              <a:gd name="T17" fmla="*/ 94 h 698"/>
                              <a:gd name="T18" fmla="*/ 527 w 1150"/>
                              <a:gd name="T19" fmla="*/ 62 h 698"/>
                              <a:gd name="T20" fmla="*/ 466 w 1150"/>
                              <a:gd name="T21" fmla="*/ 38 h 698"/>
                              <a:gd name="T22" fmla="*/ 402 w 1150"/>
                              <a:gd name="T23" fmla="*/ 18 h 698"/>
                              <a:gd name="T24" fmla="*/ 334 w 1150"/>
                              <a:gd name="T25" fmla="*/ 6 h 698"/>
                              <a:gd name="T26" fmla="*/ 268 w 1150"/>
                              <a:gd name="T27" fmla="*/ 0 h 698"/>
                              <a:gd name="T28" fmla="*/ 202 w 1150"/>
                              <a:gd name="T29" fmla="*/ 0 h 698"/>
                              <a:gd name="T30" fmla="*/ 134 w 1150"/>
                              <a:gd name="T31" fmla="*/ 6 h 698"/>
                              <a:gd name="T32" fmla="*/ 71 w 1150"/>
                              <a:gd name="T33" fmla="*/ 20 h 698"/>
                              <a:gd name="T34" fmla="*/ 6 w 1150"/>
                              <a:gd name="T35" fmla="*/ 38 h 698"/>
                              <a:gd name="T36" fmla="*/ 0 w 1150"/>
                              <a:gd name="T37" fmla="*/ 698 h 698"/>
                              <a:gd name="T38" fmla="*/ 374 w 1150"/>
                              <a:gd name="T39" fmla="*/ 692 h 698"/>
                              <a:gd name="T40" fmla="*/ 406 w 1150"/>
                              <a:gd name="T41" fmla="*/ 668 h 698"/>
                              <a:gd name="T42" fmla="*/ 456 w 1150"/>
                              <a:gd name="T43" fmla="*/ 633 h 698"/>
                              <a:gd name="T44" fmla="*/ 509 w 1150"/>
                              <a:gd name="T45" fmla="*/ 605 h 698"/>
                              <a:gd name="T46" fmla="*/ 563 w 1150"/>
                              <a:gd name="T47" fmla="*/ 585 h 698"/>
                              <a:gd name="T48" fmla="*/ 616 w 1150"/>
                              <a:gd name="T49" fmla="*/ 571 h 698"/>
                              <a:gd name="T50" fmla="*/ 672 w 1150"/>
                              <a:gd name="T51" fmla="*/ 565 h 698"/>
                              <a:gd name="T52" fmla="*/ 725 w 1150"/>
                              <a:gd name="T53" fmla="*/ 563 h 698"/>
                              <a:gd name="T54" fmla="*/ 779 w 1150"/>
                              <a:gd name="T55" fmla="*/ 565 h 698"/>
                              <a:gd name="T56" fmla="*/ 833 w 1150"/>
                              <a:gd name="T57" fmla="*/ 571 h 698"/>
                              <a:gd name="T58" fmla="*/ 886 w 1150"/>
                              <a:gd name="T59" fmla="*/ 579 h 698"/>
                              <a:gd name="T60" fmla="*/ 939 w 1150"/>
                              <a:gd name="T61" fmla="*/ 589 h 698"/>
                              <a:gd name="T62" fmla="*/ 991 w 1150"/>
                              <a:gd name="T63" fmla="*/ 601 h 698"/>
                              <a:gd name="T64" fmla="*/ 1041 w 1150"/>
                              <a:gd name="T65" fmla="*/ 611 h 698"/>
                              <a:gd name="T66" fmla="*/ 1090 w 1150"/>
                              <a:gd name="T67" fmla="*/ 621 h 698"/>
                              <a:gd name="T68" fmla="*/ 1138 w 1150"/>
                              <a:gd name="T69" fmla="*/ 629 h 698"/>
                              <a:gd name="T70" fmla="*/ 1150 w 1150"/>
                              <a:gd name="T71" fmla="*/ 14 h 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1150" h="698">
                                <a:moveTo>
                                  <a:pt x="1112" y="38"/>
                                </a:moveTo>
                                <a:lnTo>
                                  <a:pt x="1074" y="70"/>
                                </a:lnTo>
                                <a:lnTo>
                                  <a:pt x="1041" y="104"/>
                                </a:lnTo>
                                <a:lnTo>
                                  <a:pt x="1011" y="141"/>
                                </a:lnTo>
                                <a:lnTo>
                                  <a:pt x="981" y="177"/>
                                </a:lnTo>
                                <a:lnTo>
                                  <a:pt x="953" y="209"/>
                                </a:lnTo>
                                <a:lnTo>
                                  <a:pt x="925" y="238"/>
                                </a:lnTo>
                                <a:lnTo>
                                  <a:pt x="897" y="262"/>
                                </a:lnTo>
                                <a:lnTo>
                                  <a:pt x="867" y="274"/>
                                </a:lnTo>
                                <a:lnTo>
                                  <a:pt x="835" y="278"/>
                                </a:lnTo>
                                <a:lnTo>
                                  <a:pt x="799" y="268"/>
                                </a:lnTo>
                                <a:lnTo>
                                  <a:pt x="761" y="242"/>
                                </a:lnTo>
                                <a:lnTo>
                                  <a:pt x="717" y="201"/>
                                </a:lnTo>
                                <a:lnTo>
                                  <a:pt x="693" y="177"/>
                                </a:lnTo>
                                <a:lnTo>
                                  <a:pt x="670" y="151"/>
                                </a:lnTo>
                                <a:lnTo>
                                  <a:pt x="642" y="131"/>
                                </a:lnTo>
                                <a:lnTo>
                                  <a:pt x="616" y="111"/>
                                </a:lnTo>
                                <a:lnTo>
                                  <a:pt x="587" y="94"/>
                                </a:lnTo>
                                <a:lnTo>
                                  <a:pt x="557" y="78"/>
                                </a:lnTo>
                                <a:lnTo>
                                  <a:pt x="527" y="62"/>
                                </a:lnTo>
                                <a:lnTo>
                                  <a:pt x="497" y="50"/>
                                </a:lnTo>
                                <a:lnTo>
                                  <a:pt x="466" y="38"/>
                                </a:lnTo>
                                <a:lnTo>
                                  <a:pt x="434" y="28"/>
                                </a:lnTo>
                                <a:lnTo>
                                  <a:pt x="402" y="18"/>
                                </a:lnTo>
                                <a:lnTo>
                                  <a:pt x="368" y="12"/>
                                </a:lnTo>
                                <a:lnTo>
                                  <a:pt x="334" y="6"/>
                                </a:lnTo>
                                <a:lnTo>
                                  <a:pt x="301" y="2"/>
                                </a:lnTo>
                                <a:lnTo>
                                  <a:pt x="268" y="0"/>
                                </a:lnTo>
                                <a:lnTo>
                                  <a:pt x="234" y="0"/>
                                </a:lnTo>
                                <a:lnTo>
                                  <a:pt x="202" y="0"/>
                                </a:lnTo>
                                <a:lnTo>
                                  <a:pt x="168" y="2"/>
                                </a:lnTo>
                                <a:lnTo>
                                  <a:pt x="134" y="6"/>
                                </a:lnTo>
                                <a:lnTo>
                                  <a:pt x="102" y="14"/>
                                </a:lnTo>
                                <a:lnTo>
                                  <a:pt x="71" y="20"/>
                                </a:lnTo>
                                <a:lnTo>
                                  <a:pt x="38" y="28"/>
                                </a:lnTo>
                                <a:lnTo>
                                  <a:pt x="6" y="38"/>
                                </a:lnTo>
                                <a:lnTo>
                                  <a:pt x="0" y="40"/>
                                </a:lnTo>
                                <a:lnTo>
                                  <a:pt x="0" y="698"/>
                                </a:lnTo>
                                <a:lnTo>
                                  <a:pt x="364" y="698"/>
                                </a:lnTo>
                                <a:lnTo>
                                  <a:pt x="374" y="692"/>
                                </a:lnTo>
                                <a:lnTo>
                                  <a:pt x="390" y="680"/>
                                </a:lnTo>
                                <a:lnTo>
                                  <a:pt x="406" y="668"/>
                                </a:lnTo>
                                <a:lnTo>
                                  <a:pt x="432" y="651"/>
                                </a:lnTo>
                                <a:lnTo>
                                  <a:pt x="456" y="633"/>
                                </a:lnTo>
                                <a:lnTo>
                                  <a:pt x="481" y="619"/>
                                </a:lnTo>
                                <a:lnTo>
                                  <a:pt x="509" y="605"/>
                                </a:lnTo>
                                <a:lnTo>
                                  <a:pt x="535" y="595"/>
                                </a:lnTo>
                                <a:lnTo>
                                  <a:pt x="563" y="585"/>
                                </a:lnTo>
                                <a:lnTo>
                                  <a:pt x="589" y="579"/>
                                </a:lnTo>
                                <a:lnTo>
                                  <a:pt x="616" y="571"/>
                                </a:lnTo>
                                <a:lnTo>
                                  <a:pt x="644" y="569"/>
                                </a:lnTo>
                                <a:lnTo>
                                  <a:pt x="672" y="565"/>
                                </a:lnTo>
                                <a:lnTo>
                                  <a:pt x="697" y="565"/>
                                </a:lnTo>
                                <a:lnTo>
                                  <a:pt x="725" y="563"/>
                                </a:lnTo>
                                <a:lnTo>
                                  <a:pt x="751" y="565"/>
                                </a:lnTo>
                                <a:lnTo>
                                  <a:pt x="779" y="565"/>
                                </a:lnTo>
                                <a:lnTo>
                                  <a:pt x="807" y="569"/>
                                </a:lnTo>
                                <a:lnTo>
                                  <a:pt x="833" y="571"/>
                                </a:lnTo>
                                <a:lnTo>
                                  <a:pt x="859" y="575"/>
                                </a:lnTo>
                                <a:lnTo>
                                  <a:pt x="886" y="579"/>
                                </a:lnTo>
                                <a:lnTo>
                                  <a:pt x="913" y="585"/>
                                </a:lnTo>
                                <a:lnTo>
                                  <a:pt x="939" y="589"/>
                                </a:lnTo>
                                <a:lnTo>
                                  <a:pt x="965" y="595"/>
                                </a:lnTo>
                                <a:lnTo>
                                  <a:pt x="991" y="601"/>
                                </a:lnTo>
                                <a:lnTo>
                                  <a:pt x="1017" y="605"/>
                                </a:lnTo>
                                <a:lnTo>
                                  <a:pt x="1041" y="611"/>
                                </a:lnTo>
                                <a:lnTo>
                                  <a:pt x="1067" y="617"/>
                                </a:lnTo>
                                <a:lnTo>
                                  <a:pt x="1090" y="621"/>
                                </a:lnTo>
                                <a:lnTo>
                                  <a:pt x="1114" y="625"/>
                                </a:lnTo>
                                <a:lnTo>
                                  <a:pt x="1138" y="629"/>
                                </a:lnTo>
                                <a:lnTo>
                                  <a:pt x="1150" y="631"/>
                                </a:lnTo>
                                <a:lnTo>
                                  <a:pt x="1150" y="14"/>
                                </a:lnTo>
                                <a:lnTo>
                                  <a:pt x="1112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17" name="Freeform 402"/>
                        <wps:cNvSpPr>
                          <a:spLocks/>
                        </wps:cNvSpPr>
                        <wps:spPr bwMode="auto">
                          <a:xfrm>
                            <a:off x="847725" y="1628775"/>
                            <a:ext cx="26991" cy="41260"/>
                          </a:xfrm>
                          <a:custGeom>
                            <a:avLst/>
                            <a:gdLst>
                              <a:gd name="T0" fmla="*/ 6 w 17"/>
                              <a:gd name="T1" fmla="*/ 0 h 26"/>
                              <a:gd name="T2" fmla="*/ 6 w 17"/>
                              <a:gd name="T3" fmla="*/ 2 h 26"/>
                              <a:gd name="T4" fmla="*/ 6 w 17"/>
                              <a:gd name="T5" fmla="*/ 8 h 26"/>
                              <a:gd name="T6" fmla="*/ 4 w 17"/>
                              <a:gd name="T7" fmla="*/ 16 h 26"/>
                              <a:gd name="T8" fmla="*/ 0 w 17"/>
                              <a:gd name="T9" fmla="*/ 24 h 26"/>
                              <a:gd name="T10" fmla="*/ 10 w 17"/>
                              <a:gd name="T11" fmla="*/ 26 h 26"/>
                              <a:gd name="T12" fmla="*/ 12 w 17"/>
                              <a:gd name="T13" fmla="*/ 20 h 26"/>
                              <a:gd name="T14" fmla="*/ 17 w 17"/>
                              <a:gd name="T15" fmla="*/ 24 h 26"/>
                              <a:gd name="T16" fmla="*/ 12 w 17"/>
                              <a:gd name="T17" fmla="*/ 6 h 26"/>
                              <a:gd name="T18" fmla="*/ 6 w 17"/>
                              <a:gd name="T19" fmla="*/ 0 h 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" h="26">
                                <a:moveTo>
                                  <a:pt x="6" y="0"/>
                                </a:moveTo>
                                <a:lnTo>
                                  <a:pt x="6" y="2"/>
                                </a:lnTo>
                                <a:lnTo>
                                  <a:pt x="6" y="8"/>
                                </a:lnTo>
                                <a:lnTo>
                                  <a:pt x="4" y="16"/>
                                </a:lnTo>
                                <a:lnTo>
                                  <a:pt x="0" y="24"/>
                                </a:lnTo>
                                <a:lnTo>
                                  <a:pt x="10" y="26"/>
                                </a:lnTo>
                                <a:lnTo>
                                  <a:pt x="12" y="20"/>
                                </a:lnTo>
                                <a:lnTo>
                                  <a:pt x="17" y="24"/>
                                </a:lnTo>
                                <a:lnTo>
                                  <a:pt x="12" y="6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18" name="Freeform 403"/>
                        <wps:cNvSpPr>
                          <a:spLocks/>
                        </wps:cNvSpPr>
                        <wps:spPr bwMode="auto">
                          <a:xfrm>
                            <a:off x="771525" y="1419225"/>
                            <a:ext cx="171474" cy="226929"/>
                          </a:xfrm>
                          <a:custGeom>
                            <a:avLst/>
                            <a:gdLst>
                              <a:gd name="T0" fmla="*/ 104 w 108"/>
                              <a:gd name="T1" fmla="*/ 137 h 143"/>
                              <a:gd name="T2" fmla="*/ 98 w 108"/>
                              <a:gd name="T3" fmla="*/ 133 h 143"/>
                              <a:gd name="T4" fmla="*/ 92 w 108"/>
                              <a:gd name="T5" fmla="*/ 129 h 143"/>
                              <a:gd name="T6" fmla="*/ 88 w 108"/>
                              <a:gd name="T7" fmla="*/ 121 h 143"/>
                              <a:gd name="T8" fmla="*/ 82 w 108"/>
                              <a:gd name="T9" fmla="*/ 113 h 143"/>
                              <a:gd name="T10" fmla="*/ 80 w 108"/>
                              <a:gd name="T11" fmla="*/ 105 h 143"/>
                              <a:gd name="T12" fmla="*/ 80 w 108"/>
                              <a:gd name="T13" fmla="*/ 97 h 143"/>
                              <a:gd name="T14" fmla="*/ 94 w 108"/>
                              <a:gd name="T15" fmla="*/ 95 h 143"/>
                              <a:gd name="T16" fmla="*/ 94 w 108"/>
                              <a:gd name="T17" fmla="*/ 93 h 143"/>
                              <a:gd name="T18" fmla="*/ 90 w 108"/>
                              <a:gd name="T19" fmla="*/ 91 h 143"/>
                              <a:gd name="T20" fmla="*/ 86 w 108"/>
                              <a:gd name="T21" fmla="*/ 87 h 143"/>
                              <a:gd name="T22" fmla="*/ 80 w 108"/>
                              <a:gd name="T23" fmla="*/ 83 h 143"/>
                              <a:gd name="T24" fmla="*/ 74 w 108"/>
                              <a:gd name="T25" fmla="*/ 78 h 143"/>
                              <a:gd name="T26" fmla="*/ 70 w 108"/>
                              <a:gd name="T27" fmla="*/ 72 h 143"/>
                              <a:gd name="T28" fmla="*/ 66 w 108"/>
                              <a:gd name="T29" fmla="*/ 66 h 143"/>
                              <a:gd name="T30" fmla="*/ 64 w 108"/>
                              <a:gd name="T31" fmla="*/ 58 h 143"/>
                              <a:gd name="T32" fmla="*/ 76 w 108"/>
                              <a:gd name="T33" fmla="*/ 52 h 143"/>
                              <a:gd name="T34" fmla="*/ 72 w 108"/>
                              <a:gd name="T35" fmla="*/ 50 h 143"/>
                              <a:gd name="T36" fmla="*/ 66 w 108"/>
                              <a:gd name="T37" fmla="*/ 44 h 143"/>
                              <a:gd name="T38" fmla="*/ 57 w 108"/>
                              <a:gd name="T39" fmla="*/ 30 h 143"/>
                              <a:gd name="T40" fmla="*/ 53 w 108"/>
                              <a:gd name="T41" fmla="*/ 0 h 143"/>
                              <a:gd name="T42" fmla="*/ 51 w 108"/>
                              <a:gd name="T43" fmla="*/ 8 h 143"/>
                              <a:gd name="T44" fmla="*/ 47 w 108"/>
                              <a:gd name="T45" fmla="*/ 24 h 143"/>
                              <a:gd name="T46" fmla="*/ 41 w 108"/>
                              <a:gd name="T47" fmla="*/ 42 h 143"/>
                              <a:gd name="T48" fmla="*/ 27 w 108"/>
                              <a:gd name="T49" fmla="*/ 54 h 143"/>
                              <a:gd name="T50" fmla="*/ 39 w 108"/>
                              <a:gd name="T51" fmla="*/ 58 h 143"/>
                              <a:gd name="T52" fmla="*/ 39 w 108"/>
                              <a:gd name="T53" fmla="*/ 62 h 143"/>
                              <a:gd name="T54" fmla="*/ 37 w 108"/>
                              <a:gd name="T55" fmla="*/ 72 h 143"/>
                              <a:gd name="T56" fmla="*/ 33 w 108"/>
                              <a:gd name="T57" fmla="*/ 85 h 143"/>
                              <a:gd name="T58" fmla="*/ 21 w 108"/>
                              <a:gd name="T59" fmla="*/ 95 h 143"/>
                              <a:gd name="T60" fmla="*/ 31 w 108"/>
                              <a:gd name="T61" fmla="*/ 99 h 143"/>
                              <a:gd name="T62" fmla="*/ 31 w 108"/>
                              <a:gd name="T63" fmla="*/ 99 h 143"/>
                              <a:gd name="T64" fmla="*/ 33 w 108"/>
                              <a:gd name="T65" fmla="*/ 103 h 143"/>
                              <a:gd name="T66" fmla="*/ 35 w 108"/>
                              <a:gd name="T67" fmla="*/ 107 h 143"/>
                              <a:gd name="T68" fmla="*/ 35 w 108"/>
                              <a:gd name="T69" fmla="*/ 111 h 143"/>
                              <a:gd name="T70" fmla="*/ 33 w 108"/>
                              <a:gd name="T71" fmla="*/ 119 h 143"/>
                              <a:gd name="T72" fmla="*/ 27 w 108"/>
                              <a:gd name="T73" fmla="*/ 125 h 143"/>
                              <a:gd name="T74" fmla="*/ 15 w 108"/>
                              <a:gd name="T75" fmla="*/ 131 h 143"/>
                              <a:gd name="T76" fmla="*/ 0 w 108"/>
                              <a:gd name="T77" fmla="*/ 139 h 143"/>
                              <a:gd name="T78" fmla="*/ 45 w 108"/>
                              <a:gd name="T79" fmla="*/ 143 h 143"/>
                              <a:gd name="T80" fmla="*/ 45 w 108"/>
                              <a:gd name="T81" fmla="*/ 143 h 143"/>
                              <a:gd name="T82" fmla="*/ 49 w 108"/>
                              <a:gd name="T83" fmla="*/ 141 h 143"/>
                              <a:gd name="T84" fmla="*/ 56 w 108"/>
                              <a:gd name="T85" fmla="*/ 141 h 143"/>
                              <a:gd name="T86" fmla="*/ 64 w 108"/>
                              <a:gd name="T87" fmla="*/ 139 h 143"/>
                              <a:gd name="T88" fmla="*/ 72 w 108"/>
                              <a:gd name="T89" fmla="*/ 139 h 143"/>
                              <a:gd name="T90" fmla="*/ 82 w 108"/>
                              <a:gd name="T91" fmla="*/ 139 h 143"/>
                              <a:gd name="T92" fmla="*/ 96 w 108"/>
                              <a:gd name="T93" fmla="*/ 139 h 143"/>
                              <a:gd name="T94" fmla="*/ 108 w 108"/>
                              <a:gd name="T95" fmla="*/ 141 h 143"/>
                              <a:gd name="T96" fmla="*/ 108 w 108"/>
                              <a:gd name="T97" fmla="*/ 139 h 143"/>
                              <a:gd name="T98" fmla="*/ 104 w 108"/>
                              <a:gd name="T99" fmla="*/ 13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08" h="143">
                                <a:moveTo>
                                  <a:pt x="104" y="137"/>
                                </a:moveTo>
                                <a:lnTo>
                                  <a:pt x="98" y="133"/>
                                </a:lnTo>
                                <a:lnTo>
                                  <a:pt x="92" y="129"/>
                                </a:lnTo>
                                <a:lnTo>
                                  <a:pt x="88" y="121"/>
                                </a:lnTo>
                                <a:lnTo>
                                  <a:pt x="82" y="113"/>
                                </a:lnTo>
                                <a:lnTo>
                                  <a:pt x="80" y="105"/>
                                </a:lnTo>
                                <a:lnTo>
                                  <a:pt x="80" y="97"/>
                                </a:lnTo>
                                <a:lnTo>
                                  <a:pt x="94" y="95"/>
                                </a:lnTo>
                                <a:lnTo>
                                  <a:pt x="94" y="93"/>
                                </a:lnTo>
                                <a:lnTo>
                                  <a:pt x="90" y="91"/>
                                </a:lnTo>
                                <a:lnTo>
                                  <a:pt x="86" y="87"/>
                                </a:lnTo>
                                <a:lnTo>
                                  <a:pt x="80" y="83"/>
                                </a:lnTo>
                                <a:lnTo>
                                  <a:pt x="74" y="78"/>
                                </a:lnTo>
                                <a:lnTo>
                                  <a:pt x="70" y="72"/>
                                </a:lnTo>
                                <a:lnTo>
                                  <a:pt x="66" y="66"/>
                                </a:lnTo>
                                <a:lnTo>
                                  <a:pt x="64" y="58"/>
                                </a:lnTo>
                                <a:lnTo>
                                  <a:pt x="76" y="52"/>
                                </a:lnTo>
                                <a:lnTo>
                                  <a:pt x="72" y="50"/>
                                </a:lnTo>
                                <a:lnTo>
                                  <a:pt x="66" y="44"/>
                                </a:lnTo>
                                <a:lnTo>
                                  <a:pt x="57" y="30"/>
                                </a:lnTo>
                                <a:lnTo>
                                  <a:pt x="53" y="0"/>
                                </a:lnTo>
                                <a:lnTo>
                                  <a:pt x="51" y="8"/>
                                </a:lnTo>
                                <a:lnTo>
                                  <a:pt x="47" y="24"/>
                                </a:lnTo>
                                <a:lnTo>
                                  <a:pt x="41" y="42"/>
                                </a:lnTo>
                                <a:lnTo>
                                  <a:pt x="27" y="54"/>
                                </a:lnTo>
                                <a:lnTo>
                                  <a:pt x="39" y="58"/>
                                </a:lnTo>
                                <a:lnTo>
                                  <a:pt x="39" y="62"/>
                                </a:lnTo>
                                <a:lnTo>
                                  <a:pt x="37" y="72"/>
                                </a:lnTo>
                                <a:lnTo>
                                  <a:pt x="33" y="85"/>
                                </a:lnTo>
                                <a:lnTo>
                                  <a:pt x="21" y="95"/>
                                </a:lnTo>
                                <a:lnTo>
                                  <a:pt x="31" y="99"/>
                                </a:lnTo>
                                <a:lnTo>
                                  <a:pt x="31" y="99"/>
                                </a:lnTo>
                                <a:lnTo>
                                  <a:pt x="33" y="103"/>
                                </a:lnTo>
                                <a:lnTo>
                                  <a:pt x="35" y="107"/>
                                </a:lnTo>
                                <a:lnTo>
                                  <a:pt x="35" y="111"/>
                                </a:lnTo>
                                <a:lnTo>
                                  <a:pt x="33" y="119"/>
                                </a:lnTo>
                                <a:lnTo>
                                  <a:pt x="27" y="125"/>
                                </a:lnTo>
                                <a:lnTo>
                                  <a:pt x="15" y="131"/>
                                </a:lnTo>
                                <a:lnTo>
                                  <a:pt x="0" y="139"/>
                                </a:lnTo>
                                <a:lnTo>
                                  <a:pt x="45" y="143"/>
                                </a:lnTo>
                                <a:lnTo>
                                  <a:pt x="45" y="143"/>
                                </a:lnTo>
                                <a:lnTo>
                                  <a:pt x="49" y="141"/>
                                </a:lnTo>
                                <a:lnTo>
                                  <a:pt x="56" y="141"/>
                                </a:lnTo>
                                <a:lnTo>
                                  <a:pt x="64" y="139"/>
                                </a:lnTo>
                                <a:lnTo>
                                  <a:pt x="72" y="139"/>
                                </a:lnTo>
                                <a:lnTo>
                                  <a:pt x="82" y="139"/>
                                </a:lnTo>
                                <a:lnTo>
                                  <a:pt x="96" y="139"/>
                                </a:lnTo>
                                <a:lnTo>
                                  <a:pt x="108" y="141"/>
                                </a:lnTo>
                                <a:lnTo>
                                  <a:pt x="108" y="139"/>
                                </a:lnTo>
                                <a:lnTo>
                                  <a:pt x="104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19" name="Freeform 404"/>
                        <wps:cNvSpPr>
                          <a:spLocks/>
                        </wps:cNvSpPr>
                        <wps:spPr bwMode="auto">
                          <a:xfrm>
                            <a:off x="857250" y="1476375"/>
                            <a:ext cx="14290" cy="25391"/>
                          </a:xfrm>
                          <a:custGeom>
                            <a:avLst/>
                            <a:gdLst>
                              <a:gd name="T0" fmla="*/ 2 w 9"/>
                              <a:gd name="T1" fmla="*/ 6 h 16"/>
                              <a:gd name="T2" fmla="*/ 0 w 9"/>
                              <a:gd name="T3" fmla="*/ 2 h 16"/>
                              <a:gd name="T4" fmla="*/ 0 w 9"/>
                              <a:gd name="T5" fmla="*/ 0 h 16"/>
                              <a:gd name="T6" fmla="*/ 0 w 9"/>
                              <a:gd name="T7" fmla="*/ 8 h 16"/>
                              <a:gd name="T8" fmla="*/ 0 w 9"/>
                              <a:gd name="T9" fmla="*/ 14 h 16"/>
                              <a:gd name="T10" fmla="*/ 2 w 9"/>
                              <a:gd name="T11" fmla="*/ 16 h 16"/>
                              <a:gd name="T12" fmla="*/ 2 w 9"/>
                              <a:gd name="T13" fmla="*/ 16 h 16"/>
                              <a:gd name="T14" fmla="*/ 9 w 9"/>
                              <a:gd name="T15" fmla="*/ 14 h 16"/>
                              <a:gd name="T16" fmla="*/ 4 w 9"/>
                              <a:gd name="T17" fmla="*/ 12 h 16"/>
                              <a:gd name="T18" fmla="*/ 2 w 9"/>
                              <a:gd name="T19" fmla="*/ 6 h 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9" h="16">
                                <a:moveTo>
                                  <a:pt x="2" y="6"/>
                                </a:moveTo>
                                <a:lnTo>
                                  <a:pt x="0" y="2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0" y="14"/>
                                </a:lnTo>
                                <a:lnTo>
                                  <a:pt x="2" y="16"/>
                                </a:lnTo>
                                <a:lnTo>
                                  <a:pt x="2" y="16"/>
                                </a:lnTo>
                                <a:lnTo>
                                  <a:pt x="9" y="14"/>
                                </a:lnTo>
                                <a:lnTo>
                                  <a:pt x="4" y="12"/>
                                </a:lnTo>
                                <a:lnTo>
                                  <a:pt x="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20" name="Freeform 405"/>
                        <wps:cNvSpPr>
                          <a:spLocks/>
                        </wps:cNvSpPr>
                        <wps:spPr bwMode="auto">
                          <a:xfrm>
                            <a:off x="857250" y="1514475"/>
                            <a:ext cx="26991" cy="42847"/>
                          </a:xfrm>
                          <a:custGeom>
                            <a:avLst/>
                            <a:gdLst>
                              <a:gd name="T0" fmla="*/ 6 w 17"/>
                              <a:gd name="T1" fmla="*/ 12 h 27"/>
                              <a:gd name="T2" fmla="*/ 2 w 17"/>
                              <a:gd name="T3" fmla="*/ 4 h 27"/>
                              <a:gd name="T4" fmla="*/ 0 w 17"/>
                              <a:gd name="T5" fmla="*/ 0 h 27"/>
                              <a:gd name="T6" fmla="*/ 0 w 17"/>
                              <a:gd name="T7" fmla="*/ 8 h 27"/>
                              <a:gd name="T8" fmla="*/ 4 w 17"/>
                              <a:gd name="T9" fmla="*/ 16 h 27"/>
                              <a:gd name="T10" fmla="*/ 6 w 17"/>
                              <a:gd name="T11" fmla="*/ 21 h 27"/>
                              <a:gd name="T12" fmla="*/ 7 w 17"/>
                              <a:gd name="T13" fmla="*/ 23 h 27"/>
                              <a:gd name="T14" fmla="*/ 7 w 17"/>
                              <a:gd name="T15" fmla="*/ 27 h 27"/>
                              <a:gd name="T16" fmla="*/ 11 w 17"/>
                              <a:gd name="T17" fmla="*/ 27 h 27"/>
                              <a:gd name="T18" fmla="*/ 13 w 17"/>
                              <a:gd name="T19" fmla="*/ 27 h 27"/>
                              <a:gd name="T20" fmla="*/ 15 w 17"/>
                              <a:gd name="T21" fmla="*/ 25 h 27"/>
                              <a:gd name="T22" fmla="*/ 17 w 17"/>
                              <a:gd name="T23" fmla="*/ 25 h 27"/>
                              <a:gd name="T24" fmla="*/ 11 w 17"/>
                              <a:gd name="T25" fmla="*/ 21 h 27"/>
                              <a:gd name="T26" fmla="*/ 6 w 17"/>
                              <a:gd name="T27" fmla="*/ 12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7" h="27">
                                <a:moveTo>
                                  <a:pt x="6" y="12"/>
                                </a:moveTo>
                                <a:lnTo>
                                  <a:pt x="2" y="4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4" y="16"/>
                                </a:lnTo>
                                <a:lnTo>
                                  <a:pt x="6" y="21"/>
                                </a:lnTo>
                                <a:lnTo>
                                  <a:pt x="7" y="23"/>
                                </a:lnTo>
                                <a:lnTo>
                                  <a:pt x="7" y="27"/>
                                </a:lnTo>
                                <a:lnTo>
                                  <a:pt x="11" y="27"/>
                                </a:lnTo>
                                <a:lnTo>
                                  <a:pt x="13" y="27"/>
                                </a:lnTo>
                                <a:lnTo>
                                  <a:pt x="15" y="25"/>
                                </a:lnTo>
                                <a:lnTo>
                                  <a:pt x="17" y="25"/>
                                </a:lnTo>
                                <a:lnTo>
                                  <a:pt x="11" y="21"/>
                                </a:lnTo>
                                <a:lnTo>
                                  <a:pt x="6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21" name="Freeform 406"/>
                        <wps:cNvSpPr>
                          <a:spLocks/>
                        </wps:cNvSpPr>
                        <wps:spPr bwMode="auto">
                          <a:xfrm>
                            <a:off x="847725" y="1581150"/>
                            <a:ext cx="55570" cy="53955"/>
                          </a:xfrm>
                          <a:custGeom>
                            <a:avLst/>
                            <a:gdLst>
                              <a:gd name="T0" fmla="*/ 23 w 35"/>
                              <a:gd name="T1" fmla="*/ 10 h 34"/>
                              <a:gd name="T2" fmla="*/ 23 w 35"/>
                              <a:gd name="T3" fmla="*/ 2 h 34"/>
                              <a:gd name="T4" fmla="*/ 23 w 35"/>
                              <a:gd name="T5" fmla="*/ 0 h 34"/>
                              <a:gd name="T6" fmla="*/ 18 w 35"/>
                              <a:gd name="T7" fmla="*/ 8 h 34"/>
                              <a:gd name="T8" fmla="*/ 18 w 35"/>
                              <a:gd name="T9" fmla="*/ 16 h 34"/>
                              <a:gd name="T10" fmla="*/ 21 w 35"/>
                              <a:gd name="T11" fmla="*/ 22 h 34"/>
                              <a:gd name="T12" fmla="*/ 21 w 35"/>
                              <a:gd name="T13" fmla="*/ 24 h 34"/>
                              <a:gd name="T14" fmla="*/ 14 w 35"/>
                              <a:gd name="T15" fmla="*/ 26 h 34"/>
                              <a:gd name="T16" fmla="*/ 6 w 35"/>
                              <a:gd name="T17" fmla="*/ 28 h 34"/>
                              <a:gd name="T18" fmla="*/ 2 w 35"/>
                              <a:gd name="T19" fmla="*/ 32 h 34"/>
                              <a:gd name="T20" fmla="*/ 0 w 35"/>
                              <a:gd name="T21" fmla="*/ 34 h 34"/>
                              <a:gd name="T22" fmla="*/ 4 w 35"/>
                              <a:gd name="T23" fmla="*/ 32 h 34"/>
                              <a:gd name="T24" fmla="*/ 8 w 35"/>
                              <a:gd name="T25" fmla="*/ 30 h 34"/>
                              <a:gd name="T26" fmla="*/ 14 w 35"/>
                              <a:gd name="T27" fmla="*/ 30 h 34"/>
                              <a:gd name="T28" fmla="*/ 21 w 35"/>
                              <a:gd name="T29" fmla="*/ 28 h 34"/>
                              <a:gd name="T30" fmla="*/ 25 w 35"/>
                              <a:gd name="T31" fmla="*/ 28 h 34"/>
                              <a:gd name="T32" fmla="*/ 31 w 35"/>
                              <a:gd name="T33" fmla="*/ 28 h 34"/>
                              <a:gd name="T34" fmla="*/ 33 w 35"/>
                              <a:gd name="T35" fmla="*/ 28 h 34"/>
                              <a:gd name="T36" fmla="*/ 35 w 35"/>
                              <a:gd name="T37" fmla="*/ 28 h 34"/>
                              <a:gd name="T38" fmla="*/ 27 w 35"/>
                              <a:gd name="T39" fmla="*/ 18 h 34"/>
                              <a:gd name="T40" fmla="*/ 23 w 35"/>
                              <a:gd name="T41" fmla="*/ 10 h 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35" h="34">
                                <a:moveTo>
                                  <a:pt x="23" y="10"/>
                                </a:moveTo>
                                <a:lnTo>
                                  <a:pt x="23" y="2"/>
                                </a:lnTo>
                                <a:lnTo>
                                  <a:pt x="23" y="0"/>
                                </a:lnTo>
                                <a:lnTo>
                                  <a:pt x="18" y="8"/>
                                </a:lnTo>
                                <a:lnTo>
                                  <a:pt x="18" y="16"/>
                                </a:lnTo>
                                <a:lnTo>
                                  <a:pt x="21" y="22"/>
                                </a:lnTo>
                                <a:lnTo>
                                  <a:pt x="21" y="24"/>
                                </a:lnTo>
                                <a:lnTo>
                                  <a:pt x="14" y="26"/>
                                </a:lnTo>
                                <a:lnTo>
                                  <a:pt x="6" y="28"/>
                                </a:lnTo>
                                <a:lnTo>
                                  <a:pt x="2" y="32"/>
                                </a:lnTo>
                                <a:lnTo>
                                  <a:pt x="0" y="34"/>
                                </a:lnTo>
                                <a:lnTo>
                                  <a:pt x="4" y="32"/>
                                </a:lnTo>
                                <a:lnTo>
                                  <a:pt x="8" y="30"/>
                                </a:lnTo>
                                <a:lnTo>
                                  <a:pt x="14" y="30"/>
                                </a:lnTo>
                                <a:lnTo>
                                  <a:pt x="21" y="28"/>
                                </a:lnTo>
                                <a:lnTo>
                                  <a:pt x="25" y="28"/>
                                </a:lnTo>
                                <a:lnTo>
                                  <a:pt x="31" y="28"/>
                                </a:lnTo>
                                <a:lnTo>
                                  <a:pt x="33" y="28"/>
                                </a:lnTo>
                                <a:lnTo>
                                  <a:pt x="35" y="28"/>
                                </a:lnTo>
                                <a:lnTo>
                                  <a:pt x="27" y="18"/>
                                </a:lnTo>
                                <a:lnTo>
                                  <a:pt x="23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22" name="Freeform 407"/>
                        <wps:cNvSpPr>
                          <a:spLocks/>
                        </wps:cNvSpPr>
                        <wps:spPr bwMode="auto">
                          <a:xfrm>
                            <a:off x="666750" y="1638300"/>
                            <a:ext cx="25404" cy="41260"/>
                          </a:xfrm>
                          <a:custGeom>
                            <a:avLst/>
                            <a:gdLst>
                              <a:gd name="T0" fmla="*/ 6 w 16"/>
                              <a:gd name="T1" fmla="*/ 0 h 26"/>
                              <a:gd name="T2" fmla="*/ 6 w 16"/>
                              <a:gd name="T3" fmla="*/ 2 h 26"/>
                              <a:gd name="T4" fmla="*/ 4 w 16"/>
                              <a:gd name="T5" fmla="*/ 8 h 26"/>
                              <a:gd name="T6" fmla="*/ 2 w 16"/>
                              <a:gd name="T7" fmla="*/ 16 h 26"/>
                              <a:gd name="T8" fmla="*/ 0 w 16"/>
                              <a:gd name="T9" fmla="*/ 22 h 26"/>
                              <a:gd name="T10" fmla="*/ 10 w 16"/>
                              <a:gd name="T11" fmla="*/ 26 h 26"/>
                              <a:gd name="T12" fmla="*/ 10 w 16"/>
                              <a:gd name="T13" fmla="*/ 20 h 26"/>
                              <a:gd name="T14" fmla="*/ 16 w 16"/>
                              <a:gd name="T15" fmla="*/ 24 h 26"/>
                              <a:gd name="T16" fmla="*/ 12 w 16"/>
                              <a:gd name="T17" fmla="*/ 4 h 26"/>
                              <a:gd name="T18" fmla="*/ 6 w 16"/>
                              <a:gd name="T19" fmla="*/ 0 h 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6" h="26">
                                <a:moveTo>
                                  <a:pt x="6" y="0"/>
                                </a:moveTo>
                                <a:lnTo>
                                  <a:pt x="6" y="2"/>
                                </a:lnTo>
                                <a:lnTo>
                                  <a:pt x="4" y="8"/>
                                </a:lnTo>
                                <a:lnTo>
                                  <a:pt x="2" y="16"/>
                                </a:lnTo>
                                <a:lnTo>
                                  <a:pt x="0" y="22"/>
                                </a:lnTo>
                                <a:lnTo>
                                  <a:pt x="10" y="26"/>
                                </a:lnTo>
                                <a:lnTo>
                                  <a:pt x="10" y="20"/>
                                </a:lnTo>
                                <a:lnTo>
                                  <a:pt x="16" y="24"/>
                                </a:lnTo>
                                <a:lnTo>
                                  <a:pt x="12" y="4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23" name="Freeform 408"/>
                        <wps:cNvSpPr>
                          <a:spLocks/>
                        </wps:cNvSpPr>
                        <wps:spPr bwMode="auto">
                          <a:xfrm>
                            <a:off x="590550" y="1428750"/>
                            <a:ext cx="171474" cy="226929"/>
                          </a:xfrm>
                          <a:custGeom>
                            <a:avLst/>
                            <a:gdLst>
                              <a:gd name="T0" fmla="*/ 102 w 108"/>
                              <a:gd name="T1" fmla="*/ 137 h 143"/>
                              <a:gd name="T2" fmla="*/ 98 w 108"/>
                              <a:gd name="T3" fmla="*/ 133 h 143"/>
                              <a:gd name="T4" fmla="*/ 92 w 108"/>
                              <a:gd name="T5" fmla="*/ 127 h 143"/>
                              <a:gd name="T6" fmla="*/ 86 w 108"/>
                              <a:gd name="T7" fmla="*/ 121 h 143"/>
                              <a:gd name="T8" fmla="*/ 82 w 108"/>
                              <a:gd name="T9" fmla="*/ 113 h 143"/>
                              <a:gd name="T10" fmla="*/ 78 w 108"/>
                              <a:gd name="T11" fmla="*/ 105 h 143"/>
                              <a:gd name="T12" fmla="*/ 78 w 108"/>
                              <a:gd name="T13" fmla="*/ 97 h 143"/>
                              <a:gd name="T14" fmla="*/ 94 w 108"/>
                              <a:gd name="T15" fmla="*/ 93 h 143"/>
                              <a:gd name="T16" fmla="*/ 92 w 108"/>
                              <a:gd name="T17" fmla="*/ 93 h 143"/>
                              <a:gd name="T18" fmla="*/ 88 w 108"/>
                              <a:gd name="T19" fmla="*/ 91 h 143"/>
                              <a:gd name="T20" fmla="*/ 84 w 108"/>
                              <a:gd name="T21" fmla="*/ 87 h 143"/>
                              <a:gd name="T22" fmla="*/ 78 w 108"/>
                              <a:gd name="T23" fmla="*/ 83 h 143"/>
                              <a:gd name="T24" fmla="*/ 74 w 108"/>
                              <a:gd name="T25" fmla="*/ 77 h 143"/>
                              <a:gd name="T26" fmla="*/ 68 w 108"/>
                              <a:gd name="T27" fmla="*/ 72 h 143"/>
                              <a:gd name="T28" fmla="*/ 66 w 108"/>
                              <a:gd name="T29" fmla="*/ 64 h 143"/>
                              <a:gd name="T30" fmla="*/ 64 w 108"/>
                              <a:gd name="T31" fmla="*/ 56 h 143"/>
                              <a:gd name="T32" fmla="*/ 76 w 108"/>
                              <a:gd name="T33" fmla="*/ 52 h 143"/>
                              <a:gd name="T34" fmla="*/ 72 w 108"/>
                              <a:gd name="T35" fmla="*/ 52 h 143"/>
                              <a:gd name="T36" fmla="*/ 66 w 108"/>
                              <a:gd name="T37" fmla="*/ 44 h 143"/>
                              <a:gd name="T38" fmla="*/ 58 w 108"/>
                              <a:gd name="T39" fmla="*/ 28 h 143"/>
                              <a:gd name="T40" fmla="*/ 52 w 108"/>
                              <a:gd name="T41" fmla="*/ 0 h 143"/>
                              <a:gd name="T42" fmla="*/ 50 w 108"/>
                              <a:gd name="T43" fmla="*/ 8 h 143"/>
                              <a:gd name="T44" fmla="*/ 48 w 108"/>
                              <a:gd name="T45" fmla="*/ 24 h 143"/>
                              <a:gd name="T46" fmla="*/ 40 w 108"/>
                              <a:gd name="T47" fmla="*/ 42 h 143"/>
                              <a:gd name="T48" fmla="*/ 28 w 108"/>
                              <a:gd name="T49" fmla="*/ 54 h 143"/>
                              <a:gd name="T50" fmla="*/ 40 w 108"/>
                              <a:gd name="T51" fmla="*/ 58 h 143"/>
                              <a:gd name="T52" fmla="*/ 40 w 108"/>
                              <a:gd name="T53" fmla="*/ 62 h 143"/>
                              <a:gd name="T54" fmla="*/ 38 w 108"/>
                              <a:gd name="T55" fmla="*/ 72 h 143"/>
                              <a:gd name="T56" fmla="*/ 32 w 108"/>
                              <a:gd name="T57" fmla="*/ 83 h 143"/>
                              <a:gd name="T58" fmla="*/ 20 w 108"/>
                              <a:gd name="T59" fmla="*/ 93 h 143"/>
                              <a:gd name="T60" fmla="*/ 30 w 108"/>
                              <a:gd name="T61" fmla="*/ 97 h 143"/>
                              <a:gd name="T62" fmla="*/ 32 w 108"/>
                              <a:gd name="T63" fmla="*/ 99 h 143"/>
                              <a:gd name="T64" fmla="*/ 32 w 108"/>
                              <a:gd name="T65" fmla="*/ 101 h 143"/>
                              <a:gd name="T66" fmla="*/ 34 w 108"/>
                              <a:gd name="T67" fmla="*/ 105 h 143"/>
                              <a:gd name="T68" fmla="*/ 34 w 108"/>
                              <a:gd name="T69" fmla="*/ 111 h 143"/>
                              <a:gd name="T70" fmla="*/ 32 w 108"/>
                              <a:gd name="T71" fmla="*/ 117 h 143"/>
                              <a:gd name="T72" fmla="*/ 26 w 108"/>
                              <a:gd name="T73" fmla="*/ 123 h 143"/>
                              <a:gd name="T74" fmla="*/ 16 w 108"/>
                              <a:gd name="T75" fmla="*/ 131 h 143"/>
                              <a:gd name="T76" fmla="*/ 0 w 108"/>
                              <a:gd name="T77" fmla="*/ 139 h 143"/>
                              <a:gd name="T78" fmla="*/ 46 w 108"/>
                              <a:gd name="T79" fmla="*/ 143 h 143"/>
                              <a:gd name="T80" fmla="*/ 46 w 108"/>
                              <a:gd name="T81" fmla="*/ 143 h 143"/>
                              <a:gd name="T82" fmla="*/ 50 w 108"/>
                              <a:gd name="T83" fmla="*/ 141 h 143"/>
                              <a:gd name="T84" fmla="*/ 56 w 108"/>
                              <a:gd name="T85" fmla="*/ 141 h 143"/>
                              <a:gd name="T86" fmla="*/ 62 w 108"/>
                              <a:gd name="T87" fmla="*/ 139 h 143"/>
                              <a:gd name="T88" fmla="*/ 72 w 108"/>
                              <a:gd name="T89" fmla="*/ 139 h 143"/>
                              <a:gd name="T90" fmla="*/ 82 w 108"/>
                              <a:gd name="T91" fmla="*/ 139 h 143"/>
                              <a:gd name="T92" fmla="*/ 94 w 108"/>
                              <a:gd name="T93" fmla="*/ 139 h 143"/>
                              <a:gd name="T94" fmla="*/ 108 w 108"/>
                              <a:gd name="T95" fmla="*/ 141 h 143"/>
                              <a:gd name="T96" fmla="*/ 106 w 108"/>
                              <a:gd name="T97" fmla="*/ 141 h 143"/>
                              <a:gd name="T98" fmla="*/ 102 w 108"/>
                              <a:gd name="T99" fmla="*/ 13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08" h="143">
                                <a:moveTo>
                                  <a:pt x="102" y="137"/>
                                </a:moveTo>
                                <a:lnTo>
                                  <a:pt x="98" y="133"/>
                                </a:lnTo>
                                <a:lnTo>
                                  <a:pt x="92" y="127"/>
                                </a:lnTo>
                                <a:lnTo>
                                  <a:pt x="86" y="121"/>
                                </a:lnTo>
                                <a:lnTo>
                                  <a:pt x="82" y="113"/>
                                </a:lnTo>
                                <a:lnTo>
                                  <a:pt x="78" y="105"/>
                                </a:lnTo>
                                <a:lnTo>
                                  <a:pt x="78" y="97"/>
                                </a:lnTo>
                                <a:lnTo>
                                  <a:pt x="94" y="93"/>
                                </a:lnTo>
                                <a:lnTo>
                                  <a:pt x="92" y="93"/>
                                </a:lnTo>
                                <a:lnTo>
                                  <a:pt x="88" y="91"/>
                                </a:lnTo>
                                <a:lnTo>
                                  <a:pt x="84" y="87"/>
                                </a:lnTo>
                                <a:lnTo>
                                  <a:pt x="78" y="83"/>
                                </a:lnTo>
                                <a:lnTo>
                                  <a:pt x="74" y="77"/>
                                </a:lnTo>
                                <a:lnTo>
                                  <a:pt x="68" y="72"/>
                                </a:lnTo>
                                <a:lnTo>
                                  <a:pt x="66" y="64"/>
                                </a:lnTo>
                                <a:lnTo>
                                  <a:pt x="64" y="56"/>
                                </a:lnTo>
                                <a:lnTo>
                                  <a:pt x="76" y="52"/>
                                </a:lnTo>
                                <a:lnTo>
                                  <a:pt x="72" y="52"/>
                                </a:lnTo>
                                <a:lnTo>
                                  <a:pt x="66" y="44"/>
                                </a:lnTo>
                                <a:lnTo>
                                  <a:pt x="58" y="28"/>
                                </a:lnTo>
                                <a:lnTo>
                                  <a:pt x="52" y="0"/>
                                </a:lnTo>
                                <a:lnTo>
                                  <a:pt x="50" y="8"/>
                                </a:lnTo>
                                <a:lnTo>
                                  <a:pt x="48" y="24"/>
                                </a:lnTo>
                                <a:lnTo>
                                  <a:pt x="40" y="42"/>
                                </a:lnTo>
                                <a:lnTo>
                                  <a:pt x="28" y="54"/>
                                </a:lnTo>
                                <a:lnTo>
                                  <a:pt x="40" y="58"/>
                                </a:lnTo>
                                <a:lnTo>
                                  <a:pt x="40" y="62"/>
                                </a:lnTo>
                                <a:lnTo>
                                  <a:pt x="38" y="72"/>
                                </a:lnTo>
                                <a:lnTo>
                                  <a:pt x="32" y="83"/>
                                </a:lnTo>
                                <a:lnTo>
                                  <a:pt x="20" y="93"/>
                                </a:lnTo>
                                <a:lnTo>
                                  <a:pt x="30" y="97"/>
                                </a:lnTo>
                                <a:lnTo>
                                  <a:pt x="32" y="99"/>
                                </a:lnTo>
                                <a:lnTo>
                                  <a:pt x="32" y="101"/>
                                </a:lnTo>
                                <a:lnTo>
                                  <a:pt x="34" y="105"/>
                                </a:lnTo>
                                <a:lnTo>
                                  <a:pt x="34" y="111"/>
                                </a:lnTo>
                                <a:lnTo>
                                  <a:pt x="32" y="117"/>
                                </a:lnTo>
                                <a:lnTo>
                                  <a:pt x="26" y="123"/>
                                </a:lnTo>
                                <a:lnTo>
                                  <a:pt x="16" y="131"/>
                                </a:lnTo>
                                <a:lnTo>
                                  <a:pt x="0" y="139"/>
                                </a:lnTo>
                                <a:lnTo>
                                  <a:pt x="46" y="143"/>
                                </a:lnTo>
                                <a:lnTo>
                                  <a:pt x="46" y="143"/>
                                </a:lnTo>
                                <a:lnTo>
                                  <a:pt x="50" y="141"/>
                                </a:lnTo>
                                <a:lnTo>
                                  <a:pt x="56" y="141"/>
                                </a:lnTo>
                                <a:lnTo>
                                  <a:pt x="62" y="139"/>
                                </a:lnTo>
                                <a:lnTo>
                                  <a:pt x="72" y="139"/>
                                </a:lnTo>
                                <a:lnTo>
                                  <a:pt x="82" y="139"/>
                                </a:lnTo>
                                <a:lnTo>
                                  <a:pt x="94" y="139"/>
                                </a:lnTo>
                                <a:lnTo>
                                  <a:pt x="108" y="141"/>
                                </a:lnTo>
                                <a:lnTo>
                                  <a:pt x="106" y="141"/>
                                </a:lnTo>
                                <a:lnTo>
                                  <a:pt x="102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24" name="Freeform 409"/>
                        <wps:cNvSpPr>
                          <a:spLocks/>
                        </wps:cNvSpPr>
                        <wps:spPr bwMode="auto">
                          <a:xfrm>
                            <a:off x="514350" y="1619250"/>
                            <a:ext cx="23816" cy="41260"/>
                          </a:xfrm>
                          <a:custGeom>
                            <a:avLst/>
                            <a:gdLst>
                              <a:gd name="T0" fmla="*/ 6 w 15"/>
                              <a:gd name="T1" fmla="*/ 0 h 26"/>
                              <a:gd name="T2" fmla="*/ 6 w 15"/>
                              <a:gd name="T3" fmla="*/ 4 h 26"/>
                              <a:gd name="T4" fmla="*/ 6 w 15"/>
                              <a:gd name="T5" fmla="*/ 10 h 26"/>
                              <a:gd name="T6" fmla="*/ 4 w 15"/>
                              <a:gd name="T7" fmla="*/ 18 h 26"/>
                              <a:gd name="T8" fmla="*/ 0 w 15"/>
                              <a:gd name="T9" fmla="*/ 24 h 26"/>
                              <a:gd name="T10" fmla="*/ 10 w 15"/>
                              <a:gd name="T11" fmla="*/ 26 h 26"/>
                              <a:gd name="T12" fmla="*/ 12 w 15"/>
                              <a:gd name="T13" fmla="*/ 22 h 26"/>
                              <a:gd name="T14" fmla="*/ 15 w 15"/>
                              <a:gd name="T15" fmla="*/ 26 h 26"/>
                              <a:gd name="T16" fmla="*/ 14 w 15"/>
                              <a:gd name="T17" fmla="*/ 6 h 26"/>
                              <a:gd name="T18" fmla="*/ 6 w 15"/>
                              <a:gd name="T19" fmla="*/ 0 h 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5" h="26">
                                <a:moveTo>
                                  <a:pt x="6" y="0"/>
                                </a:moveTo>
                                <a:lnTo>
                                  <a:pt x="6" y="4"/>
                                </a:lnTo>
                                <a:lnTo>
                                  <a:pt x="6" y="10"/>
                                </a:lnTo>
                                <a:lnTo>
                                  <a:pt x="4" y="18"/>
                                </a:lnTo>
                                <a:lnTo>
                                  <a:pt x="0" y="24"/>
                                </a:lnTo>
                                <a:lnTo>
                                  <a:pt x="10" y="26"/>
                                </a:lnTo>
                                <a:lnTo>
                                  <a:pt x="12" y="22"/>
                                </a:lnTo>
                                <a:lnTo>
                                  <a:pt x="15" y="26"/>
                                </a:lnTo>
                                <a:lnTo>
                                  <a:pt x="14" y="6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25" name="Freeform 410"/>
                        <wps:cNvSpPr>
                          <a:spLocks/>
                        </wps:cNvSpPr>
                        <wps:spPr bwMode="auto">
                          <a:xfrm>
                            <a:off x="447675" y="1409700"/>
                            <a:ext cx="169886" cy="230102"/>
                          </a:xfrm>
                          <a:custGeom>
                            <a:avLst/>
                            <a:gdLst>
                              <a:gd name="T0" fmla="*/ 103 w 107"/>
                              <a:gd name="T1" fmla="*/ 139 h 145"/>
                              <a:gd name="T2" fmla="*/ 99 w 107"/>
                              <a:gd name="T3" fmla="*/ 133 h 145"/>
                              <a:gd name="T4" fmla="*/ 93 w 107"/>
                              <a:gd name="T5" fmla="*/ 129 h 145"/>
                              <a:gd name="T6" fmla="*/ 87 w 107"/>
                              <a:gd name="T7" fmla="*/ 123 h 145"/>
                              <a:gd name="T8" fmla="*/ 81 w 107"/>
                              <a:gd name="T9" fmla="*/ 115 h 145"/>
                              <a:gd name="T10" fmla="*/ 79 w 107"/>
                              <a:gd name="T11" fmla="*/ 107 h 145"/>
                              <a:gd name="T12" fmla="*/ 79 w 107"/>
                              <a:gd name="T13" fmla="*/ 97 h 145"/>
                              <a:gd name="T14" fmla="*/ 93 w 107"/>
                              <a:gd name="T15" fmla="*/ 95 h 145"/>
                              <a:gd name="T16" fmla="*/ 93 w 107"/>
                              <a:gd name="T17" fmla="*/ 93 h 145"/>
                              <a:gd name="T18" fmla="*/ 89 w 107"/>
                              <a:gd name="T19" fmla="*/ 91 h 145"/>
                              <a:gd name="T20" fmla="*/ 85 w 107"/>
                              <a:gd name="T21" fmla="*/ 87 h 145"/>
                              <a:gd name="T22" fmla="*/ 79 w 107"/>
                              <a:gd name="T23" fmla="*/ 83 h 145"/>
                              <a:gd name="T24" fmla="*/ 73 w 107"/>
                              <a:gd name="T25" fmla="*/ 80 h 145"/>
                              <a:gd name="T26" fmla="*/ 69 w 107"/>
                              <a:gd name="T27" fmla="*/ 72 h 145"/>
                              <a:gd name="T28" fmla="*/ 65 w 107"/>
                              <a:gd name="T29" fmla="*/ 66 h 145"/>
                              <a:gd name="T30" fmla="*/ 63 w 107"/>
                              <a:gd name="T31" fmla="*/ 58 h 145"/>
                              <a:gd name="T32" fmla="*/ 75 w 107"/>
                              <a:gd name="T33" fmla="*/ 52 h 145"/>
                              <a:gd name="T34" fmla="*/ 71 w 107"/>
                              <a:gd name="T35" fmla="*/ 52 h 145"/>
                              <a:gd name="T36" fmla="*/ 65 w 107"/>
                              <a:gd name="T37" fmla="*/ 44 h 145"/>
                              <a:gd name="T38" fmla="*/ 57 w 107"/>
                              <a:gd name="T39" fmla="*/ 30 h 145"/>
                              <a:gd name="T40" fmla="*/ 53 w 107"/>
                              <a:gd name="T41" fmla="*/ 0 h 145"/>
                              <a:gd name="T42" fmla="*/ 51 w 107"/>
                              <a:gd name="T43" fmla="*/ 8 h 145"/>
                              <a:gd name="T44" fmla="*/ 47 w 107"/>
                              <a:gd name="T45" fmla="*/ 26 h 145"/>
                              <a:gd name="T46" fmla="*/ 41 w 107"/>
                              <a:gd name="T47" fmla="*/ 44 h 145"/>
                              <a:gd name="T48" fmla="*/ 27 w 107"/>
                              <a:gd name="T49" fmla="*/ 54 h 145"/>
                              <a:gd name="T50" fmla="*/ 39 w 107"/>
                              <a:gd name="T51" fmla="*/ 58 h 145"/>
                              <a:gd name="T52" fmla="*/ 39 w 107"/>
                              <a:gd name="T53" fmla="*/ 62 h 145"/>
                              <a:gd name="T54" fmla="*/ 37 w 107"/>
                              <a:gd name="T55" fmla="*/ 74 h 145"/>
                              <a:gd name="T56" fmla="*/ 33 w 107"/>
                              <a:gd name="T57" fmla="*/ 85 h 145"/>
                              <a:gd name="T58" fmla="*/ 21 w 107"/>
                              <a:gd name="T59" fmla="*/ 95 h 145"/>
                              <a:gd name="T60" fmla="*/ 31 w 107"/>
                              <a:gd name="T61" fmla="*/ 99 h 145"/>
                              <a:gd name="T62" fmla="*/ 31 w 107"/>
                              <a:gd name="T63" fmla="*/ 99 h 145"/>
                              <a:gd name="T64" fmla="*/ 33 w 107"/>
                              <a:gd name="T65" fmla="*/ 103 h 145"/>
                              <a:gd name="T66" fmla="*/ 35 w 107"/>
                              <a:gd name="T67" fmla="*/ 107 h 145"/>
                              <a:gd name="T68" fmla="*/ 35 w 107"/>
                              <a:gd name="T69" fmla="*/ 113 h 145"/>
                              <a:gd name="T70" fmla="*/ 33 w 107"/>
                              <a:gd name="T71" fmla="*/ 119 h 145"/>
                              <a:gd name="T72" fmla="*/ 27 w 107"/>
                              <a:gd name="T73" fmla="*/ 125 h 145"/>
                              <a:gd name="T74" fmla="*/ 15 w 107"/>
                              <a:gd name="T75" fmla="*/ 131 h 145"/>
                              <a:gd name="T76" fmla="*/ 0 w 107"/>
                              <a:gd name="T77" fmla="*/ 139 h 145"/>
                              <a:gd name="T78" fmla="*/ 45 w 107"/>
                              <a:gd name="T79" fmla="*/ 145 h 145"/>
                              <a:gd name="T80" fmla="*/ 47 w 107"/>
                              <a:gd name="T81" fmla="*/ 145 h 145"/>
                              <a:gd name="T82" fmla="*/ 51 w 107"/>
                              <a:gd name="T83" fmla="*/ 143 h 145"/>
                              <a:gd name="T84" fmla="*/ 55 w 107"/>
                              <a:gd name="T85" fmla="*/ 141 h 145"/>
                              <a:gd name="T86" fmla="*/ 63 w 107"/>
                              <a:gd name="T87" fmla="*/ 141 h 145"/>
                              <a:gd name="T88" fmla="*/ 71 w 107"/>
                              <a:gd name="T89" fmla="*/ 139 h 145"/>
                              <a:gd name="T90" fmla="*/ 83 w 107"/>
                              <a:gd name="T91" fmla="*/ 139 h 145"/>
                              <a:gd name="T92" fmla="*/ 95 w 107"/>
                              <a:gd name="T93" fmla="*/ 141 h 145"/>
                              <a:gd name="T94" fmla="*/ 107 w 107"/>
                              <a:gd name="T95" fmla="*/ 141 h 145"/>
                              <a:gd name="T96" fmla="*/ 107 w 107"/>
                              <a:gd name="T97" fmla="*/ 141 h 145"/>
                              <a:gd name="T98" fmla="*/ 103 w 107"/>
                              <a:gd name="T99" fmla="*/ 139 h 1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07" h="145">
                                <a:moveTo>
                                  <a:pt x="103" y="139"/>
                                </a:moveTo>
                                <a:lnTo>
                                  <a:pt x="99" y="133"/>
                                </a:lnTo>
                                <a:lnTo>
                                  <a:pt x="93" y="129"/>
                                </a:lnTo>
                                <a:lnTo>
                                  <a:pt x="87" y="123"/>
                                </a:lnTo>
                                <a:lnTo>
                                  <a:pt x="81" y="115"/>
                                </a:lnTo>
                                <a:lnTo>
                                  <a:pt x="79" y="107"/>
                                </a:lnTo>
                                <a:lnTo>
                                  <a:pt x="79" y="97"/>
                                </a:lnTo>
                                <a:lnTo>
                                  <a:pt x="93" y="95"/>
                                </a:lnTo>
                                <a:lnTo>
                                  <a:pt x="93" y="93"/>
                                </a:lnTo>
                                <a:lnTo>
                                  <a:pt x="89" y="91"/>
                                </a:lnTo>
                                <a:lnTo>
                                  <a:pt x="85" y="87"/>
                                </a:lnTo>
                                <a:lnTo>
                                  <a:pt x="79" y="83"/>
                                </a:lnTo>
                                <a:lnTo>
                                  <a:pt x="73" y="80"/>
                                </a:lnTo>
                                <a:lnTo>
                                  <a:pt x="69" y="72"/>
                                </a:lnTo>
                                <a:lnTo>
                                  <a:pt x="65" y="66"/>
                                </a:lnTo>
                                <a:lnTo>
                                  <a:pt x="63" y="58"/>
                                </a:lnTo>
                                <a:lnTo>
                                  <a:pt x="75" y="52"/>
                                </a:lnTo>
                                <a:lnTo>
                                  <a:pt x="71" y="52"/>
                                </a:lnTo>
                                <a:lnTo>
                                  <a:pt x="65" y="44"/>
                                </a:lnTo>
                                <a:lnTo>
                                  <a:pt x="57" y="30"/>
                                </a:lnTo>
                                <a:lnTo>
                                  <a:pt x="53" y="0"/>
                                </a:lnTo>
                                <a:lnTo>
                                  <a:pt x="51" y="8"/>
                                </a:lnTo>
                                <a:lnTo>
                                  <a:pt x="47" y="26"/>
                                </a:lnTo>
                                <a:lnTo>
                                  <a:pt x="41" y="44"/>
                                </a:lnTo>
                                <a:lnTo>
                                  <a:pt x="27" y="54"/>
                                </a:lnTo>
                                <a:lnTo>
                                  <a:pt x="39" y="58"/>
                                </a:lnTo>
                                <a:lnTo>
                                  <a:pt x="39" y="62"/>
                                </a:lnTo>
                                <a:lnTo>
                                  <a:pt x="37" y="74"/>
                                </a:lnTo>
                                <a:lnTo>
                                  <a:pt x="33" y="85"/>
                                </a:lnTo>
                                <a:lnTo>
                                  <a:pt x="21" y="95"/>
                                </a:lnTo>
                                <a:lnTo>
                                  <a:pt x="31" y="99"/>
                                </a:lnTo>
                                <a:lnTo>
                                  <a:pt x="31" y="99"/>
                                </a:lnTo>
                                <a:lnTo>
                                  <a:pt x="33" y="103"/>
                                </a:lnTo>
                                <a:lnTo>
                                  <a:pt x="35" y="107"/>
                                </a:lnTo>
                                <a:lnTo>
                                  <a:pt x="35" y="113"/>
                                </a:lnTo>
                                <a:lnTo>
                                  <a:pt x="33" y="119"/>
                                </a:lnTo>
                                <a:lnTo>
                                  <a:pt x="27" y="125"/>
                                </a:lnTo>
                                <a:lnTo>
                                  <a:pt x="15" y="131"/>
                                </a:lnTo>
                                <a:lnTo>
                                  <a:pt x="0" y="139"/>
                                </a:lnTo>
                                <a:lnTo>
                                  <a:pt x="45" y="145"/>
                                </a:lnTo>
                                <a:lnTo>
                                  <a:pt x="47" y="145"/>
                                </a:lnTo>
                                <a:lnTo>
                                  <a:pt x="51" y="143"/>
                                </a:lnTo>
                                <a:lnTo>
                                  <a:pt x="55" y="141"/>
                                </a:lnTo>
                                <a:lnTo>
                                  <a:pt x="63" y="141"/>
                                </a:lnTo>
                                <a:lnTo>
                                  <a:pt x="71" y="139"/>
                                </a:lnTo>
                                <a:lnTo>
                                  <a:pt x="83" y="139"/>
                                </a:lnTo>
                                <a:lnTo>
                                  <a:pt x="95" y="141"/>
                                </a:lnTo>
                                <a:lnTo>
                                  <a:pt x="107" y="141"/>
                                </a:lnTo>
                                <a:lnTo>
                                  <a:pt x="107" y="141"/>
                                </a:lnTo>
                                <a:lnTo>
                                  <a:pt x="103" y="1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26" name="Freeform 411"/>
                        <wps:cNvSpPr>
                          <a:spLocks/>
                        </wps:cNvSpPr>
                        <wps:spPr bwMode="auto">
                          <a:xfrm>
                            <a:off x="523875" y="1476375"/>
                            <a:ext cx="12702" cy="22217"/>
                          </a:xfrm>
                          <a:custGeom>
                            <a:avLst/>
                            <a:gdLst>
                              <a:gd name="T0" fmla="*/ 2 w 8"/>
                              <a:gd name="T1" fmla="*/ 6 h 14"/>
                              <a:gd name="T2" fmla="*/ 0 w 8"/>
                              <a:gd name="T3" fmla="*/ 2 h 14"/>
                              <a:gd name="T4" fmla="*/ 0 w 8"/>
                              <a:gd name="T5" fmla="*/ 0 h 14"/>
                              <a:gd name="T6" fmla="*/ 0 w 8"/>
                              <a:gd name="T7" fmla="*/ 6 h 14"/>
                              <a:gd name="T8" fmla="*/ 0 w 8"/>
                              <a:gd name="T9" fmla="*/ 12 h 14"/>
                              <a:gd name="T10" fmla="*/ 2 w 8"/>
                              <a:gd name="T11" fmla="*/ 14 h 14"/>
                              <a:gd name="T12" fmla="*/ 2 w 8"/>
                              <a:gd name="T13" fmla="*/ 14 h 14"/>
                              <a:gd name="T14" fmla="*/ 8 w 8"/>
                              <a:gd name="T15" fmla="*/ 14 h 14"/>
                              <a:gd name="T16" fmla="*/ 4 w 8"/>
                              <a:gd name="T17" fmla="*/ 10 h 14"/>
                              <a:gd name="T18" fmla="*/ 2 w 8"/>
                              <a:gd name="T19" fmla="*/ 6 h 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" h="14">
                                <a:moveTo>
                                  <a:pt x="2" y="6"/>
                                </a:moveTo>
                                <a:lnTo>
                                  <a:pt x="0" y="2"/>
                                </a:lnTo>
                                <a:lnTo>
                                  <a:pt x="0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2"/>
                                </a:lnTo>
                                <a:lnTo>
                                  <a:pt x="2" y="14"/>
                                </a:lnTo>
                                <a:lnTo>
                                  <a:pt x="2" y="14"/>
                                </a:lnTo>
                                <a:lnTo>
                                  <a:pt x="8" y="14"/>
                                </a:lnTo>
                                <a:lnTo>
                                  <a:pt x="4" y="10"/>
                                </a:lnTo>
                                <a:lnTo>
                                  <a:pt x="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27" name="Freeform 412"/>
                        <wps:cNvSpPr>
                          <a:spLocks/>
                        </wps:cNvSpPr>
                        <wps:spPr bwMode="auto">
                          <a:xfrm>
                            <a:off x="533400" y="1514475"/>
                            <a:ext cx="25404" cy="42847"/>
                          </a:xfrm>
                          <a:custGeom>
                            <a:avLst/>
                            <a:gdLst>
                              <a:gd name="T0" fmla="*/ 4 w 16"/>
                              <a:gd name="T1" fmla="*/ 12 h 27"/>
                              <a:gd name="T2" fmla="*/ 0 w 16"/>
                              <a:gd name="T3" fmla="*/ 4 h 27"/>
                              <a:gd name="T4" fmla="*/ 0 w 16"/>
                              <a:gd name="T5" fmla="*/ 0 h 27"/>
                              <a:gd name="T6" fmla="*/ 0 w 16"/>
                              <a:gd name="T7" fmla="*/ 6 h 27"/>
                              <a:gd name="T8" fmla="*/ 2 w 16"/>
                              <a:gd name="T9" fmla="*/ 14 h 27"/>
                              <a:gd name="T10" fmla="*/ 4 w 16"/>
                              <a:gd name="T11" fmla="*/ 21 h 27"/>
                              <a:gd name="T12" fmla="*/ 6 w 16"/>
                              <a:gd name="T13" fmla="*/ 23 h 27"/>
                              <a:gd name="T14" fmla="*/ 6 w 16"/>
                              <a:gd name="T15" fmla="*/ 27 h 27"/>
                              <a:gd name="T16" fmla="*/ 10 w 16"/>
                              <a:gd name="T17" fmla="*/ 27 h 27"/>
                              <a:gd name="T18" fmla="*/ 12 w 16"/>
                              <a:gd name="T19" fmla="*/ 25 h 27"/>
                              <a:gd name="T20" fmla="*/ 14 w 16"/>
                              <a:gd name="T21" fmla="*/ 25 h 27"/>
                              <a:gd name="T22" fmla="*/ 16 w 16"/>
                              <a:gd name="T23" fmla="*/ 25 h 27"/>
                              <a:gd name="T24" fmla="*/ 10 w 16"/>
                              <a:gd name="T25" fmla="*/ 19 h 27"/>
                              <a:gd name="T26" fmla="*/ 4 w 16"/>
                              <a:gd name="T27" fmla="*/ 12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6" h="27">
                                <a:moveTo>
                                  <a:pt x="4" y="12"/>
                                </a:moveTo>
                                <a:lnTo>
                                  <a:pt x="0" y="4"/>
                                </a:lnTo>
                                <a:lnTo>
                                  <a:pt x="0" y="0"/>
                                </a:lnTo>
                                <a:lnTo>
                                  <a:pt x="0" y="6"/>
                                </a:lnTo>
                                <a:lnTo>
                                  <a:pt x="2" y="14"/>
                                </a:lnTo>
                                <a:lnTo>
                                  <a:pt x="4" y="21"/>
                                </a:lnTo>
                                <a:lnTo>
                                  <a:pt x="6" y="23"/>
                                </a:lnTo>
                                <a:lnTo>
                                  <a:pt x="6" y="27"/>
                                </a:lnTo>
                                <a:lnTo>
                                  <a:pt x="10" y="27"/>
                                </a:lnTo>
                                <a:lnTo>
                                  <a:pt x="12" y="25"/>
                                </a:lnTo>
                                <a:lnTo>
                                  <a:pt x="14" y="25"/>
                                </a:lnTo>
                                <a:lnTo>
                                  <a:pt x="16" y="25"/>
                                </a:lnTo>
                                <a:lnTo>
                                  <a:pt x="10" y="19"/>
                                </a:lnTo>
                                <a:lnTo>
                                  <a:pt x="4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28" name="Freeform 413"/>
                        <wps:cNvSpPr>
                          <a:spLocks/>
                        </wps:cNvSpPr>
                        <wps:spPr bwMode="auto">
                          <a:xfrm>
                            <a:off x="523875" y="1581150"/>
                            <a:ext cx="53983" cy="50781"/>
                          </a:xfrm>
                          <a:custGeom>
                            <a:avLst/>
                            <a:gdLst>
                              <a:gd name="T0" fmla="*/ 22 w 34"/>
                              <a:gd name="T1" fmla="*/ 8 h 32"/>
                              <a:gd name="T2" fmla="*/ 22 w 34"/>
                              <a:gd name="T3" fmla="*/ 2 h 32"/>
                              <a:gd name="T4" fmla="*/ 22 w 34"/>
                              <a:gd name="T5" fmla="*/ 0 h 32"/>
                              <a:gd name="T6" fmla="*/ 18 w 34"/>
                              <a:gd name="T7" fmla="*/ 6 h 32"/>
                              <a:gd name="T8" fmla="*/ 18 w 34"/>
                              <a:gd name="T9" fmla="*/ 14 h 32"/>
                              <a:gd name="T10" fmla="*/ 20 w 34"/>
                              <a:gd name="T11" fmla="*/ 20 h 32"/>
                              <a:gd name="T12" fmla="*/ 20 w 34"/>
                              <a:gd name="T13" fmla="*/ 24 h 32"/>
                              <a:gd name="T14" fmla="*/ 14 w 34"/>
                              <a:gd name="T15" fmla="*/ 26 h 32"/>
                              <a:gd name="T16" fmla="*/ 6 w 34"/>
                              <a:gd name="T17" fmla="*/ 28 h 32"/>
                              <a:gd name="T18" fmla="*/ 2 w 34"/>
                              <a:gd name="T19" fmla="*/ 30 h 32"/>
                              <a:gd name="T20" fmla="*/ 0 w 34"/>
                              <a:gd name="T21" fmla="*/ 32 h 32"/>
                              <a:gd name="T22" fmla="*/ 4 w 34"/>
                              <a:gd name="T23" fmla="*/ 30 h 32"/>
                              <a:gd name="T24" fmla="*/ 8 w 34"/>
                              <a:gd name="T25" fmla="*/ 30 h 32"/>
                              <a:gd name="T26" fmla="*/ 14 w 34"/>
                              <a:gd name="T27" fmla="*/ 28 h 32"/>
                              <a:gd name="T28" fmla="*/ 20 w 34"/>
                              <a:gd name="T29" fmla="*/ 28 h 32"/>
                              <a:gd name="T30" fmla="*/ 24 w 34"/>
                              <a:gd name="T31" fmla="*/ 28 h 32"/>
                              <a:gd name="T32" fmla="*/ 30 w 34"/>
                              <a:gd name="T33" fmla="*/ 26 h 32"/>
                              <a:gd name="T34" fmla="*/ 32 w 34"/>
                              <a:gd name="T35" fmla="*/ 26 h 32"/>
                              <a:gd name="T36" fmla="*/ 34 w 34"/>
                              <a:gd name="T37" fmla="*/ 26 h 32"/>
                              <a:gd name="T38" fmla="*/ 26 w 34"/>
                              <a:gd name="T39" fmla="*/ 18 h 32"/>
                              <a:gd name="T40" fmla="*/ 22 w 34"/>
                              <a:gd name="T41" fmla="*/ 8 h 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34" h="32">
                                <a:moveTo>
                                  <a:pt x="22" y="8"/>
                                </a:moveTo>
                                <a:lnTo>
                                  <a:pt x="22" y="2"/>
                                </a:lnTo>
                                <a:lnTo>
                                  <a:pt x="22" y="0"/>
                                </a:lnTo>
                                <a:lnTo>
                                  <a:pt x="18" y="6"/>
                                </a:lnTo>
                                <a:lnTo>
                                  <a:pt x="18" y="14"/>
                                </a:lnTo>
                                <a:lnTo>
                                  <a:pt x="20" y="20"/>
                                </a:lnTo>
                                <a:lnTo>
                                  <a:pt x="20" y="24"/>
                                </a:lnTo>
                                <a:lnTo>
                                  <a:pt x="14" y="26"/>
                                </a:lnTo>
                                <a:lnTo>
                                  <a:pt x="6" y="28"/>
                                </a:lnTo>
                                <a:lnTo>
                                  <a:pt x="2" y="30"/>
                                </a:lnTo>
                                <a:lnTo>
                                  <a:pt x="0" y="32"/>
                                </a:lnTo>
                                <a:lnTo>
                                  <a:pt x="4" y="30"/>
                                </a:lnTo>
                                <a:lnTo>
                                  <a:pt x="8" y="30"/>
                                </a:lnTo>
                                <a:lnTo>
                                  <a:pt x="14" y="28"/>
                                </a:lnTo>
                                <a:lnTo>
                                  <a:pt x="20" y="28"/>
                                </a:lnTo>
                                <a:lnTo>
                                  <a:pt x="24" y="28"/>
                                </a:lnTo>
                                <a:lnTo>
                                  <a:pt x="30" y="26"/>
                                </a:lnTo>
                                <a:lnTo>
                                  <a:pt x="32" y="26"/>
                                </a:lnTo>
                                <a:lnTo>
                                  <a:pt x="34" y="26"/>
                                </a:lnTo>
                                <a:lnTo>
                                  <a:pt x="26" y="18"/>
                                </a:lnTo>
                                <a:lnTo>
                                  <a:pt x="22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29" name="Freeform 414"/>
                        <wps:cNvSpPr>
                          <a:spLocks/>
                        </wps:cNvSpPr>
                        <wps:spPr bwMode="auto">
                          <a:xfrm>
                            <a:off x="676275" y="1485900"/>
                            <a:ext cx="12702" cy="25391"/>
                          </a:xfrm>
                          <a:custGeom>
                            <a:avLst/>
                            <a:gdLst>
                              <a:gd name="T0" fmla="*/ 4 w 8"/>
                              <a:gd name="T1" fmla="*/ 6 h 16"/>
                              <a:gd name="T2" fmla="*/ 2 w 8"/>
                              <a:gd name="T3" fmla="*/ 2 h 16"/>
                              <a:gd name="T4" fmla="*/ 0 w 8"/>
                              <a:gd name="T5" fmla="*/ 0 h 16"/>
                              <a:gd name="T6" fmla="*/ 0 w 8"/>
                              <a:gd name="T7" fmla="*/ 8 h 16"/>
                              <a:gd name="T8" fmla="*/ 2 w 8"/>
                              <a:gd name="T9" fmla="*/ 12 h 16"/>
                              <a:gd name="T10" fmla="*/ 4 w 8"/>
                              <a:gd name="T11" fmla="*/ 16 h 16"/>
                              <a:gd name="T12" fmla="*/ 4 w 8"/>
                              <a:gd name="T13" fmla="*/ 16 h 16"/>
                              <a:gd name="T14" fmla="*/ 8 w 8"/>
                              <a:gd name="T15" fmla="*/ 14 h 16"/>
                              <a:gd name="T16" fmla="*/ 6 w 8"/>
                              <a:gd name="T17" fmla="*/ 10 h 16"/>
                              <a:gd name="T18" fmla="*/ 4 w 8"/>
                              <a:gd name="T19" fmla="*/ 6 h 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" h="16">
                                <a:moveTo>
                                  <a:pt x="4" y="6"/>
                                </a:moveTo>
                                <a:lnTo>
                                  <a:pt x="2" y="2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2" y="12"/>
                                </a:lnTo>
                                <a:lnTo>
                                  <a:pt x="4" y="16"/>
                                </a:lnTo>
                                <a:lnTo>
                                  <a:pt x="4" y="16"/>
                                </a:lnTo>
                                <a:lnTo>
                                  <a:pt x="8" y="14"/>
                                </a:lnTo>
                                <a:lnTo>
                                  <a:pt x="6" y="10"/>
                                </a:lnTo>
                                <a:lnTo>
                                  <a:pt x="4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30" name="Freeform 415"/>
                        <wps:cNvSpPr>
                          <a:spLocks/>
                        </wps:cNvSpPr>
                        <wps:spPr bwMode="auto">
                          <a:xfrm>
                            <a:off x="685800" y="1524000"/>
                            <a:ext cx="28579" cy="42847"/>
                          </a:xfrm>
                          <a:custGeom>
                            <a:avLst/>
                            <a:gdLst>
                              <a:gd name="T0" fmla="*/ 6 w 18"/>
                              <a:gd name="T1" fmla="*/ 11 h 27"/>
                              <a:gd name="T2" fmla="*/ 2 w 18"/>
                              <a:gd name="T3" fmla="*/ 4 h 27"/>
                              <a:gd name="T4" fmla="*/ 0 w 18"/>
                              <a:gd name="T5" fmla="*/ 0 h 27"/>
                              <a:gd name="T6" fmla="*/ 0 w 18"/>
                              <a:gd name="T7" fmla="*/ 8 h 27"/>
                              <a:gd name="T8" fmla="*/ 2 w 18"/>
                              <a:gd name="T9" fmla="*/ 15 h 27"/>
                              <a:gd name="T10" fmla="*/ 6 w 18"/>
                              <a:gd name="T11" fmla="*/ 21 h 27"/>
                              <a:gd name="T12" fmla="*/ 8 w 18"/>
                              <a:gd name="T13" fmla="*/ 25 h 27"/>
                              <a:gd name="T14" fmla="*/ 8 w 18"/>
                              <a:gd name="T15" fmla="*/ 27 h 27"/>
                              <a:gd name="T16" fmla="*/ 10 w 18"/>
                              <a:gd name="T17" fmla="*/ 27 h 27"/>
                              <a:gd name="T18" fmla="*/ 14 w 18"/>
                              <a:gd name="T19" fmla="*/ 25 h 27"/>
                              <a:gd name="T20" fmla="*/ 16 w 18"/>
                              <a:gd name="T21" fmla="*/ 25 h 27"/>
                              <a:gd name="T22" fmla="*/ 18 w 18"/>
                              <a:gd name="T23" fmla="*/ 25 h 27"/>
                              <a:gd name="T24" fmla="*/ 10 w 18"/>
                              <a:gd name="T25" fmla="*/ 19 h 27"/>
                              <a:gd name="T26" fmla="*/ 6 w 18"/>
                              <a:gd name="T27" fmla="*/ 11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8" h="27">
                                <a:moveTo>
                                  <a:pt x="6" y="11"/>
                                </a:moveTo>
                                <a:lnTo>
                                  <a:pt x="2" y="4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2" y="15"/>
                                </a:lnTo>
                                <a:lnTo>
                                  <a:pt x="6" y="21"/>
                                </a:lnTo>
                                <a:lnTo>
                                  <a:pt x="8" y="25"/>
                                </a:lnTo>
                                <a:lnTo>
                                  <a:pt x="8" y="27"/>
                                </a:lnTo>
                                <a:lnTo>
                                  <a:pt x="10" y="27"/>
                                </a:lnTo>
                                <a:lnTo>
                                  <a:pt x="14" y="25"/>
                                </a:lnTo>
                                <a:lnTo>
                                  <a:pt x="16" y="25"/>
                                </a:lnTo>
                                <a:lnTo>
                                  <a:pt x="18" y="25"/>
                                </a:lnTo>
                                <a:lnTo>
                                  <a:pt x="10" y="19"/>
                                </a:lnTo>
                                <a:lnTo>
                                  <a:pt x="6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31" name="Freeform 416"/>
                        <wps:cNvSpPr>
                          <a:spLocks/>
                        </wps:cNvSpPr>
                        <wps:spPr bwMode="auto">
                          <a:xfrm>
                            <a:off x="666750" y="1590675"/>
                            <a:ext cx="53983" cy="53955"/>
                          </a:xfrm>
                          <a:custGeom>
                            <a:avLst/>
                            <a:gdLst>
                              <a:gd name="T0" fmla="*/ 22 w 34"/>
                              <a:gd name="T1" fmla="*/ 10 h 34"/>
                              <a:gd name="T2" fmla="*/ 22 w 34"/>
                              <a:gd name="T3" fmla="*/ 2 h 34"/>
                              <a:gd name="T4" fmla="*/ 22 w 34"/>
                              <a:gd name="T5" fmla="*/ 0 h 34"/>
                              <a:gd name="T6" fmla="*/ 18 w 34"/>
                              <a:gd name="T7" fmla="*/ 8 h 34"/>
                              <a:gd name="T8" fmla="*/ 18 w 34"/>
                              <a:gd name="T9" fmla="*/ 16 h 34"/>
                              <a:gd name="T10" fmla="*/ 18 w 34"/>
                              <a:gd name="T11" fmla="*/ 20 h 34"/>
                              <a:gd name="T12" fmla="*/ 20 w 34"/>
                              <a:gd name="T13" fmla="*/ 24 h 34"/>
                              <a:gd name="T14" fmla="*/ 12 w 34"/>
                              <a:gd name="T15" fmla="*/ 26 h 34"/>
                              <a:gd name="T16" fmla="*/ 6 w 34"/>
                              <a:gd name="T17" fmla="*/ 28 h 34"/>
                              <a:gd name="T18" fmla="*/ 0 w 34"/>
                              <a:gd name="T19" fmla="*/ 32 h 34"/>
                              <a:gd name="T20" fmla="*/ 0 w 34"/>
                              <a:gd name="T21" fmla="*/ 34 h 34"/>
                              <a:gd name="T22" fmla="*/ 2 w 34"/>
                              <a:gd name="T23" fmla="*/ 32 h 34"/>
                              <a:gd name="T24" fmla="*/ 8 w 34"/>
                              <a:gd name="T25" fmla="*/ 30 h 34"/>
                              <a:gd name="T26" fmla="*/ 12 w 34"/>
                              <a:gd name="T27" fmla="*/ 30 h 34"/>
                              <a:gd name="T28" fmla="*/ 18 w 34"/>
                              <a:gd name="T29" fmla="*/ 30 h 34"/>
                              <a:gd name="T30" fmla="*/ 24 w 34"/>
                              <a:gd name="T31" fmla="*/ 28 h 34"/>
                              <a:gd name="T32" fmla="*/ 28 w 34"/>
                              <a:gd name="T33" fmla="*/ 28 h 34"/>
                              <a:gd name="T34" fmla="*/ 32 w 34"/>
                              <a:gd name="T35" fmla="*/ 28 h 34"/>
                              <a:gd name="T36" fmla="*/ 34 w 34"/>
                              <a:gd name="T37" fmla="*/ 28 h 34"/>
                              <a:gd name="T38" fmla="*/ 24 w 34"/>
                              <a:gd name="T39" fmla="*/ 20 h 34"/>
                              <a:gd name="T40" fmla="*/ 22 w 34"/>
                              <a:gd name="T41" fmla="*/ 10 h 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34" h="34">
                                <a:moveTo>
                                  <a:pt x="22" y="10"/>
                                </a:moveTo>
                                <a:lnTo>
                                  <a:pt x="22" y="2"/>
                                </a:lnTo>
                                <a:lnTo>
                                  <a:pt x="22" y="0"/>
                                </a:lnTo>
                                <a:lnTo>
                                  <a:pt x="18" y="8"/>
                                </a:lnTo>
                                <a:lnTo>
                                  <a:pt x="18" y="16"/>
                                </a:lnTo>
                                <a:lnTo>
                                  <a:pt x="18" y="20"/>
                                </a:lnTo>
                                <a:lnTo>
                                  <a:pt x="20" y="24"/>
                                </a:lnTo>
                                <a:lnTo>
                                  <a:pt x="12" y="26"/>
                                </a:lnTo>
                                <a:lnTo>
                                  <a:pt x="6" y="28"/>
                                </a:lnTo>
                                <a:lnTo>
                                  <a:pt x="0" y="32"/>
                                </a:lnTo>
                                <a:lnTo>
                                  <a:pt x="0" y="34"/>
                                </a:lnTo>
                                <a:lnTo>
                                  <a:pt x="2" y="32"/>
                                </a:lnTo>
                                <a:lnTo>
                                  <a:pt x="8" y="30"/>
                                </a:lnTo>
                                <a:lnTo>
                                  <a:pt x="12" y="30"/>
                                </a:lnTo>
                                <a:lnTo>
                                  <a:pt x="18" y="30"/>
                                </a:lnTo>
                                <a:lnTo>
                                  <a:pt x="24" y="28"/>
                                </a:lnTo>
                                <a:lnTo>
                                  <a:pt x="28" y="28"/>
                                </a:lnTo>
                                <a:lnTo>
                                  <a:pt x="32" y="28"/>
                                </a:lnTo>
                                <a:lnTo>
                                  <a:pt x="34" y="28"/>
                                </a:lnTo>
                                <a:lnTo>
                                  <a:pt x="24" y="20"/>
                                </a:lnTo>
                                <a:lnTo>
                                  <a:pt x="22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32" name="Freeform 417"/>
                        <wps:cNvSpPr>
                          <a:spLocks/>
                        </wps:cNvSpPr>
                        <wps:spPr bwMode="auto">
                          <a:xfrm>
                            <a:off x="857250" y="514350"/>
                            <a:ext cx="979625" cy="2680296"/>
                          </a:xfrm>
                          <a:custGeom>
                            <a:avLst/>
                            <a:gdLst>
                              <a:gd name="T0" fmla="*/ 581 w 617"/>
                              <a:gd name="T1" fmla="*/ 832 h 1689"/>
                              <a:gd name="T2" fmla="*/ 617 w 617"/>
                              <a:gd name="T3" fmla="*/ 689 h 1689"/>
                              <a:gd name="T4" fmla="*/ 551 w 617"/>
                              <a:gd name="T5" fmla="*/ 618 h 1689"/>
                              <a:gd name="T6" fmla="*/ 480 w 617"/>
                              <a:gd name="T7" fmla="*/ 523 h 1689"/>
                              <a:gd name="T8" fmla="*/ 454 w 617"/>
                              <a:gd name="T9" fmla="*/ 441 h 1689"/>
                              <a:gd name="T10" fmla="*/ 520 w 617"/>
                              <a:gd name="T11" fmla="*/ 429 h 1689"/>
                              <a:gd name="T12" fmla="*/ 522 w 617"/>
                              <a:gd name="T13" fmla="*/ 390 h 1689"/>
                              <a:gd name="T14" fmla="*/ 492 w 617"/>
                              <a:gd name="T15" fmla="*/ 320 h 1689"/>
                              <a:gd name="T16" fmla="*/ 579 w 617"/>
                              <a:gd name="T17" fmla="*/ 223 h 1689"/>
                              <a:gd name="T18" fmla="*/ 524 w 617"/>
                              <a:gd name="T19" fmla="*/ 209 h 1689"/>
                              <a:gd name="T20" fmla="*/ 450 w 617"/>
                              <a:gd name="T21" fmla="*/ 229 h 1689"/>
                              <a:gd name="T22" fmla="*/ 408 w 617"/>
                              <a:gd name="T23" fmla="*/ 115 h 1689"/>
                              <a:gd name="T24" fmla="*/ 334 w 617"/>
                              <a:gd name="T25" fmla="*/ 0 h 1689"/>
                              <a:gd name="T26" fmla="*/ 310 w 617"/>
                              <a:gd name="T27" fmla="*/ 48 h 1689"/>
                              <a:gd name="T28" fmla="*/ 292 w 617"/>
                              <a:gd name="T29" fmla="*/ 257 h 1689"/>
                              <a:gd name="T30" fmla="*/ 228 w 617"/>
                              <a:gd name="T31" fmla="*/ 312 h 1689"/>
                              <a:gd name="T32" fmla="*/ 172 w 617"/>
                              <a:gd name="T33" fmla="*/ 364 h 1689"/>
                              <a:gd name="T34" fmla="*/ 184 w 617"/>
                              <a:gd name="T35" fmla="*/ 386 h 1689"/>
                              <a:gd name="T36" fmla="*/ 248 w 617"/>
                              <a:gd name="T37" fmla="*/ 388 h 1689"/>
                              <a:gd name="T38" fmla="*/ 306 w 617"/>
                              <a:gd name="T39" fmla="*/ 390 h 1689"/>
                              <a:gd name="T40" fmla="*/ 314 w 617"/>
                              <a:gd name="T41" fmla="*/ 412 h 1689"/>
                              <a:gd name="T42" fmla="*/ 312 w 617"/>
                              <a:gd name="T43" fmla="*/ 467 h 1689"/>
                              <a:gd name="T44" fmla="*/ 367 w 617"/>
                              <a:gd name="T45" fmla="*/ 457 h 1689"/>
                              <a:gd name="T46" fmla="*/ 367 w 617"/>
                              <a:gd name="T47" fmla="*/ 542 h 1689"/>
                              <a:gd name="T48" fmla="*/ 284 w 617"/>
                              <a:gd name="T49" fmla="*/ 687 h 1689"/>
                              <a:gd name="T50" fmla="*/ 228 w 617"/>
                              <a:gd name="T51" fmla="*/ 788 h 1689"/>
                              <a:gd name="T52" fmla="*/ 280 w 617"/>
                              <a:gd name="T53" fmla="*/ 820 h 1689"/>
                              <a:gd name="T54" fmla="*/ 306 w 617"/>
                              <a:gd name="T55" fmla="*/ 868 h 1689"/>
                              <a:gd name="T56" fmla="*/ 248 w 617"/>
                              <a:gd name="T57" fmla="*/ 977 h 1689"/>
                              <a:gd name="T58" fmla="*/ 180 w 617"/>
                              <a:gd name="T59" fmla="*/ 1008 h 1689"/>
                              <a:gd name="T60" fmla="*/ 124 w 617"/>
                              <a:gd name="T61" fmla="*/ 1028 h 1689"/>
                              <a:gd name="T62" fmla="*/ 111 w 617"/>
                              <a:gd name="T63" fmla="*/ 1060 h 1689"/>
                              <a:gd name="T64" fmla="*/ 190 w 617"/>
                              <a:gd name="T65" fmla="*/ 1143 h 1689"/>
                              <a:gd name="T66" fmla="*/ 264 w 617"/>
                              <a:gd name="T67" fmla="*/ 1191 h 1689"/>
                              <a:gd name="T68" fmla="*/ 230 w 617"/>
                              <a:gd name="T69" fmla="*/ 1250 h 1689"/>
                              <a:gd name="T70" fmla="*/ 174 w 617"/>
                              <a:gd name="T71" fmla="*/ 1301 h 1689"/>
                              <a:gd name="T72" fmla="*/ 111 w 617"/>
                              <a:gd name="T73" fmla="*/ 1334 h 1689"/>
                              <a:gd name="T74" fmla="*/ 50 w 617"/>
                              <a:gd name="T75" fmla="*/ 1358 h 1689"/>
                              <a:gd name="T76" fmla="*/ 8 w 617"/>
                              <a:gd name="T77" fmla="*/ 1366 h 1689"/>
                              <a:gd name="T78" fmla="*/ 22 w 617"/>
                              <a:gd name="T79" fmla="*/ 1418 h 1689"/>
                              <a:gd name="T80" fmla="*/ 90 w 617"/>
                              <a:gd name="T81" fmla="*/ 1475 h 1689"/>
                              <a:gd name="T82" fmla="*/ 141 w 617"/>
                              <a:gd name="T83" fmla="*/ 1499 h 1689"/>
                              <a:gd name="T84" fmla="*/ 188 w 617"/>
                              <a:gd name="T85" fmla="*/ 1503 h 1689"/>
                              <a:gd name="T86" fmla="*/ 240 w 617"/>
                              <a:gd name="T87" fmla="*/ 1493 h 1689"/>
                              <a:gd name="T88" fmla="*/ 304 w 617"/>
                              <a:gd name="T89" fmla="*/ 1483 h 1689"/>
                              <a:gd name="T90" fmla="*/ 357 w 617"/>
                              <a:gd name="T91" fmla="*/ 1493 h 1689"/>
                              <a:gd name="T92" fmla="*/ 367 w 617"/>
                              <a:gd name="T93" fmla="*/ 1554 h 1689"/>
                              <a:gd name="T94" fmla="*/ 312 w 617"/>
                              <a:gd name="T95" fmla="*/ 1622 h 1689"/>
                              <a:gd name="T96" fmla="*/ 280 w 617"/>
                              <a:gd name="T97" fmla="*/ 1636 h 1689"/>
                              <a:gd name="T98" fmla="*/ 322 w 617"/>
                              <a:gd name="T99" fmla="*/ 1677 h 1689"/>
                              <a:gd name="T100" fmla="*/ 563 w 617"/>
                              <a:gd name="T101" fmla="*/ 1677 h 1689"/>
                              <a:gd name="T102" fmla="*/ 585 w 617"/>
                              <a:gd name="T103" fmla="*/ 1650 h 1689"/>
                              <a:gd name="T104" fmla="*/ 611 w 617"/>
                              <a:gd name="T105" fmla="*/ 881 h 168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617" h="1689">
                                <a:moveTo>
                                  <a:pt x="611" y="881"/>
                                </a:moveTo>
                                <a:lnTo>
                                  <a:pt x="597" y="870"/>
                                </a:lnTo>
                                <a:lnTo>
                                  <a:pt x="589" y="858"/>
                                </a:lnTo>
                                <a:lnTo>
                                  <a:pt x="583" y="844"/>
                                </a:lnTo>
                                <a:lnTo>
                                  <a:pt x="581" y="832"/>
                                </a:lnTo>
                                <a:lnTo>
                                  <a:pt x="583" y="818"/>
                                </a:lnTo>
                                <a:lnTo>
                                  <a:pt x="591" y="806"/>
                                </a:lnTo>
                                <a:lnTo>
                                  <a:pt x="613" y="786"/>
                                </a:lnTo>
                                <a:lnTo>
                                  <a:pt x="617" y="782"/>
                                </a:lnTo>
                                <a:lnTo>
                                  <a:pt x="617" y="689"/>
                                </a:lnTo>
                                <a:lnTo>
                                  <a:pt x="615" y="687"/>
                                </a:lnTo>
                                <a:lnTo>
                                  <a:pt x="599" y="671"/>
                                </a:lnTo>
                                <a:lnTo>
                                  <a:pt x="585" y="655"/>
                                </a:lnTo>
                                <a:lnTo>
                                  <a:pt x="567" y="638"/>
                                </a:lnTo>
                                <a:lnTo>
                                  <a:pt x="551" y="618"/>
                                </a:lnTo>
                                <a:lnTo>
                                  <a:pt x="536" y="598"/>
                                </a:lnTo>
                                <a:lnTo>
                                  <a:pt x="520" y="580"/>
                                </a:lnTo>
                                <a:lnTo>
                                  <a:pt x="504" y="560"/>
                                </a:lnTo>
                                <a:lnTo>
                                  <a:pt x="492" y="540"/>
                                </a:lnTo>
                                <a:lnTo>
                                  <a:pt x="480" y="523"/>
                                </a:lnTo>
                                <a:lnTo>
                                  <a:pt x="470" y="505"/>
                                </a:lnTo>
                                <a:lnTo>
                                  <a:pt x="462" y="487"/>
                                </a:lnTo>
                                <a:lnTo>
                                  <a:pt x="456" y="471"/>
                                </a:lnTo>
                                <a:lnTo>
                                  <a:pt x="454" y="455"/>
                                </a:lnTo>
                                <a:lnTo>
                                  <a:pt x="454" y="441"/>
                                </a:lnTo>
                                <a:lnTo>
                                  <a:pt x="462" y="422"/>
                                </a:lnTo>
                                <a:lnTo>
                                  <a:pt x="476" y="416"/>
                                </a:lnTo>
                                <a:lnTo>
                                  <a:pt x="490" y="416"/>
                                </a:lnTo>
                                <a:lnTo>
                                  <a:pt x="506" y="422"/>
                                </a:lnTo>
                                <a:lnTo>
                                  <a:pt x="520" y="429"/>
                                </a:lnTo>
                                <a:lnTo>
                                  <a:pt x="532" y="435"/>
                                </a:lnTo>
                                <a:lnTo>
                                  <a:pt x="538" y="433"/>
                                </a:lnTo>
                                <a:lnTo>
                                  <a:pt x="538" y="422"/>
                                </a:lnTo>
                                <a:lnTo>
                                  <a:pt x="532" y="404"/>
                                </a:lnTo>
                                <a:lnTo>
                                  <a:pt x="522" y="390"/>
                                </a:lnTo>
                                <a:lnTo>
                                  <a:pt x="510" y="376"/>
                                </a:lnTo>
                                <a:lnTo>
                                  <a:pt x="498" y="362"/>
                                </a:lnTo>
                                <a:lnTo>
                                  <a:pt x="490" y="348"/>
                                </a:lnTo>
                                <a:lnTo>
                                  <a:pt x="486" y="336"/>
                                </a:lnTo>
                                <a:lnTo>
                                  <a:pt x="492" y="320"/>
                                </a:lnTo>
                                <a:lnTo>
                                  <a:pt x="504" y="305"/>
                                </a:lnTo>
                                <a:lnTo>
                                  <a:pt x="524" y="287"/>
                                </a:lnTo>
                                <a:lnTo>
                                  <a:pt x="543" y="265"/>
                                </a:lnTo>
                                <a:lnTo>
                                  <a:pt x="563" y="243"/>
                                </a:lnTo>
                                <a:lnTo>
                                  <a:pt x="579" y="223"/>
                                </a:lnTo>
                                <a:lnTo>
                                  <a:pt x="587" y="207"/>
                                </a:lnTo>
                                <a:lnTo>
                                  <a:pt x="587" y="196"/>
                                </a:lnTo>
                                <a:lnTo>
                                  <a:pt x="577" y="193"/>
                                </a:lnTo>
                                <a:lnTo>
                                  <a:pt x="551" y="199"/>
                                </a:lnTo>
                                <a:lnTo>
                                  <a:pt x="524" y="209"/>
                                </a:lnTo>
                                <a:lnTo>
                                  <a:pt x="500" y="221"/>
                                </a:lnTo>
                                <a:lnTo>
                                  <a:pt x="482" y="227"/>
                                </a:lnTo>
                                <a:lnTo>
                                  <a:pt x="470" y="231"/>
                                </a:lnTo>
                                <a:lnTo>
                                  <a:pt x="458" y="233"/>
                                </a:lnTo>
                                <a:lnTo>
                                  <a:pt x="450" y="229"/>
                                </a:lnTo>
                                <a:lnTo>
                                  <a:pt x="444" y="217"/>
                                </a:lnTo>
                                <a:lnTo>
                                  <a:pt x="438" y="199"/>
                                </a:lnTo>
                                <a:lnTo>
                                  <a:pt x="430" y="175"/>
                                </a:lnTo>
                                <a:lnTo>
                                  <a:pt x="420" y="148"/>
                                </a:lnTo>
                                <a:lnTo>
                                  <a:pt x="408" y="115"/>
                                </a:lnTo>
                                <a:lnTo>
                                  <a:pt x="394" y="84"/>
                                </a:lnTo>
                                <a:lnTo>
                                  <a:pt x="378" y="54"/>
                                </a:lnTo>
                                <a:lnTo>
                                  <a:pt x="363" y="28"/>
                                </a:lnTo>
                                <a:lnTo>
                                  <a:pt x="347" y="10"/>
                                </a:lnTo>
                                <a:lnTo>
                                  <a:pt x="334" y="0"/>
                                </a:lnTo>
                                <a:lnTo>
                                  <a:pt x="330" y="0"/>
                                </a:lnTo>
                                <a:lnTo>
                                  <a:pt x="326" y="0"/>
                                </a:lnTo>
                                <a:lnTo>
                                  <a:pt x="322" y="2"/>
                                </a:lnTo>
                                <a:lnTo>
                                  <a:pt x="320" y="4"/>
                                </a:lnTo>
                                <a:lnTo>
                                  <a:pt x="310" y="48"/>
                                </a:lnTo>
                                <a:lnTo>
                                  <a:pt x="310" y="121"/>
                                </a:lnTo>
                                <a:lnTo>
                                  <a:pt x="312" y="196"/>
                                </a:lnTo>
                                <a:lnTo>
                                  <a:pt x="308" y="237"/>
                                </a:lnTo>
                                <a:lnTo>
                                  <a:pt x="302" y="245"/>
                                </a:lnTo>
                                <a:lnTo>
                                  <a:pt x="292" y="257"/>
                                </a:lnTo>
                                <a:lnTo>
                                  <a:pt x="282" y="267"/>
                                </a:lnTo>
                                <a:lnTo>
                                  <a:pt x="270" y="277"/>
                                </a:lnTo>
                                <a:lnTo>
                                  <a:pt x="256" y="289"/>
                                </a:lnTo>
                                <a:lnTo>
                                  <a:pt x="242" y="301"/>
                                </a:lnTo>
                                <a:lnTo>
                                  <a:pt x="228" y="312"/>
                                </a:lnTo>
                                <a:lnTo>
                                  <a:pt x="214" y="324"/>
                                </a:lnTo>
                                <a:lnTo>
                                  <a:pt x="202" y="334"/>
                                </a:lnTo>
                                <a:lnTo>
                                  <a:pt x="190" y="344"/>
                                </a:lnTo>
                                <a:lnTo>
                                  <a:pt x="180" y="354"/>
                                </a:lnTo>
                                <a:lnTo>
                                  <a:pt x="172" y="364"/>
                                </a:lnTo>
                                <a:lnTo>
                                  <a:pt x="168" y="370"/>
                                </a:lnTo>
                                <a:lnTo>
                                  <a:pt x="166" y="376"/>
                                </a:lnTo>
                                <a:lnTo>
                                  <a:pt x="168" y="382"/>
                                </a:lnTo>
                                <a:lnTo>
                                  <a:pt x="174" y="384"/>
                                </a:lnTo>
                                <a:lnTo>
                                  <a:pt x="184" y="386"/>
                                </a:lnTo>
                                <a:lnTo>
                                  <a:pt x="196" y="388"/>
                                </a:lnTo>
                                <a:lnTo>
                                  <a:pt x="208" y="388"/>
                                </a:lnTo>
                                <a:lnTo>
                                  <a:pt x="220" y="388"/>
                                </a:lnTo>
                                <a:lnTo>
                                  <a:pt x="234" y="388"/>
                                </a:lnTo>
                                <a:lnTo>
                                  <a:pt x="248" y="388"/>
                                </a:lnTo>
                                <a:lnTo>
                                  <a:pt x="262" y="388"/>
                                </a:lnTo>
                                <a:lnTo>
                                  <a:pt x="274" y="388"/>
                                </a:lnTo>
                                <a:lnTo>
                                  <a:pt x="286" y="388"/>
                                </a:lnTo>
                                <a:lnTo>
                                  <a:pt x="298" y="390"/>
                                </a:lnTo>
                                <a:lnTo>
                                  <a:pt x="306" y="390"/>
                                </a:lnTo>
                                <a:lnTo>
                                  <a:pt x="312" y="392"/>
                                </a:lnTo>
                                <a:lnTo>
                                  <a:pt x="318" y="396"/>
                                </a:lnTo>
                                <a:lnTo>
                                  <a:pt x="320" y="400"/>
                                </a:lnTo>
                                <a:lnTo>
                                  <a:pt x="318" y="406"/>
                                </a:lnTo>
                                <a:lnTo>
                                  <a:pt x="314" y="412"/>
                                </a:lnTo>
                                <a:lnTo>
                                  <a:pt x="304" y="425"/>
                                </a:lnTo>
                                <a:lnTo>
                                  <a:pt x="300" y="439"/>
                                </a:lnTo>
                                <a:lnTo>
                                  <a:pt x="300" y="451"/>
                                </a:lnTo>
                                <a:lnTo>
                                  <a:pt x="304" y="461"/>
                                </a:lnTo>
                                <a:lnTo>
                                  <a:pt x="312" y="467"/>
                                </a:lnTo>
                                <a:lnTo>
                                  <a:pt x="322" y="469"/>
                                </a:lnTo>
                                <a:lnTo>
                                  <a:pt x="334" y="467"/>
                                </a:lnTo>
                                <a:lnTo>
                                  <a:pt x="347" y="461"/>
                                </a:lnTo>
                                <a:lnTo>
                                  <a:pt x="360" y="455"/>
                                </a:lnTo>
                                <a:lnTo>
                                  <a:pt x="367" y="457"/>
                                </a:lnTo>
                                <a:lnTo>
                                  <a:pt x="376" y="465"/>
                                </a:lnTo>
                                <a:lnTo>
                                  <a:pt x="379" y="479"/>
                                </a:lnTo>
                                <a:lnTo>
                                  <a:pt x="379" y="497"/>
                                </a:lnTo>
                                <a:lnTo>
                                  <a:pt x="376" y="519"/>
                                </a:lnTo>
                                <a:lnTo>
                                  <a:pt x="367" y="542"/>
                                </a:lnTo>
                                <a:lnTo>
                                  <a:pt x="355" y="568"/>
                                </a:lnTo>
                                <a:lnTo>
                                  <a:pt x="341" y="594"/>
                                </a:lnTo>
                                <a:lnTo>
                                  <a:pt x="322" y="624"/>
                                </a:lnTo>
                                <a:lnTo>
                                  <a:pt x="304" y="655"/>
                                </a:lnTo>
                                <a:lnTo>
                                  <a:pt x="284" y="687"/>
                                </a:lnTo>
                                <a:lnTo>
                                  <a:pt x="266" y="717"/>
                                </a:lnTo>
                                <a:lnTo>
                                  <a:pt x="250" y="743"/>
                                </a:lnTo>
                                <a:lnTo>
                                  <a:pt x="238" y="762"/>
                                </a:lnTo>
                                <a:lnTo>
                                  <a:pt x="230" y="778"/>
                                </a:lnTo>
                                <a:lnTo>
                                  <a:pt x="228" y="788"/>
                                </a:lnTo>
                                <a:lnTo>
                                  <a:pt x="232" y="796"/>
                                </a:lnTo>
                                <a:lnTo>
                                  <a:pt x="242" y="804"/>
                                </a:lnTo>
                                <a:lnTo>
                                  <a:pt x="254" y="810"/>
                                </a:lnTo>
                                <a:lnTo>
                                  <a:pt x="268" y="816"/>
                                </a:lnTo>
                                <a:lnTo>
                                  <a:pt x="280" y="820"/>
                                </a:lnTo>
                                <a:lnTo>
                                  <a:pt x="292" y="824"/>
                                </a:lnTo>
                                <a:lnTo>
                                  <a:pt x="300" y="828"/>
                                </a:lnTo>
                                <a:lnTo>
                                  <a:pt x="302" y="834"/>
                                </a:lnTo>
                                <a:lnTo>
                                  <a:pt x="306" y="848"/>
                                </a:lnTo>
                                <a:lnTo>
                                  <a:pt x="306" y="868"/>
                                </a:lnTo>
                                <a:lnTo>
                                  <a:pt x="304" y="889"/>
                                </a:lnTo>
                                <a:lnTo>
                                  <a:pt x="300" y="913"/>
                                </a:lnTo>
                                <a:lnTo>
                                  <a:pt x="288" y="937"/>
                                </a:lnTo>
                                <a:lnTo>
                                  <a:pt x="272" y="959"/>
                                </a:lnTo>
                                <a:lnTo>
                                  <a:pt x="248" y="977"/>
                                </a:lnTo>
                                <a:lnTo>
                                  <a:pt x="236" y="984"/>
                                </a:lnTo>
                                <a:lnTo>
                                  <a:pt x="222" y="992"/>
                                </a:lnTo>
                                <a:lnTo>
                                  <a:pt x="208" y="998"/>
                                </a:lnTo>
                                <a:lnTo>
                                  <a:pt x="194" y="1002"/>
                                </a:lnTo>
                                <a:lnTo>
                                  <a:pt x="180" y="1008"/>
                                </a:lnTo>
                                <a:lnTo>
                                  <a:pt x="166" y="1012"/>
                                </a:lnTo>
                                <a:lnTo>
                                  <a:pt x="154" y="1016"/>
                                </a:lnTo>
                                <a:lnTo>
                                  <a:pt x="145" y="1020"/>
                                </a:lnTo>
                                <a:lnTo>
                                  <a:pt x="135" y="1024"/>
                                </a:lnTo>
                                <a:lnTo>
                                  <a:pt x="124" y="1028"/>
                                </a:lnTo>
                                <a:lnTo>
                                  <a:pt x="118" y="1034"/>
                                </a:lnTo>
                                <a:lnTo>
                                  <a:pt x="112" y="1038"/>
                                </a:lnTo>
                                <a:lnTo>
                                  <a:pt x="111" y="1044"/>
                                </a:lnTo>
                                <a:lnTo>
                                  <a:pt x="108" y="1052"/>
                                </a:lnTo>
                                <a:lnTo>
                                  <a:pt x="111" y="1060"/>
                                </a:lnTo>
                                <a:lnTo>
                                  <a:pt x="117" y="1070"/>
                                </a:lnTo>
                                <a:lnTo>
                                  <a:pt x="129" y="1090"/>
                                </a:lnTo>
                                <a:lnTo>
                                  <a:pt x="148" y="1109"/>
                                </a:lnTo>
                                <a:lnTo>
                                  <a:pt x="168" y="1127"/>
                                </a:lnTo>
                                <a:lnTo>
                                  <a:pt x="190" y="1143"/>
                                </a:lnTo>
                                <a:lnTo>
                                  <a:pt x="212" y="1157"/>
                                </a:lnTo>
                                <a:lnTo>
                                  <a:pt x="230" y="1171"/>
                                </a:lnTo>
                                <a:lnTo>
                                  <a:pt x="246" y="1179"/>
                                </a:lnTo>
                                <a:lnTo>
                                  <a:pt x="258" y="1185"/>
                                </a:lnTo>
                                <a:lnTo>
                                  <a:pt x="264" y="1191"/>
                                </a:lnTo>
                                <a:lnTo>
                                  <a:pt x="264" y="1199"/>
                                </a:lnTo>
                                <a:lnTo>
                                  <a:pt x="260" y="1210"/>
                                </a:lnTo>
                                <a:lnTo>
                                  <a:pt x="252" y="1223"/>
                                </a:lnTo>
                                <a:lnTo>
                                  <a:pt x="242" y="1236"/>
                                </a:lnTo>
                                <a:lnTo>
                                  <a:pt x="230" y="1250"/>
                                </a:lnTo>
                                <a:lnTo>
                                  <a:pt x="216" y="1265"/>
                                </a:lnTo>
                                <a:lnTo>
                                  <a:pt x="204" y="1278"/>
                                </a:lnTo>
                                <a:lnTo>
                                  <a:pt x="196" y="1286"/>
                                </a:lnTo>
                                <a:lnTo>
                                  <a:pt x="186" y="1295"/>
                                </a:lnTo>
                                <a:lnTo>
                                  <a:pt x="174" y="1301"/>
                                </a:lnTo>
                                <a:lnTo>
                                  <a:pt x="162" y="1309"/>
                                </a:lnTo>
                                <a:lnTo>
                                  <a:pt x="150" y="1315"/>
                                </a:lnTo>
                                <a:lnTo>
                                  <a:pt x="139" y="1322"/>
                                </a:lnTo>
                                <a:lnTo>
                                  <a:pt x="124" y="1330"/>
                                </a:lnTo>
                                <a:lnTo>
                                  <a:pt x="111" y="1334"/>
                                </a:lnTo>
                                <a:lnTo>
                                  <a:pt x="96" y="1340"/>
                                </a:lnTo>
                                <a:lnTo>
                                  <a:pt x="84" y="1346"/>
                                </a:lnTo>
                                <a:lnTo>
                                  <a:pt x="72" y="1350"/>
                                </a:lnTo>
                                <a:lnTo>
                                  <a:pt x="60" y="1354"/>
                                </a:lnTo>
                                <a:lnTo>
                                  <a:pt x="50" y="1358"/>
                                </a:lnTo>
                                <a:lnTo>
                                  <a:pt x="40" y="1360"/>
                                </a:lnTo>
                                <a:lnTo>
                                  <a:pt x="32" y="1362"/>
                                </a:lnTo>
                                <a:lnTo>
                                  <a:pt x="26" y="1362"/>
                                </a:lnTo>
                                <a:lnTo>
                                  <a:pt x="16" y="1364"/>
                                </a:lnTo>
                                <a:lnTo>
                                  <a:pt x="8" y="1366"/>
                                </a:lnTo>
                                <a:lnTo>
                                  <a:pt x="0" y="1370"/>
                                </a:lnTo>
                                <a:lnTo>
                                  <a:pt x="0" y="1378"/>
                                </a:lnTo>
                                <a:lnTo>
                                  <a:pt x="0" y="1388"/>
                                </a:lnTo>
                                <a:lnTo>
                                  <a:pt x="8" y="1402"/>
                                </a:lnTo>
                                <a:lnTo>
                                  <a:pt x="22" y="1418"/>
                                </a:lnTo>
                                <a:lnTo>
                                  <a:pt x="42" y="1437"/>
                                </a:lnTo>
                                <a:lnTo>
                                  <a:pt x="54" y="1449"/>
                                </a:lnTo>
                                <a:lnTo>
                                  <a:pt x="66" y="1459"/>
                                </a:lnTo>
                                <a:lnTo>
                                  <a:pt x="78" y="1467"/>
                                </a:lnTo>
                                <a:lnTo>
                                  <a:pt x="90" y="1475"/>
                                </a:lnTo>
                                <a:lnTo>
                                  <a:pt x="100" y="1481"/>
                                </a:lnTo>
                                <a:lnTo>
                                  <a:pt x="111" y="1487"/>
                                </a:lnTo>
                                <a:lnTo>
                                  <a:pt x="123" y="1491"/>
                                </a:lnTo>
                                <a:lnTo>
                                  <a:pt x="133" y="1497"/>
                                </a:lnTo>
                                <a:lnTo>
                                  <a:pt x="141" y="1499"/>
                                </a:lnTo>
                                <a:lnTo>
                                  <a:pt x="150" y="1501"/>
                                </a:lnTo>
                                <a:lnTo>
                                  <a:pt x="160" y="1503"/>
                                </a:lnTo>
                                <a:lnTo>
                                  <a:pt x="170" y="1505"/>
                                </a:lnTo>
                                <a:lnTo>
                                  <a:pt x="180" y="1505"/>
                                </a:lnTo>
                                <a:lnTo>
                                  <a:pt x="188" y="1503"/>
                                </a:lnTo>
                                <a:lnTo>
                                  <a:pt x="198" y="1503"/>
                                </a:lnTo>
                                <a:lnTo>
                                  <a:pt x="206" y="1501"/>
                                </a:lnTo>
                                <a:lnTo>
                                  <a:pt x="216" y="1499"/>
                                </a:lnTo>
                                <a:lnTo>
                                  <a:pt x="228" y="1495"/>
                                </a:lnTo>
                                <a:lnTo>
                                  <a:pt x="240" y="1493"/>
                                </a:lnTo>
                                <a:lnTo>
                                  <a:pt x="252" y="1491"/>
                                </a:lnTo>
                                <a:lnTo>
                                  <a:pt x="266" y="1489"/>
                                </a:lnTo>
                                <a:lnTo>
                                  <a:pt x="278" y="1485"/>
                                </a:lnTo>
                                <a:lnTo>
                                  <a:pt x="292" y="1485"/>
                                </a:lnTo>
                                <a:lnTo>
                                  <a:pt x="304" y="1483"/>
                                </a:lnTo>
                                <a:lnTo>
                                  <a:pt x="318" y="1483"/>
                                </a:lnTo>
                                <a:lnTo>
                                  <a:pt x="330" y="1483"/>
                                </a:lnTo>
                                <a:lnTo>
                                  <a:pt x="340" y="1485"/>
                                </a:lnTo>
                                <a:lnTo>
                                  <a:pt x="349" y="1489"/>
                                </a:lnTo>
                                <a:lnTo>
                                  <a:pt x="357" y="1493"/>
                                </a:lnTo>
                                <a:lnTo>
                                  <a:pt x="363" y="1499"/>
                                </a:lnTo>
                                <a:lnTo>
                                  <a:pt x="367" y="1505"/>
                                </a:lnTo>
                                <a:lnTo>
                                  <a:pt x="372" y="1515"/>
                                </a:lnTo>
                                <a:lnTo>
                                  <a:pt x="372" y="1535"/>
                                </a:lnTo>
                                <a:lnTo>
                                  <a:pt x="367" y="1554"/>
                                </a:lnTo>
                                <a:lnTo>
                                  <a:pt x="361" y="1572"/>
                                </a:lnTo>
                                <a:lnTo>
                                  <a:pt x="351" y="1588"/>
                                </a:lnTo>
                                <a:lnTo>
                                  <a:pt x="340" y="1604"/>
                                </a:lnTo>
                                <a:lnTo>
                                  <a:pt x="326" y="1614"/>
                                </a:lnTo>
                                <a:lnTo>
                                  <a:pt x="312" y="1622"/>
                                </a:lnTo>
                                <a:lnTo>
                                  <a:pt x="294" y="1624"/>
                                </a:lnTo>
                                <a:lnTo>
                                  <a:pt x="292" y="1624"/>
                                </a:lnTo>
                                <a:lnTo>
                                  <a:pt x="288" y="1626"/>
                                </a:lnTo>
                                <a:lnTo>
                                  <a:pt x="284" y="1632"/>
                                </a:lnTo>
                                <a:lnTo>
                                  <a:pt x="280" y="1636"/>
                                </a:lnTo>
                                <a:lnTo>
                                  <a:pt x="280" y="1642"/>
                                </a:lnTo>
                                <a:lnTo>
                                  <a:pt x="284" y="1650"/>
                                </a:lnTo>
                                <a:lnTo>
                                  <a:pt x="292" y="1659"/>
                                </a:lnTo>
                                <a:lnTo>
                                  <a:pt x="308" y="1669"/>
                                </a:lnTo>
                                <a:lnTo>
                                  <a:pt x="322" y="1677"/>
                                </a:lnTo>
                                <a:lnTo>
                                  <a:pt x="338" y="1683"/>
                                </a:lnTo>
                                <a:lnTo>
                                  <a:pt x="353" y="1689"/>
                                </a:lnTo>
                                <a:lnTo>
                                  <a:pt x="355" y="1689"/>
                                </a:lnTo>
                                <a:lnTo>
                                  <a:pt x="553" y="1689"/>
                                </a:lnTo>
                                <a:lnTo>
                                  <a:pt x="563" y="1677"/>
                                </a:lnTo>
                                <a:lnTo>
                                  <a:pt x="571" y="1663"/>
                                </a:lnTo>
                                <a:lnTo>
                                  <a:pt x="573" y="1654"/>
                                </a:lnTo>
                                <a:lnTo>
                                  <a:pt x="575" y="1650"/>
                                </a:lnTo>
                                <a:lnTo>
                                  <a:pt x="577" y="1650"/>
                                </a:lnTo>
                                <a:lnTo>
                                  <a:pt x="585" y="1650"/>
                                </a:lnTo>
                                <a:lnTo>
                                  <a:pt x="599" y="1652"/>
                                </a:lnTo>
                                <a:lnTo>
                                  <a:pt x="613" y="1652"/>
                                </a:lnTo>
                                <a:lnTo>
                                  <a:pt x="617" y="1652"/>
                                </a:lnTo>
                                <a:lnTo>
                                  <a:pt x="617" y="887"/>
                                </a:lnTo>
                                <a:lnTo>
                                  <a:pt x="611" y="8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33" name="Freeform 418"/>
                        <wps:cNvSpPr>
                          <a:spLocks/>
                        </wps:cNvSpPr>
                        <wps:spPr bwMode="auto">
                          <a:xfrm>
                            <a:off x="1409700" y="2838450"/>
                            <a:ext cx="301667" cy="325317"/>
                          </a:xfrm>
                          <a:custGeom>
                            <a:avLst/>
                            <a:gdLst>
                              <a:gd name="T0" fmla="*/ 64 w 190"/>
                              <a:gd name="T1" fmla="*/ 0 h 205"/>
                              <a:gd name="T2" fmla="*/ 64 w 190"/>
                              <a:gd name="T3" fmla="*/ 6 h 205"/>
                              <a:gd name="T4" fmla="*/ 62 w 190"/>
                              <a:gd name="T5" fmla="*/ 22 h 205"/>
                              <a:gd name="T6" fmla="*/ 60 w 190"/>
                              <a:gd name="T7" fmla="*/ 46 h 205"/>
                              <a:gd name="T8" fmla="*/ 56 w 190"/>
                              <a:gd name="T9" fmla="*/ 75 h 205"/>
                              <a:gd name="T10" fmla="*/ 48 w 190"/>
                              <a:gd name="T11" fmla="*/ 104 h 205"/>
                              <a:gd name="T12" fmla="*/ 38 w 190"/>
                              <a:gd name="T13" fmla="*/ 136 h 205"/>
                              <a:gd name="T14" fmla="*/ 22 w 190"/>
                              <a:gd name="T15" fmla="*/ 162 h 205"/>
                              <a:gd name="T16" fmla="*/ 0 w 190"/>
                              <a:gd name="T17" fmla="*/ 186 h 205"/>
                              <a:gd name="T18" fmla="*/ 106 w 190"/>
                              <a:gd name="T19" fmla="*/ 205 h 205"/>
                              <a:gd name="T20" fmla="*/ 126 w 190"/>
                              <a:gd name="T21" fmla="*/ 164 h 205"/>
                              <a:gd name="T22" fmla="*/ 190 w 190"/>
                              <a:gd name="T23" fmla="*/ 196 h 205"/>
                              <a:gd name="T24" fmla="*/ 148 w 190"/>
                              <a:gd name="T25" fmla="*/ 42 h 205"/>
                              <a:gd name="T26" fmla="*/ 64 w 190"/>
                              <a:gd name="T27" fmla="*/ 0 h 2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90" h="205">
                                <a:moveTo>
                                  <a:pt x="64" y="0"/>
                                </a:moveTo>
                                <a:lnTo>
                                  <a:pt x="64" y="6"/>
                                </a:lnTo>
                                <a:lnTo>
                                  <a:pt x="62" y="22"/>
                                </a:lnTo>
                                <a:lnTo>
                                  <a:pt x="60" y="46"/>
                                </a:lnTo>
                                <a:lnTo>
                                  <a:pt x="56" y="75"/>
                                </a:lnTo>
                                <a:lnTo>
                                  <a:pt x="48" y="104"/>
                                </a:lnTo>
                                <a:lnTo>
                                  <a:pt x="38" y="136"/>
                                </a:lnTo>
                                <a:lnTo>
                                  <a:pt x="22" y="162"/>
                                </a:lnTo>
                                <a:lnTo>
                                  <a:pt x="0" y="186"/>
                                </a:lnTo>
                                <a:lnTo>
                                  <a:pt x="106" y="205"/>
                                </a:lnTo>
                                <a:lnTo>
                                  <a:pt x="126" y="164"/>
                                </a:lnTo>
                                <a:lnTo>
                                  <a:pt x="190" y="196"/>
                                </a:lnTo>
                                <a:lnTo>
                                  <a:pt x="148" y="42"/>
                                </a:lnTo>
                                <a:lnTo>
                                  <a:pt x="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34" name="Freeform 419"/>
                        <wps:cNvSpPr>
                          <a:spLocks/>
                        </wps:cNvSpPr>
                        <wps:spPr bwMode="auto">
                          <a:xfrm>
                            <a:off x="914401" y="1143000"/>
                            <a:ext cx="917704" cy="1936034"/>
                          </a:xfrm>
                          <a:custGeom>
                            <a:avLst/>
                            <a:gdLst>
                              <a:gd name="T0" fmla="*/ 536 w 578"/>
                              <a:gd name="T1" fmla="*/ 481 h 1220"/>
                              <a:gd name="T2" fmla="*/ 508 w 578"/>
                              <a:gd name="T3" fmla="*/ 408 h 1220"/>
                              <a:gd name="T4" fmla="*/ 516 w 578"/>
                              <a:gd name="T5" fmla="*/ 376 h 1220"/>
                              <a:gd name="T6" fmla="*/ 546 w 578"/>
                              <a:gd name="T7" fmla="*/ 370 h 1220"/>
                              <a:gd name="T8" fmla="*/ 578 w 578"/>
                              <a:gd name="T9" fmla="*/ 351 h 1220"/>
                              <a:gd name="T10" fmla="*/ 566 w 578"/>
                              <a:gd name="T11" fmla="*/ 333 h 1220"/>
                              <a:gd name="T12" fmla="*/ 522 w 578"/>
                              <a:gd name="T13" fmla="*/ 295 h 1220"/>
                              <a:gd name="T14" fmla="*/ 467 w 578"/>
                              <a:gd name="T15" fmla="*/ 234 h 1220"/>
                              <a:gd name="T16" fmla="*/ 415 w 578"/>
                              <a:gd name="T17" fmla="*/ 148 h 1220"/>
                              <a:gd name="T18" fmla="*/ 379 w 578"/>
                              <a:gd name="T19" fmla="*/ 39 h 1220"/>
                              <a:gd name="T20" fmla="*/ 373 w 578"/>
                              <a:gd name="T21" fmla="*/ 12 h 1220"/>
                              <a:gd name="T22" fmla="*/ 363 w 578"/>
                              <a:gd name="T23" fmla="*/ 71 h 1220"/>
                              <a:gd name="T24" fmla="*/ 345 w 578"/>
                              <a:gd name="T25" fmla="*/ 156 h 1220"/>
                              <a:gd name="T26" fmla="*/ 313 w 578"/>
                              <a:gd name="T27" fmla="*/ 251 h 1220"/>
                              <a:gd name="T28" fmla="*/ 263 w 578"/>
                              <a:gd name="T29" fmla="*/ 337 h 1220"/>
                              <a:gd name="T30" fmla="*/ 291 w 578"/>
                              <a:gd name="T31" fmla="*/ 390 h 1220"/>
                              <a:gd name="T32" fmla="*/ 293 w 578"/>
                              <a:gd name="T33" fmla="*/ 410 h 1220"/>
                              <a:gd name="T34" fmla="*/ 291 w 578"/>
                              <a:gd name="T35" fmla="*/ 462 h 1220"/>
                              <a:gd name="T36" fmla="*/ 273 w 578"/>
                              <a:gd name="T37" fmla="*/ 527 h 1220"/>
                              <a:gd name="T38" fmla="*/ 225 w 578"/>
                              <a:gd name="T39" fmla="*/ 592 h 1220"/>
                              <a:gd name="T40" fmla="*/ 135 w 578"/>
                              <a:gd name="T41" fmla="*/ 642 h 1220"/>
                              <a:gd name="T42" fmla="*/ 98 w 578"/>
                              <a:gd name="T43" fmla="*/ 658 h 1220"/>
                              <a:gd name="T44" fmla="*/ 113 w 578"/>
                              <a:gd name="T45" fmla="*/ 676 h 1220"/>
                              <a:gd name="T46" fmla="*/ 143 w 578"/>
                              <a:gd name="T47" fmla="*/ 704 h 1220"/>
                              <a:gd name="T48" fmla="*/ 183 w 578"/>
                              <a:gd name="T49" fmla="*/ 732 h 1220"/>
                              <a:gd name="T50" fmla="*/ 235 w 578"/>
                              <a:gd name="T51" fmla="*/ 758 h 1220"/>
                              <a:gd name="T52" fmla="*/ 275 w 578"/>
                              <a:gd name="T53" fmla="*/ 770 h 1220"/>
                              <a:gd name="T54" fmla="*/ 267 w 578"/>
                              <a:gd name="T55" fmla="*/ 796 h 1220"/>
                              <a:gd name="T56" fmla="*/ 241 w 578"/>
                              <a:gd name="T57" fmla="*/ 845 h 1220"/>
                              <a:gd name="T58" fmla="*/ 193 w 578"/>
                              <a:gd name="T59" fmla="*/ 901 h 1220"/>
                              <a:gd name="T60" fmla="*/ 115 w 578"/>
                              <a:gd name="T61" fmla="*/ 952 h 1220"/>
                              <a:gd name="T62" fmla="*/ 0 w 578"/>
                              <a:gd name="T63" fmla="*/ 984 h 1220"/>
                              <a:gd name="T64" fmla="*/ 8 w 578"/>
                              <a:gd name="T65" fmla="*/ 994 h 1220"/>
                              <a:gd name="T66" fmla="*/ 34 w 578"/>
                              <a:gd name="T67" fmla="*/ 1018 h 1220"/>
                              <a:gd name="T68" fmla="*/ 72 w 578"/>
                              <a:gd name="T69" fmla="*/ 1043 h 1220"/>
                              <a:gd name="T70" fmla="*/ 119 w 578"/>
                              <a:gd name="T71" fmla="*/ 1061 h 1220"/>
                              <a:gd name="T72" fmla="*/ 179 w 578"/>
                              <a:gd name="T73" fmla="*/ 1063 h 1220"/>
                              <a:gd name="T74" fmla="*/ 243 w 578"/>
                              <a:gd name="T75" fmla="*/ 1049 h 1220"/>
                              <a:gd name="T76" fmla="*/ 305 w 578"/>
                              <a:gd name="T77" fmla="*/ 1053 h 1220"/>
                              <a:gd name="T78" fmla="*/ 363 w 578"/>
                              <a:gd name="T79" fmla="*/ 1075 h 1220"/>
                              <a:gd name="T80" fmla="*/ 415 w 578"/>
                              <a:gd name="T81" fmla="*/ 1109 h 1220"/>
                              <a:gd name="T82" fmla="*/ 461 w 578"/>
                              <a:gd name="T83" fmla="*/ 1145 h 1220"/>
                              <a:gd name="T84" fmla="*/ 499 w 578"/>
                              <a:gd name="T85" fmla="*/ 1176 h 1220"/>
                              <a:gd name="T86" fmla="*/ 530 w 578"/>
                              <a:gd name="T87" fmla="*/ 1198 h 1220"/>
                              <a:gd name="T88" fmla="*/ 558 w 578"/>
                              <a:gd name="T89" fmla="*/ 1212 h 1220"/>
                              <a:gd name="T90" fmla="*/ 578 w 578"/>
                              <a:gd name="T91" fmla="*/ 1220 h 1220"/>
                              <a:gd name="T92" fmla="*/ 574 w 578"/>
                              <a:gd name="T93" fmla="*/ 1065 h 1220"/>
                              <a:gd name="T94" fmla="*/ 578 w 578"/>
                              <a:gd name="T95" fmla="*/ 1032 h 122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8861 h 10000"/>
                              <a:gd name="connsiteX139" fmla="*/ 9965 w 10000"/>
                              <a:gd name="connsiteY139" fmla="*/ 8844 h 10000"/>
                              <a:gd name="connsiteX140" fmla="*/ 9931 w 10000"/>
                              <a:gd name="connsiteY140" fmla="*/ 8730 h 10000"/>
                              <a:gd name="connsiteX141" fmla="*/ 9965 w 10000"/>
                              <a:gd name="connsiteY141" fmla="*/ 8492 h 10000"/>
                              <a:gd name="connsiteX142" fmla="*/ 10000 w 10000"/>
                              <a:gd name="connsiteY142" fmla="*/ 8459 h 10000"/>
                              <a:gd name="connsiteX143" fmla="*/ 10000 w 10000"/>
                              <a:gd name="connsiteY143" fmla="*/ 4320 h 10000"/>
                              <a:gd name="connsiteX144" fmla="*/ 9827 w 10000"/>
                              <a:gd name="connsiteY144" fmla="*/ 4270 h 1000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8861 h 10000"/>
                              <a:gd name="connsiteX139" fmla="*/ 9965 w 10000"/>
                              <a:gd name="connsiteY139" fmla="*/ 8844 h 10000"/>
                              <a:gd name="connsiteX140" fmla="*/ 9965 w 10000"/>
                              <a:gd name="connsiteY140" fmla="*/ 8492 h 10000"/>
                              <a:gd name="connsiteX141" fmla="*/ 10000 w 10000"/>
                              <a:gd name="connsiteY141" fmla="*/ 8459 h 10000"/>
                              <a:gd name="connsiteX142" fmla="*/ 10000 w 10000"/>
                              <a:gd name="connsiteY142" fmla="*/ 4320 h 10000"/>
                              <a:gd name="connsiteX143" fmla="*/ 9827 w 10000"/>
                              <a:gd name="connsiteY143" fmla="*/ 4270 h 1000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8861 h 10000"/>
                              <a:gd name="connsiteX139" fmla="*/ 9965 w 10000"/>
                              <a:gd name="connsiteY139" fmla="*/ 8492 h 10000"/>
                              <a:gd name="connsiteX140" fmla="*/ 10000 w 10000"/>
                              <a:gd name="connsiteY140" fmla="*/ 8459 h 10000"/>
                              <a:gd name="connsiteX141" fmla="*/ 10000 w 10000"/>
                              <a:gd name="connsiteY141" fmla="*/ 4320 h 10000"/>
                              <a:gd name="connsiteX142" fmla="*/ 9827 w 10000"/>
                              <a:gd name="connsiteY142" fmla="*/ 4270 h 10000"/>
                              <a:gd name="connsiteX0" fmla="*/ 9827 w 10005"/>
                              <a:gd name="connsiteY0" fmla="*/ 4270 h 10000"/>
                              <a:gd name="connsiteX1" fmla="*/ 9550 w 10005"/>
                              <a:gd name="connsiteY1" fmla="*/ 4123 h 10000"/>
                              <a:gd name="connsiteX2" fmla="*/ 9273 w 10005"/>
                              <a:gd name="connsiteY2" fmla="*/ 3943 h 10000"/>
                              <a:gd name="connsiteX3" fmla="*/ 9031 w 10005"/>
                              <a:gd name="connsiteY3" fmla="*/ 3770 h 10000"/>
                              <a:gd name="connsiteX4" fmla="*/ 8893 w 10005"/>
                              <a:gd name="connsiteY4" fmla="*/ 3574 h 10000"/>
                              <a:gd name="connsiteX5" fmla="*/ 8789 w 10005"/>
                              <a:gd name="connsiteY5" fmla="*/ 3344 h 10000"/>
                              <a:gd name="connsiteX6" fmla="*/ 8824 w 10005"/>
                              <a:gd name="connsiteY6" fmla="*/ 3082 h 10000"/>
                              <a:gd name="connsiteX7" fmla="*/ 8858 w 10005"/>
                              <a:gd name="connsiteY7" fmla="*/ 3082 h 10000"/>
                              <a:gd name="connsiteX8" fmla="*/ 8927 w 10005"/>
                              <a:gd name="connsiteY8" fmla="*/ 3082 h 10000"/>
                              <a:gd name="connsiteX9" fmla="*/ 9066 w 10005"/>
                              <a:gd name="connsiteY9" fmla="*/ 3082 h 10000"/>
                              <a:gd name="connsiteX10" fmla="*/ 9239 w 10005"/>
                              <a:gd name="connsiteY10" fmla="*/ 3066 h 10000"/>
                              <a:gd name="connsiteX11" fmla="*/ 9446 w 10005"/>
                              <a:gd name="connsiteY11" fmla="*/ 3033 h 10000"/>
                              <a:gd name="connsiteX12" fmla="*/ 9654 w 10005"/>
                              <a:gd name="connsiteY12" fmla="*/ 2984 h 10000"/>
                              <a:gd name="connsiteX13" fmla="*/ 9862 w 10005"/>
                              <a:gd name="connsiteY13" fmla="*/ 2926 h 10000"/>
                              <a:gd name="connsiteX14" fmla="*/ 10000 w 10005"/>
                              <a:gd name="connsiteY14" fmla="*/ 2877 h 10000"/>
                              <a:gd name="connsiteX15" fmla="*/ 10000 w 10005"/>
                              <a:gd name="connsiteY15" fmla="*/ 2811 h 10000"/>
                              <a:gd name="connsiteX16" fmla="*/ 9931 w 10005"/>
                              <a:gd name="connsiteY16" fmla="*/ 2795 h 10000"/>
                              <a:gd name="connsiteX17" fmla="*/ 9792 w 10005"/>
                              <a:gd name="connsiteY17" fmla="*/ 2730 h 10000"/>
                              <a:gd name="connsiteX18" fmla="*/ 9550 w 10005"/>
                              <a:gd name="connsiteY18" fmla="*/ 2648 h 10000"/>
                              <a:gd name="connsiteX19" fmla="*/ 9308 w 10005"/>
                              <a:gd name="connsiteY19" fmla="*/ 2549 h 10000"/>
                              <a:gd name="connsiteX20" fmla="*/ 9031 w 10005"/>
                              <a:gd name="connsiteY20" fmla="*/ 2418 h 10000"/>
                              <a:gd name="connsiteX21" fmla="*/ 8720 w 10005"/>
                              <a:gd name="connsiteY21" fmla="*/ 2270 h 10000"/>
                              <a:gd name="connsiteX22" fmla="*/ 8426 w 10005"/>
                              <a:gd name="connsiteY22" fmla="*/ 2107 h 10000"/>
                              <a:gd name="connsiteX23" fmla="*/ 8080 w 10005"/>
                              <a:gd name="connsiteY23" fmla="*/ 1918 h 10000"/>
                              <a:gd name="connsiteX24" fmla="*/ 7768 w 10005"/>
                              <a:gd name="connsiteY24" fmla="*/ 1705 h 10000"/>
                              <a:gd name="connsiteX25" fmla="*/ 7457 w 10005"/>
                              <a:gd name="connsiteY25" fmla="*/ 1475 h 10000"/>
                              <a:gd name="connsiteX26" fmla="*/ 7180 w 10005"/>
                              <a:gd name="connsiteY26" fmla="*/ 1213 h 10000"/>
                              <a:gd name="connsiteX27" fmla="*/ 6938 w 10005"/>
                              <a:gd name="connsiteY27" fmla="*/ 943 h 10000"/>
                              <a:gd name="connsiteX28" fmla="*/ 6730 w 10005"/>
                              <a:gd name="connsiteY28" fmla="*/ 648 h 10000"/>
                              <a:gd name="connsiteX29" fmla="*/ 6557 w 10005"/>
                              <a:gd name="connsiteY29" fmla="*/ 320 h 10000"/>
                              <a:gd name="connsiteX30" fmla="*/ 6453 w 10005"/>
                              <a:gd name="connsiteY30" fmla="*/ 0 h 10000"/>
                              <a:gd name="connsiteX31" fmla="*/ 6453 w 10005"/>
                              <a:gd name="connsiteY31" fmla="*/ 16 h 10000"/>
                              <a:gd name="connsiteX32" fmla="*/ 6453 w 10005"/>
                              <a:gd name="connsiteY32" fmla="*/ 98 h 10000"/>
                              <a:gd name="connsiteX33" fmla="*/ 6419 w 10005"/>
                              <a:gd name="connsiteY33" fmla="*/ 221 h 10000"/>
                              <a:gd name="connsiteX34" fmla="*/ 6349 w 10005"/>
                              <a:gd name="connsiteY34" fmla="*/ 385 h 10000"/>
                              <a:gd name="connsiteX35" fmla="*/ 6280 w 10005"/>
                              <a:gd name="connsiteY35" fmla="*/ 582 h 10000"/>
                              <a:gd name="connsiteX36" fmla="*/ 6211 w 10005"/>
                              <a:gd name="connsiteY36" fmla="*/ 795 h 10000"/>
                              <a:gd name="connsiteX37" fmla="*/ 6107 w 10005"/>
                              <a:gd name="connsiteY37" fmla="*/ 1041 h 10000"/>
                              <a:gd name="connsiteX38" fmla="*/ 5969 w 10005"/>
                              <a:gd name="connsiteY38" fmla="*/ 1279 h 10000"/>
                              <a:gd name="connsiteX39" fmla="*/ 5830 w 10005"/>
                              <a:gd name="connsiteY39" fmla="*/ 1541 h 10000"/>
                              <a:gd name="connsiteX40" fmla="*/ 5623 w 10005"/>
                              <a:gd name="connsiteY40" fmla="*/ 1803 h 10000"/>
                              <a:gd name="connsiteX41" fmla="*/ 5415 w 10005"/>
                              <a:gd name="connsiteY41" fmla="*/ 2057 h 10000"/>
                              <a:gd name="connsiteX42" fmla="*/ 5173 w 10005"/>
                              <a:gd name="connsiteY42" fmla="*/ 2320 h 10000"/>
                              <a:gd name="connsiteX43" fmla="*/ 4896 w 10005"/>
                              <a:gd name="connsiteY43" fmla="*/ 2549 h 10000"/>
                              <a:gd name="connsiteX44" fmla="*/ 4550 w 10005"/>
                              <a:gd name="connsiteY44" fmla="*/ 2762 h 10000"/>
                              <a:gd name="connsiteX45" fmla="*/ 4204 w 10005"/>
                              <a:gd name="connsiteY45" fmla="*/ 2926 h 10000"/>
                              <a:gd name="connsiteX46" fmla="*/ 3824 w 10005"/>
                              <a:gd name="connsiteY46" fmla="*/ 3066 h 10000"/>
                              <a:gd name="connsiteX47" fmla="*/ 5035 w 10005"/>
                              <a:gd name="connsiteY47" fmla="*/ 3197 h 10000"/>
                              <a:gd name="connsiteX48" fmla="*/ 5035 w 10005"/>
                              <a:gd name="connsiteY48" fmla="*/ 3213 h 10000"/>
                              <a:gd name="connsiteX49" fmla="*/ 5069 w 10005"/>
                              <a:gd name="connsiteY49" fmla="*/ 3279 h 10000"/>
                              <a:gd name="connsiteX50" fmla="*/ 5069 w 10005"/>
                              <a:gd name="connsiteY50" fmla="*/ 3361 h 10000"/>
                              <a:gd name="connsiteX51" fmla="*/ 5069 w 10005"/>
                              <a:gd name="connsiteY51" fmla="*/ 3475 h 10000"/>
                              <a:gd name="connsiteX52" fmla="*/ 5069 w 10005"/>
                              <a:gd name="connsiteY52" fmla="*/ 3623 h 10000"/>
                              <a:gd name="connsiteX53" fmla="*/ 5035 w 10005"/>
                              <a:gd name="connsiteY53" fmla="*/ 3787 h 10000"/>
                              <a:gd name="connsiteX54" fmla="*/ 4965 w 10005"/>
                              <a:gd name="connsiteY54" fmla="*/ 3943 h 10000"/>
                              <a:gd name="connsiteX55" fmla="*/ 4862 w 10005"/>
                              <a:gd name="connsiteY55" fmla="*/ 4123 h 10000"/>
                              <a:gd name="connsiteX56" fmla="*/ 4723 w 10005"/>
                              <a:gd name="connsiteY56" fmla="*/ 4320 h 10000"/>
                              <a:gd name="connsiteX57" fmla="*/ 4516 w 10005"/>
                              <a:gd name="connsiteY57" fmla="*/ 4500 h 10000"/>
                              <a:gd name="connsiteX58" fmla="*/ 4204 w 10005"/>
                              <a:gd name="connsiteY58" fmla="*/ 4680 h 10000"/>
                              <a:gd name="connsiteX59" fmla="*/ 3893 w 10005"/>
                              <a:gd name="connsiteY59" fmla="*/ 4852 h 10000"/>
                              <a:gd name="connsiteX60" fmla="*/ 3443 w 10005"/>
                              <a:gd name="connsiteY60" fmla="*/ 5016 h 10000"/>
                              <a:gd name="connsiteX61" fmla="*/ 2958 w 10005"/>
                              <a:gd name="connsiteY61" fmla="*/ 5148 h 10000"/>
                              <a:gd name="connsiteX62" fmla="*/ 2336 w 10005"/>
                              <a:gd name="connsiteY62" fmla="*/ 5262 h 10000"/>
                              <a:gd name="connsiteX63" fmla="*/ 1661 w 10005"/>
                              <a:gd name="connsiteY63" fmla="*/ 5344 h 10000"/>
                              <a:gd name="connsiteX64" fmla="*/ 1661 w 10005"/>
                              <a:gd name="connsiteY64" fmla="*/ 5361 h 10000"/>
                              <a:gd name="connsiteX65" fmla="*/ 1696 w 10005"/>
                              <a:gd name="connsiteY65" fmla="*/ 5393 h 10000"/>
                              <a:gd name="connsiteX66" fmla="*/ 1799 w 10005"/>
                              <a:gd name="connsiteY66" fmla="*/ 5434 h 10000"/>
                              <a:gd name="connsiteX67" fmla="*/ 1851 w 10005"/>
                              <a:gd name="connsiteY67" fmla="*/ 5484 h 10000"/>
                              <a:gd name="connsiteX68" fmla="*/ 1955 w 10005"/>
                              <a:gd name="connsiteY68" fmla="*/ 5541 h 10000"/>
                              <a:gd name="connsiteX69" fmla="*/ 2128 w 10005"/>
                              <a:gd name="connsiteY69" fmla="*/ 5607 h 10000"/>
                              <a:gd name="connsiteX70" fmla="*/ 2266 w 10005"/>
                              <a:gd name="connsiteY70" fmla="*/ 5689 h 10000"/>
                              <a:gd name="connsiteX71" fmla="*/ 2474 w 10005"/>
                              <a:gd name="connsiteY71" fmla="*/ 5770 h 10000"/>
                              <a:gd name="connsiteX72" fmla="*/ 2682 w 10005"/>
                              <a:gd name="connsiteY72" fmla="*/ 5852 h 10000"/>
                              <a:gd name="connsiteX73" fmla="*/ 2889 w 10005"/>
                              <a:gd name="connsiteY73" fmla="*/ 5926 h 10000"/>
                              <a:gd name="connsiteX74" fmla="*/ 3166 w 10005"/>
                              <a:gd name="connsiteY74" fmla="*/ 6000 h 10000"/>
                              <a:gd name="connsiteX75" fmla="*/ 3443 w 10005"/>
                              <a:gd name="connsiteY75" fmla="*/ 6082 h 10000"/>
                              <a:gd name="connsiteX76" fmla="*/ 3754 w 10005"/>
                              <a:gd name="connsiteY76" fmla="*/ 6148 h 10000"/>
                              <a:gd name="connsiteX77" fmla="*/ 4066 w 10005"/>
                              <a:gd name="connsiteY77" fmla="*/ 6213 h 10000"/>
                              <a:gd name="connsiteX78" fmla="*/ 4412 w 10005"/>
                              <a:gd name="connsiteY78" fmla="*/ 6262 h 10000"/>
                              <a:gd name="connsiteX79" fmla="*/ 4758 w 10005"/>
                              <a:gd name="connsiteY79" fmla="*/ 6295 h 10000"/>
                              <a:gd name="connsiteX80" fmla="*/ 4758 w 10005"/>
                              <a:gd name="connsiteY80" fmla="*/ 6311 h 10000"/>
                              <a:gd name="connsiteX81" fmla="*/ 4758 w 10005"/>
                              <a:gd name="connsiteY81" fmla="*/ 6361 h 10000"/>
                              <a:gd name="connsiteX82" fmla="*/ 4689 w 10005"/>
                              <a:gd name="connsiteY82" fmla="*/ 6426 h 10000"/>
                              <a:gd name="connsiteX83" fmla="*/ 4619 w 10005"/>
                              <a:gd name="connsiteY83" fmla="*/ 6525 h 10000"/>
                              <a:gd name="connsiteX84" fmla="*/ 4516 w 10005"/>
                              <a:gd name="connsiteY84" fmla="*/ 6656 h 10000"/>
                              <a:gd name="connsiteX85" fmla="*/ 4377 w 10005"/>
                              <a:gd name="connsiteY85" fmla="*/ 6779 h 10000"/>
                              <a:gd name="connsiteX86" fmla="*/ 4170 w 10005"/>
                              <a:gd name="connsiteY86" fmla="*/ 6926 h 10000"/>
                              <a:gd name="connsiteX87" fmla="*/ 3962 w 10005"/>
                              <a:gd name="connsiteY87" fmla="*/ 7074 h 10000"/>
                              <a:gd name="connsiteX88" fmla="*/ 3685 w 10005"/>
                              <a:gd name="connsiteY88" fmla="*/ 7221 h 10000"/>
                              <a:gd name="connsiteX89" fmla="*/ 3339 w 10005"/>
                              <a:gd name="connsiteY89" fmla="*/ 7385 h 10000"/>
                              <a:gd name="connsiteX90" fmla="*/ 2958 w 10005"/>
                              <a:gd name="connsiteY90" fmla="*/ 7533 h 10000"/>
                              <a:gd name="connsiteX91" fmla="*/ 2509 w 10005"/>
                              <a:gd name="connsiteY91" fmla="*/ 7672 h 10000"/>
                              <a:gd name="connsiteX92" fmla="*/ 1990 w 10005"/>
                              <a:gd name="connsiteY92" fmla="*/ 7803 h 10000"/>
                              <a:gd name="connsiteX93" fmla="*/ 1419 w 10005"/>
                              <a:gd name="connsiteY93" fmla="*/ 7902 h 10000"/>
                              <a:gd name="connsiteX94" fmla="*/ 761 w 10005"/>
                              <a:gd name="connsiteY94" fmla="*/ 8000 h 10000"/>
                              <a:gd name="connsiteX95" fmla="*/ 0 w 10005"/>
                              <a:gd name="connsiteY95" fmla="*/ 8066 h 10000"/>
                              <a:gd name="connsiteX96" fmla="*/ 35 w 10005"/>
                              <a:gd name="connsiteY96" fmla="*/ 8082 h 10000"/>
                              <a:gd name="connsiteX97" fmla="*/ 69 w 10005"/>
                              <a:gd name="connsiteY97" fmla="*/ 8098 h 10000"/>
                              <a:gd name="connsiteX98" fmla="*/ 138 w 10005"/>
                              <a:gd name="connsiteY98" fmla="*/ 8148 h 10000"/>
                              <a:gd name="connsiteX99" fmla="*/ 277 w 10005"/>
                              <a:gd name="connsiteY99" fmla="*/ 8213 h 10000"/>
                              <a:gd name="connsiteX100" fmla="*/ 415 w 10005"/>
                              <a:gd name="connsiteY100" fmla="*/ 8279 h 10000"/>
                              <a:gd name="connsiteX101" fmla="*/ 588 w 10005"/>
                              <a:gd name="connsiteY101" fmla="*/ 8344 h 10000"/>
                              <a:gd name="connsiteX102" fmla="*/ 761 w 10005"/>
                              <a:gd name="connsiteY102" fmla="*/ 8410 h 10000"/>
                              <a:gd name="connsiteX103" fmla="*/ 1003 w 10005"/>
                              <a:gd name="connsiteY103" fmla="*/ 8492 h 10000"/>
                              <a:gd name="connsiteX104" fmla="*/ 1246 w 10005"/>
                              <a:gd name="connsiteY104" fmla="*/ 8549 h 10000"/>
                              <a:gd name="connsiteX105" fmla="*/ 1488 w 10005"/>
                              <a:gd name="connsiteY105" fmla="*/ 8615 h 10000"/>
                              <a:gd name="connsiteX106" fmla="*/ 1799 w 10005"/>
                              <a:gd name="connsiteY106" fmla="*/ 8664 h 10000"/>
                              <a:gd name="connsiteX107" fmla="*/ 2059 w 10005"/>
                              <a:gd name="connsiteY107" fmla="*/ 8697 h 10000"/>
                              <a:gd name="connsiteX108" fmla="*/ 2405 w 10005"/>
                              <a:gd name="connsiteY108" fmla="*/ 8730 h 10000"/>
                              <a:gd name="connsiteX109" fmla="*/ 2716 w 10005"/>
                              <a:gd name="connsiteY109" fmla="*/ 8730 h 10000"/>
                              <a:gd name="connsiteX110" fmla="*/ 3097 w 10005"/>
                              <a:gd name="connsiteY110" fmla="*/ 8713 h 10000"/>
                              <a:gd name="connsiteX111" fmla="*/ 3443 w 10005"/>
                              <a:gd name="connsiteY111" fmla="*/ 8664 h 10000"/>
                              <a:gd name="connsiteX112" fmla="*/ 3824 w 10005"/>
                              <a:gd name="connsiteY112" fmla="*/ 8615 h 10000"/>
                              <a:gd name="connsiteX113" fmla="*/ 4204 w 10005"/>
                              <a:gd name="connsiteY113" fmla="*/ 8598 h 10000"/>
                              <a:gd name="connsiteX114" fmla="*/ 4585 w 10005"/>
                              <a:gd name="connsiteY114" fmla="*/ 8598 h 10000"/>
                              <a:gd name="connsiteX115" fmla="*/ 4931 w 10005"/>
                              <a:gd name="connsiteY115" fmla="*/ 8598 h 10000"/>
                              <a:gd name="connsiteX116" fmla="*/ 5277 w 10005"/>
                              <a:gd name="connsiteY116" fmla="*/ 8631 h 10000"/>
                              <a:gd name="connsiteX117" fmla="*/ 5623 w 10005"/>
                              <a:gd name="connsiteY117" fmla="*/ 8680 h 10000"/>
                              <a:gd name="connsiteX118" fmla="*/ 5969 w 10005"/>
                              <a:gd name="connsiteY118" fmla="*/ 8746 h 10000"/>
                              <a:gd name="connsiteX119" fmla="*/ 6280 w 10005"/>
                              <a:gd name="connsiteY119" fmla="*/ 8811 h 10000"/>
                              <a:gd name="connsiteX120" fmla="*/ 6592 w 10005"/>
                              <a:gd name="connsiteY120" fmla="*/ 8893 h 10000"/>
                              <a:gd name="connsiteX121" fmla="*/ 6903 w 10005"/>
                              <a:gd name="connsiteY121" fmla="*/ 8992 h 10000"/>
                              <a:gd name="connsiteX122" fmla="*/ 7180 w 10005"/>
                              <a:gd name="connsiteY122" fmla="*/ 9090 h 10000"/>
                              <a:gd name="connsiteX123" fmla="*/ 7457 w 10005"/>
                              <a:gd name="connsiteY123" fmla="*/ 9189 h 10000"/>
                              <a:gd name="connsiteX124" fmla="*/ 7734 w 10005"/>
                              <a:gd name="connsiteY124" fmla="*/ 9287 h 10000"/>
                              <a:gd name="connsiteX125" fmla="*/ 7976 w 10005"/>
                              <a:gd name="connsiteY125" fmla="*/ 9385 h 10000"/>
                              <a:gd name="connsiteX126" fmla="*/ 8253 w 10005"/>
                              <a:gd name="connsiteY126" fmla="*/ 9475 h 10000"/>
                              <a:gd name="connsiteX127" fmla="*/ 8460 w 10005"/>
                              <a:gd name="connsiteY127" fmla="*/ 9574 h 10000"/>
                              <a:gd name="connsiteX128" fmla="*/ 8633 w 10005"/>
                              <a:gd name="connsiteY128" fmla="*/ 9639 h 10000"/>
                              <a:gd name="connsiteX129" fmla="*/ 8789 w 10005"/>
                              <a:gd name="connsiteY129" fmla="*/ 9705 h 10000"/>
                              <a:gd name="connsiteX130" fmla="*/ 8997 w 10005"/>
                              <a:gd name="connsiteY130" fmla="*/ 9770 h 10000"/>
                              <a:gd name="connsiteX131" fmla="*/ 9170 w 10005"/>
                              <a:gd name="connsiteY131" fmla="*/ 9820 h 10000"/>
                              <a:gd name="connsiteX132" fmla="*/ 9343 w 10005"/>
                              <a:gd name="connsiteY132" fmla="*/ 9869 h 10000"/>
                              <a:gd name="connsiteX133" fmla="*/ 9481 w 10005"/>
                              <a:gd name="connsiteY133" fmla="*/ 9902 h 10000"/>
                              <a:gd name="connsiteX134" fmla="*/ 9654 w 10005"/>
                              <a:gd name="connsiteY134" fmla="*/ 9934 h 10000"/>
                              <a:gd name="connsiteX135" fmla="*/ 9827 w 10005"/>
                              <a:gd name="connsiteY135" fmla="*/ 9967 h 10000"/>
                              <a:gd name="connsiteX136" fmla="*/ 10000 w 10005"/>
                              <a:gd name="connsiteY136" fmla="*/ 9984 h 10000"/>
                              <a:gd name="connsiteX137" fmla="*/ 10000 w 10005"/>
                              <a:gd name="connsiteY137" fmla="*/ 10000 h 10000"/>
                              <a:gd name="connsiteX138" fmla="*/ 10000 w 10005"/>
                              <a:gd name="connsiteY138" fmla="*/ 8861 h 10000"/>
                              <a:gd name="connsiteX139" fmla="*/ 9965 w 10005"/>
                              <a:gd name="connsiteY139" fmla="*/ 8492 h 10000"/>
                              <a:gd name="connsiteX140" fmla="*/ 10000 w 10005"/>
                              <a:gd name="connsiteY140" fmla="*/ 4320 h 10000"/>
                              <a:gd name="connsiteX141" fmla="*/ 9827 w 10005"/>
                              <a:gd name="connsiteY141" fmla="*/ 4270 h 10000"/>
                              <a:gd name="connsiteX0" fmla="*/ 9827 w 10012"/>
                              <a:gd name="connsiteY0" fmla="*/ 4270 h 10000"/>
                              <a:gd name="connsiteX1" fmla="*/ 9550 w 10012"/>
                              <a:gd name="connsiteY1" fmla="*/ 4123 h 10000"/>
                              <a:gd name="connsiteX2" fmla="*/ 9273 w 10012"/>
                              <a:gd name="connsiteY2" fmla="*/ 3943 h 10000"/>
                              <a:gd name="connsiteX3" fmla="*/ 9031 w 10012"/>
                              <a:gd name="connsiteY3" fmla="*/ 3770 h 10000"/>
                              <a:gd name="connsiteX4" fmla="*/ 8893 w 10012"/>
                              <a:gd name="connsiteY4" fmla="*/ 3574 h 10000"/>
                              <a:gd name="connsiteX5" fmla="*/ 8789 w 10012"/>
                              <a:gd name="connsiteY5" fmla="*/ 3344 h 10000"/>
                              <a:gd name="connsiteX6" fmla="*/ 8824 w 10012"/>
                              <a:gd name="connsiteY6" fmla="*/ 3082 h 10000"/>
                              <a:gd name="connsiteX7" fmla="*/ 8858 w 10012"/>
                              <a:gd name="connsiteY7" fmla="*/ 3082 h 10000"/>
                              <a:gd name="connsiteX8" fmla="*/ 8927 w 10012"/>
                              <a:gd name="connsiteY8" fmla="*/ 3082 h 10000"/>
                              <a:gd name="connsiteX9" fmla="*/ 9066 w 10012"/>
                              <a:gd name="connsiteY9" fmla="*/ 3082 h 10000"/>
                              <a:gd name="connsiteX10" fmla="*/ 9239 w 10012"/>
                              <a:gd name="connsiteY10" fmla="*/ 3066 h 10000"/>
                              <a:gd name="connsiteX11" fmla="*/ 9446 w 10012"/>
                              <a:gd name="connsiteY11" fmla="*/ 3033 h 10000"/>
                              <a:gd name="connsiteX12" fmla="*/ 9654 w 10012"/>
                              <a:gd name="connsiteY12" fmla="*/ 2984 h 10000"/>
                              <a:gd name="connsiteX13" fmla="*/ 9862 w 10012"/>
                              <a:gd name="connsiteY13" fmla="*/ 2926 h 10000"/>
                              <a:gd name="connsiteX14" fmla="*/ 10000 w 10012"/>
                              <a:gd name="connsiteY14" fmla="*/ 2877 h 10000"/>
                              <a:gd name="connsiteX15" fmla="*/ 10000 w 10012"/>
                              <a:gd name="connsiteY15" fmla="*/ 2811 h 10000"/>
                              <a:gd name="connsiteX16" fmla="*/ 9931 w 10012"/>
                              <a:gd name="connsiteY16" fmla="*/ 2795 h 10000"/>
                              <a:gd name="connsiteX17" fmla="*/ 9792 w 10012"/>
                              <a:gd name="connsiteY17" fmla="*/ 2730 h 10000"/>
                              <a:gd name="connsiteX18" fmla="*/ 9550 w 10012"/>
                              <a:gd name="connsiteY18" fmla="*/ 2648 h 10000"/>
                              <a:gd name="connsiteX19" fmla="*/ 9308 w 10012"/>
                              <a:gd name="connsiteY19" fmla="*/ 2549 h 10000"/>
                              <a:gd name="connsiteX20" fmla="*/ 9031 w 10012"/>
                              <a:gd name="connsiteY20" fmla="*/ 2418 h 10000"/>
                              <a:gd name="connsiteX21" fmla="*/ 8720 w 10012"/>
                              <a:gd name="connsiteY21" fmla="*/ 2270 h 10000"/>
                              <a:gd name="connsiteX22" fmla="*/ 8426 w 10012"/>
                              <a:gd name="connsiteY22" fmla="*/ 2107 h 10000"/>
                              <a:gd name="connsiteX23" fmla="*/ 8080 w 10012"/>
                              <a:gd name="connsiteY23" fmla="*/ 1918 h 10000"/>
                              <a:gd name="connsiteX24" fmla="*/ 7768 w 10012"/>
                              <a:gd name="connsiteY24" fmla="*/ 1705 h 10000"/>
                              <a:gd name="connsiteX25" fmla="*/ 7457 w 10012"/>
                              <a:gd name="connsiteY25" fmla="*/ 1475 h 10000"/>
                              <a:gd name="connsiteX26" fmla="*/ 7180 w 10012"/>
                              <a:gd name="connsiteY26" fmla="*/ 1213 h 10000"/>
                              <a:gd name="connsiteX27" fmla="*/ 6938 w 10012"/>
                              <a:gd name="connsiteY27" fmla="*/ 943 h 10000"/>
                              <a:gd name="connsiteX28" fmla="*/ 6730 w 10012"/>
                              <a:gd name="connsiteY28" fmla="*/ 648 h 10000"/>
                              <a:gd name="connsiteX29" fmla="*/ 6557 w 10012"/>
                              <a:gd name="connsiteY29" fmla="*/ 320 h 10000"/>
                              <a:gd name="connsiteX30" fmla="*/ 6453 w 10012"/>
                              <a:gd name="connsiteY30" fmla="*/ 0 h 10000"/>
                              <a:gd name="connsiteX31" fmla="*/ 6453 w 10012"/>
                              <a:gd name="connsiteY31" fmla="*/ 16 h 10000"/>
                              <a:gd name="connsiteX32" fmla="*/ 6453 w 10012"/>
                              <a:gd name="connsiteY32" fmla="*/ 98 h 10000"/>
                              <a:gd name="connsiteX33" fmla="*/ 6419 w 10012"/>
                              <a:gd name="connsiteY33" fmla="*/ 221 h 10000"/>
                              <a:gd name="connsiteX34" fmla="*/ 6349 w 10012"/>
                              <a:gd name="connsiteY34" fmla="*/ 385 h 10000"/>
                              <a:gd name="connsiteX35" fmla="*/ 6280 w 10012"/>
                              <a:gd name="connsiteY35" fmla="*/ 582 h 10000"/>
                              <a:gd name="connsiteX36" fmla="*/ 6211 w 10012"/>
                              <a:gd name="connsiteY36" fmla="*/ 795 h 10000"/>
                              <a:gd name="connsiteX37" fmla="*/ 6107 w 10012"/>
                              <a:gd name="connsiteY37" fmla="*/ 1041 h 10000"/>
                              <a:gd name="connsiteX38" fmla="*/ 5969 w 10012"/>
                              <a:gd name="connsiteY38" fmla="*/ 1279 h 10000"/>
                              <a:gd name="connsiteX39" fmla="*/ 5830 w 10012"/>
                              <a:gd name="connsiteY39" fmla="*/ 1541 h 10000"/>
                              <a:gd name="connsiteX40" fmla="*/ 5623 w 10012"/>
                              <a:gd name="connsiteY40" fmla="*/ 1803 h 10000"/>
                              <a:gd name="connsiteX41" fmla="*/ 5415 w 10012"/>
                              <a:gd name="connsiteY41" fmla="*/ 2057 h 10000"/>
                              <a:gd name="connsiteX42" fmla="*/ 5173 w 10012"/>
                              <a:gd name="connsiteY42" fmla="*/ 2320 h 10000"/>
                              <a:gd name="connsiteX43" fmla="*/ 4896 w 10012"/>
                              <a:gd name="connsiteY43" fmla="*/ 2549 h 10000"/>
                              <a:gd name="connsiteX44" fmla="*/ 4550 w 10012"/>
                              <a:gd name="connsiteY44" fmla="*/ 2762 h 10000"/>
                              <a:gd name="connsiteX45" fmla="*/ 4204 w 10012"/>
                              <a:gd name="connsiteY45" fmla="*/ 2926 h 10000"/>
                              <a:gd name="connsiteX46" fmla="*/ 3824 w 10012"/>
                              <a:gd name="connsiteY46" fmla="*/ 3066 h 10000"/>
                              <a:gd name="connsiteX47" fmla="*/ 5035 w 10012"/>
                              <a:gd name="connsiteY47" fmla="*/ 3197 h 10000"/>
                              <a:gd name="connsiteX48" fmla="*/ 5035 w 10012"/>
                              <a:gd name="connsiteY48" fmla="*/ 3213 h 10000"/>
                              <a:gd name="connsiteX49" fmla="*/ 5069 w 10012"/>
                              <a:gd name="connsiteY49" fmla="*/ 3279 h 10000"/>
                              <a:gd name="connsiteX50" fmla="*/ 5069 w 10012"/>
                              <a:gd name="connsiteY50" fmla="*/ 3361 h 10000"/>
                              <a:gd name="connsiteX51" fmla="*/ 5069 w 10012"/>
                              <a:gd name="connsiteY51" fmla="*/ 3475 h 10000"/>
                              <a:gd name="connsiteX52" fmla="*/ 5069 w 10012"/>
                              <a:gd name="connsiteY52" fmla="*/ 3623 h 10000"/>
                              <a:gd name="connsiteX53" fmla="*/ 5035 w 10012"/>
                              <a:gd name="connsiteY53" fmla="*/ 3787 h 10000"/>
                              <a:gd name="connsiteX54" fmla="*/ 4965 w 10012"/>
                              <a:gd name="connsiteY54" fmla="*/ 3943 h 10000"/>
                              <a:gd name="connsiteX55" fmla="*/ 4862 w 10012"/>
                              <a:gd name="connsiteY55" fmla="*/ 4123 h 10000"/>
                              <a:gd name="connsiteX56" fmla="*/ 4723 w 10012"/>
                              <a:gd name="connsiteY56" fmla="*/ 4320 h 10000"/>
                              <a:gd name="connsiteX57" fmla="*/ 4516 w 10012"/>
                              <a:gd name="connsiteY57" fmla="*/ 4500 h 10000"/>
                              <a:gd name="connsiteX58" fmla="*/ 4204 w 10012"/>
                              <a:gd name="connsiteY58" fmla="*/ 4680 h 10000"/>
                              <a:gd name="connsiteX59" fmla="*/ 3893 w 10012"/>
                              <a:gd name="connsiteY59" fmla="*/ 4852 h 10000"/>
                              <a:gd name="connsiteX60" fmla="*/ 3443 w 10012"/>
                              <a:gd name="connsiteY60" fmla="*/ 5016 h 10000"/>
                              <a:gd name="connsiteX61" fmla="*/ 2958 w 10012"/>
                              <a:gd name="connsiteY61" fmla="*/ 5148 h 10000"/>
                              <a:gd name="connsiteX62" fmla="*/ 2336 w 10012"/>
                              <a:gd name="connsiteY62" fmla="*/ 5262 h 10000"/>
                              <a:gd name="connsiteX63" fmla="*/ 1661 w 10012"/>
                              <a:gd name="connsiteY63" fmla="*/ 5344 h 10000"/>
                              <a:gd name="connsiteX64" fmla="*/ 1661 w 10012"/>
                              <a:gd name="connsiteY64" fmla="*/ 5361 h 10000"/>
                              <a:gd name="connsiteX65" fmla="*/ 1696 w 10012"/>
                              <a:gd name="connsiteY65" fmla="*/ 5393 h 10000"/>
                              <a:gd name="connsiteX66" fmla="*/ 1799 w 10012"/>
                              <a:gd name="connsiteY66" fmla="*/ 5434 h 10000"/>
                              <a:gd name="connsiteX67" fmla="*/ 1851 w 10012"/>
                              <a:gd name="connsiteY67" fmla="*/ 5484 h 10000"/>
                              <a:gd name="connsiteX68" fmla="*/ 1955 w 10012"/>
                              <a:gd name="connsiteY68" fmla="*/ 5541 h 10000"/>
                              <a:gd name="connsiteX69" fmla="*/ 2128 w 10012"/>
                              <a:gd name="connsiteY69" fmla="*/ 5607 h 10000"/>
                              <a:gd name="connsiteX70" fmla="*/ 2266 w 10012"/>
                              <a:gd name="connsiteY70" fmla="*/ 5689 h 10000"/>
                              <a:gd name="connsiteX71" fmla="*/ 2474 w 10012"/>
                              <a:gd name="connsiteY71" fmla="*/ 5770 h 10000"/>
                              <a:gd name="connsiteX72" fmla="*/ 2682 w 10012"/>
                              <a:gd name="connsiteY72" fmla="*/ 5852 h 10000"/>
                              <a:gd name="connsiteX73" fmla="*/ 2889 w 10012"/>
                              <a:gd name="connsiteY73" fmla="*/ 5926 h 10000"/>
                              <a:gd name="connsiteX74" fmla="*/ 3166 w 10012"/>
                              <a:gd name="connsiteY74" fmla="*/ 6000 h 10000"/>
                              <a:gd name="connsiteX75" fmla="*/ 3443 w 10012"/>
                              <a:gd name="connsiteY75" fmla="*/ 6082 h 10000"/>
                              <a:gd name="connsiteX76" fmla="*/ 3754 w 10012"/>
                              <a:gd name="connsiteY76" fmla="*/ 6148 h 10000"/>
                              <a:gd name="connsiteX77" fmla="*/ 4066 w 10012"/>
                              <a:gd name="connsiteY77" fmla="*/ 6213 h 10000"/>
                              <a:gd name="connsiteX78" fmla="*/ 4412 w 10012"/>
                              <a:gd name="connsiteY78" fmla="*/ 6262 h 10000"/>
                              <a:gd name="connsiteX79" fmla="*/ 4758 w 10012"/>
                              <a:gd name="connsiteY79" fmla="*/ 6295 h 10000"/>
                              <a:gd name="connsiteX80" fmla="*/ 4758 w 10012"/>
                              <a:gd name="connsiteY80" fmla="*/ 6311 h 10000"/>
                              <a:gd name="connsiteX81" fmla="*/ 4758 w 10012"/>
                              <a:gd name="connsiteY81" fmla="*/ 6361 h 10000"/>
                              <a:gd name="connsiteX82" fmla="*/ 4689 w 10012"/>
                              <a:gd name="connsiteY82" fmla="*/ 6426 h 10000"/>
                              <a:gd name="connsiteX83" fmla="*/ 4619 w 10012"/>
                              <a:gd name="connsiteY83" fmla="*/ 6525 h 10000"/>
                              <a:gd name="connsiteX84" fmla="*/ 4516 w 10012"/>
                              <a:gd name="connsiteY84" fmla="*/ 6656 h 10000"/>
                              <a:gd name="connsiteX85" fmla="*/ 4377 w 10012"/>
                              <a:gd name="connsiteY85" fmla="*/ 6779 h 10000"/>
                              <a:gd name="connsiteX86" fmla="*/ 4170 w 10012"/>
                              <a:gd name="connsiteY86" fmla="*/ 6926 h 10000"/>
                              <a:gd name="connsiteX87" fmla="*/ 3962 w 10012"/>
                              <a:gd name="connsiteY87" fmla="*/ 7074 h 10000"/>
                              <a:gd name="connsiteX88" fmla="*/ 3685 w 10012"/>
                              <a:gd name="connsiteY88" fmla="*/ 7221 h 10000"/>
                              <a:gd name="connsiteX89" fmla="*/ 3339 w 10012"/>
                              <a:gd name="connsiteY89" fmla="*/ 7385 h 10000"/>
                              <a:gd name="connsiteX90" fmla="*/ 2958 w 10012"/>
                              <a:gd name="connsiteY90" fmla="*/ 7533 h 10000"/>
                              <a:gd name="connsiteX91" fmla="*/ 2509 w 10012"/>
                              <a:gd name="connsiteY91" fmla="*/ 7672 h 10000"/>
                              <a:gd name="connsiteX92" fmla="*/ 1990 w 10012"/>
                              <a:gd name="connsiteY92" fmla="*/ 7803 h 10000"/>
                              <a:gd name="connsiteX93" fmla="*/ 1419 w 10012"/>
                              <a:gd name="connsiteY93" fmla="*/ 7902 h 10000"/>
                              <a:gd name="connsiteX94" fmla="*/ 761 w 10012"/>
                              <a:gd name="connsiteY94" fmla="*/ 8000 h 10000"/>
                              <a:gd name="connsiteX95" fmla="*/ 0 w 10012"/>
                              <a:gd name="connsiteY95" fmla="*/ 8066 h 10000"/>
                              <a:gd name="connsiteX96" fmla="*/ 35 w 10012"/>
                              <a:gd name="connsiteY96" fmla="*/ 8082 h 10000"/>
                              <a:gd name="connsiteX97" fmla="*/ 69 w 10012"/>
                              <a:gd name="connsiteY97" fmla="*/ 8098 h 10000"/>
                              <a:gd name="connsiteX98" fmla="*/ 138 w 10012"/>
                              <a:gd name="connsiteY98" fmla="*/ 8148 h 10000"/>
                              <a:gd name="connsiteX99" fmla="*/ 277 w 10012"/>
                              <a:gd name="connsiteY99" fmla="*/ 8213 h 10000"/>
                              <a:gd name="connsiteX100" fmla="*/ 415 w 10012"/>
                              <a:gd name="connsiteY100" fmla="*/ 8279 h 10000"/>
                              <a:gd name="connsiteX101" fmla="*/ 588 w 10012"/>
                              <a:gd name="connsiteY101" fmla="*/ 8344 h 10000"/>
                              <a:gd name="connsiteX102" fmla="*/ 761 w 10012"/>
                              <a:gd name="connsiteY102" fmla="*/ 8410 h 10000"/>
                              <a:gd name="connsiteX103" fmla="*/ 1003 w 10012"/>
                              <a:gd name="connsiteY103" fmla="*/ 8492 h 10000"/>
                              <a:gd name="connsiteX104" fmla="*/ 1246 w 10012"/>
                              <a:gd name="connsiteY104" fmla="*/ 8549 h 10000"/>
                              <a:gd name="connsiteX105" fmla="*/ 1488 w 10012"/>
                              <a:gd name="connsiteY105" fmla="*/ 8615 h 10000"/>
                              <a:gd name="connsiteX106" fmla="*/ 1799 w 10012"/>
                              <a:gd name="connsiteY106" fmla="*/ 8664 h 10000"/>
                              <a:gd name="connsiteX107" fmla="*/ 2059 w 10012"/>
                              <a:gd name="connsiteY107" fmla="*/ 8697 h 10000"/>
                              <a:gd name="connsiteX108" fmla="*/ 2405 w 10012"/>
                              <a:gd name="connsiteY108" fmla="*/ 8730 h 10000"/>
                              <a:gd name="connsiteX109" fmla="*/ 2716 w 10012"/>
                              <a:gd name="connsiteY109" fmla="*/ 8730 h 10000"/>
                              <a:gd name="connsiteX110" fmla="*/ 3097 w 10012"/>
                              <a:gd name="connsiteY110" fmla="*/ 8713 h 10000"/>
                              <a:gd name="connsiteX111" fmla="*/ 3443 w 10012"/>
                              <a:gd name="connsiteY111" fmla="*/ 8664 h 10000"/>
                              <a:gd name="connsiteX112" fmla="*/ 3824 w 10012"/>
                              <a:gd name="connsiteY112" fmla="*/ 8615 h 10000"/>
                              <a:gd name="connsiteX113" fmla="*/ 4204 w 10012"/>
                              <a:gd name="connsiteY113" fmla="*/ 8598 h 10000"/>
                              <a:gd name="connsiteX114" fmla="*/ 4585 w 10012"/>
                              <a:gd name="connsiteY114" fmla="*/ 8598 h 10000"/>
                              <a:gd name="connsiteX115" fmla="*/ 4931 w 10012"/>
                              <a:gd name="connsiteY115" fmla="*/ 8598 h 10000"/>
                              <a:gd name="connsiteX116" fmla="*/ 5277 w 10012"/>
                              <a:gd name="connsiteY116" fmla="*/ 8631 h 10000"/>
                              <a:gd name="connsiteX117" fmla="*/ 5623 w 10012"/>
                              <a:gd name="connsiteY117" fmla="*/ 8680 h 10000"/>
                              <a:gd name="connsiteX118" fmla="*/ 5969 w 10012"/>
                              <a:gd name="connsiteY118" fmla="*/ 8746 h 10000"/>
                              <a:gd name="connsiteX119" fmla="*/ 6280 w 10012"/>
                              <a:gd name="connsiteY119" fmla="*/ 8811 h 10000"/>
                              <a:gd name="connsiteX120" fmla="*/ 6592 w 10012"/>
                              <a:gd name="connsiteY120" fmla="*/ 8893 h 10000"/>
                              <a:gd name="connsiteX121" fmla="*/ 6903 w 10012"/>
                              <a:gd name="connsiteY121" fmla="*/ 8992 h 10000"/>
                              <a:gd name="connsiteX122" fmla="*/ 7180 w 10012"/>
                              <a:gd name="connsiteY122" fmla="*/ 9090 h 10000"/>
                              <a:gd name="connsiteX123" fmla="*/ 7457 w 10012"/>
                              <a:gd name="connsiteY123" fmla="*/ 9189 h 10000"/>
                              <a:gd name="connsiteX124" fmla="*/ 7734 w 10012"/>
                              <a:gd name="connsiteY124" fmla="*/ 9287 h 10000"/>
                              <a:gd name="connsiteX125" fmla="*/ 7976 w 10012"/>
                              <a:gd name="connsiteY125" fmla="*/ 9385 h 10000"/>
                              <a:gd name="connsiteX126" fmla="*/ 8253 w 10012"/>
                              <a:gd name="connsiteY126" fmla="*/ 9475 h 10000"/>
                              <a:gd name="connsiteX127" fmla="*/ 8460 w 10012"/>
                              <a:gd name="connsiteY127" fmla="*/ 9574 h 10000"/>
                              <a:gd name="connsiteX128" fmla="*/ 8633 w 10012"/>
                              <a:gd name="connsiteY128" fmla="*/ 9639 h 10000"/>
                              <a:gd name="connsiteX129" fmla="*/ 8789 w 10012"/>
                              <a:gd name="connsiteY129" fmla="*/ 9705 h 10000"/>
                              <a:gd name="connsiteX130" fmla="*/ 8997 w 10012"/>
                              <a:gd name="connsiteY130" fmla="*/ 9770 h 10000"/>
                              <a:gd name="connsiteX131" fmla="*/ 9170 w 10012"/>
                              <a:gd name="connsiteY131" fmla="*/ 9820 h 10000"/>
                              <a:gd name="connsiteX132" fmla="*/ 9343 w 10012"/>
                              <a:gd name="connsiteY132" fmla="*/ 9869 h 10000"/>
                              <a:gd name="connsiteX133" fmla="*/ 9481 w 10012"/>
                              <a:gd name="connsiteY133" fmla="*/ 9902 h 10000"/>
                              <a:gd name="connsiteX134" fmla="*/ 9654 w 10012"/>
                              <a:gd name="connsiteY134" fmla="*/ 9934 h 10000"/>
                              <a:gd name="connsiteX135" fmla="*/ 9827 w 10012"/>
                              <a:gd name="connsiteY135" fmla="*/ 9967 h 10000"/>
                              <a:gd name="connsiteX136" fmla="*/ 10000 w 10012"/>
                              <a:gd name="connsiteY136" fmla="*/ 9984 h 10000"/>
                              <a:gd name="connsiteX137" fmla="*/ 10000 w 10012"/>
                              <a:gd name="connsiteY137" fmla="*/ 10000 h 10000"/>
                              <a:gd name="connsiteX138" fmla="*/ 10000 w 10012"/>
                              <a:gd name="connsiteY138" fmla="*/ 8861 h 10000"/>
                              <a:gd name="connsiteX139" fmla="*/ 10000 w 10012"/>
                              <a:gd name="connsiteY139" fmla="*/ 4320 h 10000"/>
                              <a:gd name="connsiteX140" fmla="*/ 9827 w 10012"/>
                              <a:gd name="connsiteY140" fmla="*/ 4270 h 1000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4320 h 10000"/>
                              <a:gd name="connsiteX139" fmla="*/ 9827 w 10000"/>
                              <a:gd name="connsiteY139" fmla="*/ 4270 h 100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</a:cxnLst>
                            <a:rect l="l" t="t" r="r" b="b"/>
                            <a:pathLst>
                              <a:path w="10000" h="10000">
                                <a:moveTo>
                                  <a:pt x="9827" y="4270"/>
                                </a:moveTo>
                                <a:lnTo>
                                  <a:pt x="9550" y="4123"/>
                                </a:lnTo>
                                <a:lnTo>
                                  <a:pt x="9273" y="3943"/>
                                </a:lnTo>
                                <a:lnTo>
                                  <a:pt x="9031" y="3770"/>
                                </a:lnTo>
                                <a:lnTo>
                                  <a:pt x="8893" y="3574"/>
                                </a:lnTo>
                                <a:cubicBezTo>
                                  <a:pt x="8858" y="3497"/>
                                  <a:pt x="8824" y="3421"/>
                                  <a:pt x="8789" y="3344"/>
                                </a:cubicBezTo>
                                <a:cubicBezTo>
                                  <a:pt x="8801" y="3257"/>
                                  <a:pt x="8812" y="3169"/>
                                  <a:pt x="8824" y="3082"/>
                                </a:cubicBezTo>
                                <a:lnTo>
                                  <a:pt x="8858" y="3082"/>
                                </a:lnTo>
                                <a:lnTo>
                                  <a:pt x="8927" y="3082"/>
                                </a:lnTo>
                                <a:lnTo>
                                  <a:pt x="9066" y="3082"/>
                                </a:lnTo>
                                <a:lnTo>
                                  <a:pt x="9239" y="3066"/>
                                </a:lnTo>
                                <a:lnTo>
                                  <a:pt x="9446" y="3033"/>
                                </a:lnTo>
                                <a:lnTo>
                                  <a:pt x="9654" y="2984"/>
                                </a:lnTo>
                                <a:lnTo>
                                  <a:pt x="9862" y="2926"/>
                                </a:lnTo>
                                <a:lnTo>
                                  <a:pt x="10000" y="2877"/>
                                </a:lnTo>
                                <a:lnTo>
                                  <a:pt x="10000" y="2811"/>
                                </a:lnTo>
                                <a:cubicBezTo>
                                  <a:pt x="9977" y="2806"/>
                                  <a:pt x="9954" y="2800"/>
                                  <a:pt x="9931" y="2795"/>
                                </a:cubicBezTo>
                                <a:cubicBezTo>
                                  <a:pt x="9885" y="2773"/>
                                  <a:pt x="9838" y="2752"/>
                                  <a:pt x="9792" y="2730"/>
                                </a:cubicBezTo>
                                <a:lnTo>
                                  <a:pt x="9550" y="2648"/>
                                </a:lnTo>
                                <a:lnTo>
                                  <a:pt x="9308" y="2549"/>
                                </a:lnTo>
                                <a:lnTo>
                                  <a:pt x="9031" y="2418"/>
                                </a:lnTo>
                                <a:lnTo>
                                  <a:pt x="8720" y="2270"/>
                                </a:lnTo>
                                <a:lnTo>
                                  <a:pt x="8426" y="2107"/>
                                </a:lnTo>
                                <a:lnTo>
                                  <a:pt x="8080" y="1918"/>
                                </a:lnTo>
                                <a:lnTo>
                                  <a:pt x="7768" y="1705"/>
                                </a:lnTo>
                                <a:lnTo>
                                  <a:pt x="7457" y="1475"/>
                                </a:lnTo>
                                <a:lnTo>
                                  <a:pt x="7180" y="1213"/>
                                </a:lnTo>
                                <a:lnTo>
                                  <a:pt x="6938" y="943"/>
                                </a:lnTo>
                                <a:lnTo>
                                  <a:pt x="6730" y="648"/>
                                </a:lnTo>
                                <a:cubicBezTo>
                                  <a:pt x="6672" y="539"/>
                                  <a:pt x="6615" y="429"/>
                                  <a:pt x="6557" y="320"/>
                                </a:cubicBezTo>
                                <a:cubicBezTo>
                                  <a:pt x="6522" y="213"/>
                                  <a:pt x="6488" y="107"/>
                                  <a:pt x="6453" y="0"/>
                                </a:cubicBezTo>
                                <a:lnTo>
                                  <a:pt x="6453" y="16"/>
                                </a:lnTo>
                                <a:lnTo>
                                  <a:pt x="6453" y="98"/>
                                </a:lnTo>
                                <a:cubicBezTo>
                                  <a:pt x="6442" y="139"/>
                                  <a:pt x="6430" y="180"/>
                                  <a:pt x="6419" y="221"/>
                                </a:cubicBezTo>
                                <a:cubicBezTo>
                                  <a:pt x="6396" y="276"/>
                                  <a:pt x="6372" y="330"/>
                                  <a:pt x="6349" y="385"/>
                                </a:cubicBezTo>
                                <a:cubicBezTo>
                                  <a:pt x="6326" y="451"/>
                                  <a:pt x="6303" y="516"/>
                                  <a:pt x="6280" y="582"/>
                                </a:cubicBezTo>
                                <a:lnTo>
                                  <a:pt x="6211" y="795"/>
                                </a:lnTo>
                                <a:cubicBezTo>
                                  <a:pt x="6176" y="877"/>
                                  <a:pt x="6142" y="959"/>
                                  <a:pt x="6107" y="1041"/>
                                </a:cubicBezTo>
                                <a:lnTo>
                                  <a:pt x="5969" y="1279"/>
                                </a:lnTo>
                                <a:lnTo>
                                  <a:pt x="5830" y="1541"/>
                                </a:lnTo>
                                <a:lnTo>
                                  <a:pt x="5623" y="1803"/>
                                </a:lnTo>
                                <a:cubicBezTo>
                                  <a:pt x="5554" y="1888"/>
                                  <a:pt x="5484" y="1972"/>
                                  <a:pt x="5415" y="2057"/>
                                </a:cubicBezTo>
                                <a:lnTo>
                                  <a:pt x="5173" y="2320"/>
                                </a:lnTo>
                                <a:lnTo>
                                  <a:pt x="4896" y="2549"/>
                                </a:lnTo>
                                <a:lnTo>
                                  <a:pt x="4550" y="2762"/>
                                </a:lnTo>
                                <a:lnTo>
                                  <a:pt x="4204" y="2926"/>
                                </a:lnTo>
                                <a:lnTo>
                                  <a:pt x="3824" y="3066"/>
                                </a:lnTo>
                                <a:lnTo>
                                  <a:pt x="5035" y="3197"/>
                                </a:lnTo>
                                <a:lnTo>
                                  <a:pt x="5035" y="3213"/>
                                </a:lnTo>
                                <a:cubicBezTo>
                                  <a:pt x="5046" y="3235"/>
                                  <a:pt x="5058" y="3257"/>
                                  <a:pt x="5069" y="3279"/>
                                </a:cubicBezTo>
                                <a:lnTo>
                                  <a:pt x="5069" y="3361"/>
                                </a:lnTo>
                                <a:lnTo>
                                  <a:pt x="5069" y="3475"/>
                                </a:lnTo>
                                <a:lnTo>
                                  <a:pt x="5069" y="3623"/>
                                </a:lnTo>
                                <a:cubicBezTo>
                                  <a:pt x="5058" y="3678"/>
                                  <a:pt x="5046" y="3732"/>
                                  <a:pt x="5035" y="3787"/>
                                </a:cubicBezTo>
                                <a:cubicBezTo>
                                  <a:pt x="5012" y="3839"/>
                                  <a:pt x="4988" y="3891"/>
                                  <a:pt x="4965" y="3943"/>
                                </a:cubicBezTo>
                                <a:cubicBezTo>
                                  <a:pt x="4931" y="4003"/>
                                  <a:pt x="4896" y="4063"/>
                                  <a:pt x="4862" y="4123"/>
                                </a:cubicBezTo>
                                <a:cubicBezTo>
                                  <a:pt x="4816" y="4189"/>
                                  <a:pt x="4769" y="4254"/>
                                  <a:pt x="4723" y="4320"/>
                                </a:cubicBezTo>
                                <a:lnTo>
                                  <a:pt x="4516" y="4500"/>
                                </a:lnTo>
                                <a:lnTo>
                                  <a:pt x="4204" y="4680"/>
                                </a:lnTo>
                                <a:lnTo>
                                  <a:pt x="3893" y="4852"/>
                                </a:lnTo>
                                <a:lnTo>
                                  <a:pt x="3443" y="5016"/>
                                </a:lnTo>
                                <a:lnTo>
                                  <a:pt x="2958" y="5148"/>
                                </a:lnTo>
                                <a:lnTo>
                                  <a:pt x="2336" y="5262"/>
                                </a:lnTo>
                                <a:lnTo>
                                  <a:pt x="1661" y="5344"/>
                                </a:lnTo>
                                <a:lnTo>
                                  <a:pt x="1661" y="5361"/>
                                </a:lnTo>
                                <a:lnTo>
                                  <a:pt x="1696" y="5393"/>
                                </a:lnTo>
                                <a:cubicBezTo>
                                  <a:pt x="1730" y="5407"/>
                                  <a:pt x="1765" y="5420"/>
                                  <a:pt x="1799" y="5434"/>
                                </a:cubicBezTo>
                                <a:cubicBezTo>
                                  <a:pt x="1816" y="5451"/>
                                  <a:pt x="1834" y="5467"/>
                                  <a:pt x="1851" y="5484"/>
                                </a:cubicBezTo>
                                <a:lnTo>
                                  <a:pt x="1955" y="5541"/>
                                </a:lnTo>
                                <a:lnTo>
                                  <a:pt x="2128" y="5607"/>
                                </a:lnTo>
                                <a:lnTo>
                                  <a:pt x="2266" y="5689"/>
                                </a:lnTo>
                                <a:lnTo>
                                  <a:pt x="2474" y="5770"/>
                                </a:lnTo>
                                <a:lnTo>
                                  <a:pt x="2682" y="5852"/>
                                </a:lnTo>
                                <a:lnTo>
                                  <a:pt x="2889" y="5926"/>
                                </a:lnTo>
                                <a:lnTo>
                                  <a:pt x="3166" y="6000"/>
                                </a:lnTo>
                                <a:lnTo>
                                  <a:pt x="3443" y="6082"/>
                                </a:lnTo>
                                <a:lnTo>
                                  <a:pt x="3754" y="6148"/>
                                </a:lnTo>
                                <a:lnTo>
                                  <a:pt x="4066" y="6213"/>
                                </a:lnTo>
                                <a:lnTo>
                                  <a:pt x="4412" y="6262"/>
                                </a:lnTo>
                                <a:lnTo>
                                  <a:pt x="4758" y="6295"/>
                                </a:lnTo>
                                <a:lnTo>
                                  <a:pt x="4758" y="6311"/>
                                </a:lnTo>
                                <a:lnTo>
                                  <a:pt x="4758" y="6361"/>
                                </a:lnTo>
                                <a:cubicBezTo>
                                  <a:pt x="4735" y="6383"/>
                                  <a:pt x="4712" y="6404"/>
                                  <a:pt x="4689" y="6426"/>
                                </a:cubicBezTo>
                                <a:cubicBezTo>
                                  <a:pt x="4666" y="6459"/>
                                  <a:pt x="4642" y="6492"/>
                                  <a:pt x="4619" y="6525"/>
                                </a:cubicBezTo>
                                <a:cubicBezTo>
                                  <a:pt x="4585" y="6569"/>
                                  <a:pt x="4550" y="6612"/>
                                  <a:pt x="4516" y="6656"/>
                                </a:cubicBezTo>
                                <a:lnTo>
                                  <a:pt x="4377" y="6779"/>
                                </a:lnTo>
                                <a:lnTo>
                                  <a:pt x="4170" y="6926"/>
                                </a:lnTo>
                                <a:lnTo>
                                  <a:pt x="3962" y="7074"/>
                                </a:lnTo>
                                <a:lnTo>
                                  <a:pt x="3685" y="7221"/>
                                </a:lnTo>
                                <a:lnTo>
                                  <a:pt x="3339" y="7385"/>
                                </a:lnTo>
                                <a:lnTo>
                                  <a:pt x="2958" y="7533"/>
                                </a:lnTo>
                                <a:lnTo>
                                  <a:pt x="2509" y="7672"/>
                                </a:lnTo>
                                <a:lnTo>
                                  <a:pt x="1990" y="7803"/>
                                </a:lnTo>
                                <a:lnTo>
                                  <a:pt x="1419" y="7902"/>
                                </a:lnTo>
                                <a:lnTo>
                                  <a:pt x="761" y="8000"/>
                                </a:lnTo>
                                <a:lnTo>
                                  <a:pt x="0" y="8066"/>
                                </a:lnTo>
                                <a:cubicBezTo>
                                  <a:pt x="12" y="8071"/>
                                  <a:pt x="23" y="8077"/>
                                  <a:pt x="35" y="8082"/>
                                </a:cubicBezTo>
                                <a:cubicBezTo>
                                  <a:pt x="46" y="8087"/>
                                  <a:pt x="58" y="8093"/>
                                  <a:pt x="69" y="8098"/>
                                </a:cubicBezTo>
                                <a:cubicBezTo>
                                  <a:pt x="92" y="8115"/>
                                  <a:pt x="115" y="8131"/>
                                  <a:pt x="138" y="8148"/>
                                </a:cubicBezTo>
                                <a:cubicBezTo>
                                  <a:pt x="184" y="8170"/>
                                  <a:pt x="231" y="8191"/>
                                  <a:pt x="277" y="8213"/>
                                </a:cubicBezTo>
                                <a:lnTo>
                                  <a:pt x="415" y="8279"/>
                                </a:lnTo>
                                <a:lnTo>
                                  <a:pt x="588" y="8344"/>
                                </a:lnTo>
                                <a:lnTo>
                                  <a:pt x="761" y="8410"/>
                                </a:lnTo>
                                <a:lnTo>
                                  <a:pt x="1003" y="8492"/>
                                </a:lnTo>
                                <a:lnTo>
                                  <a:pt x="1246" y="8549"/>
                                </a:lnTo>
                                <a:lnTo>
                                  <a:pt x="1488" y="8615"/>
                                </a:lnTo>
                                <a:lnTo>
                                  <a:pt x="1799" y="8664"/>
                                </a:lnTo>
                                <a:lnTo>
                                  <a:pt x="2059" y="8697"/>
                                </a:lnTo>
                                <a:lnTo>
                                  <a:pt x="2405" y="8730"/>
                                </a:lnTo>
                                <a:lnTo>
                                  <a:pt x="2716" y="8730"/>
                                </a:lnTo>
                                <a:lnTo>
                                  <a:pt x="3097" y="8713"/>
                                </a:lnTo>
                                <a:lnTo>
                                  <a:pt x="3443" y="8664"/>
                                </a:lnTo>
                                <a:lnTo>
                                  <a:pt x="3824" y="8615"/>
                                </a:lnTo>
                                <a:lnTo>
                                  <a:pt x="4204" y="8598"/>
                                </a:lnTo>
                                <a:lnTo>
                                  <a:pt x="4585" y="8598"/>
                                </a:lnTo>
                                <a:lnTo>
                                  <a:pt x="4931" y="8598"/>
                                </a:lnTo>
                                <a:lnTo>
                                  <a:pt x="5277" y="8631"/>
                                </a:lnTo>
                                <a:lnTo>
                                  <a:pt x="5623" y="8680"/>
                                </a:lnTo>
                                <a:lnTo>
                                  <a:pt x="5969" y="8746"/>
                                </a:lnTo>
                                <a:lnTo>
                                  <a:pt x="6280" y="8811"/>
                                </a:lnTo>
                                <a:lnTo>
                                  <a:pt x="6592" y="8893"/>
                                </a:lnTo>
                                <a:lnTo>
                                  <a:pt x="6903" y="8992"/>
                                </a:lnTo>
                                <a:lnTo>
                                  <a:pt x="7180" y="9090"/>
                                </a:lnTo>
                                <a:lnTo>
                                  <a:pt x="7457" y="9189"/>
                                </a:lnTo>
                                <a:lnTo>
                                  <a:pt x="7734" y="9287"/>
                                </a:lnTo>
                                <a:lnTo>
                                  <a:pt x="7976" y="9385"/>
                                </a:lnTo>
                                <a:lnTo>
                                  <a:pt x="8253" y="9475"/>
                                </a:lnTo>
                                <a:lnTo>
                                  <a:pt x="8460" y="9574"/>
                                </a:lnTo>
                                <a:lnTo>
                                  <a:pt x="8633" y="9639"/>
                                </a:lnTo>
                                <a:lnTo>
                                  <a:pt x="8789" y="9705"/>
                                </a:lnTo>
                                <a:lnTo>
                                  <a:pt x="8997" y="9770"/>
                                </a:lnTo>
                                <a:lnTo>
                                  <a:pt x="9170" y="9820"/>
                                </a:lnTo>
                                <a:lnTo>
                                  <a:pt x="9343" y="9869"/>
                                </a:lnTo>
                                <a:lnTo>
                                  <a:pt x="9481" y="9902"/>
                                </a:lnTo>
                                <a:lnTo>
                                  <a:pt x="9654" y="9934"/>
                                </a:lnTo>
                                <a:lnTo>
                                  <a:pt x="9827" y="9967"/>
                                </a:lnTo>
                                <a:lnTo>
                                  <a:pt x="10000" y="9984"/>
                                </a:lnTo>
                                <a:lnTo>
                                  <a:pt x="10000" y="10000"/>
                                </a:lnTo>
                                <a:lnTo>
                                  <a:pt x="10000" y="4320"/>
                                </a:lnTo>
                                <a:lnTo>
                                  <a:pt x="9827" y="42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35" name="Rectangle 3435"/>
                        <wps:cNvSpPr>
                          <a:spLocks noChangeArrowheads="1"/>
                        </wps:cNvSpPr>
                        <wps:spPr bwMode="auto">
                          <a:xfrm>
                            <a:off x="1828800" y="2066925"/>
                            <a:ext cx="3175" cy="1587"/>
                          </a:xfrm>
                          <a:prstGeom prst="rect">
                            <a:avLst/>
                          </a:pr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36" name="Freeform 421"/>
                        <wps:cNvSpPr>
                          <a:spLocks/>
                        </wps:cNvSpPr>
                        <wps:spPr bwMode="auto">
                          <a:xfrm>
                            <a:off x="1483520" y="1485900"/>
                            <a:ext cx="347711" cy="579223"/>
                          </a:xfrm>
                          <a:custGeom>
                            <a:avLst/>
                            <a:gdLst>
                              <a:gd name="T0" fmla="*/ 191 w 219"/>
                              <a:gd name="T1" fmla="*/ 349 h 365"/>
                              <a:gd name="T2" fmla="*/ 177 w 219"/>
                              <a:gd name="T3" fmla="*/ 339 h 365"/>
                              <a:gd name="T4" fmla="*/ 161 w 219"/>
                              <a:gd name="T5" fmla="*/ 325 h 365"/>
                              <a:gd name="T6" fmla="*/ 149 w 219"/>
                              <a:gd name="T7" fmla="*/ 309 h 365"/>
                              <a:gd name="T8" fmla="*/ 136 w 219"/>
                              <a:gd name="T9" fmla="*/ 291 h 365"/>
                              <a:gd name="T10" fmla="*/ 122 w 219"/>
                              <a:gd name="T11" fmla="*/ 275 h 365"/>
                              <a:gd name="T12" fmla="*/ 110 w 219"/>
                              <a:gd name="T13" fmla="*/ 258 h 365"/>
                              <a:gd name="T14" fmla="*/ 100 w 219"/>
                              <a:gd name="T15" fmla="*/ 240 h 365"/>
                              <a:gd name="T16" fmla="*/ 90 w 219"/>
                              <a:gd name="T17" fmla="*/ 222 h 365"/>
                              <a:gd name="T18" fmla="*/ 82 w 219"/>
                              <a:gd name="T19" fmla="*/ 208 h 365"/>
                              <a:gd name="T20" fmla="*/ 76 w 219"/>
                              <a:gd name="T21" fmla="*/ 194 h 365"/>
                              <a:gd name="T22" fmla="*/ 70 w 219"/>
                              <a:gd name="T23" fmla="*/ 182 h 365"/>
                              <a:gd name="T24" fmla="*/ 66 w 219"/>
                              <a:gd name="T25" fmla="*/ 174 h 365"/>
                              <a:gd name="T26" fmla="*/ 66 w 219"/>
                              <a:gd name="T27" fmla="*/ 168 h 365"/>
                              <a:gd name="T28" fmla="*/ 66 w 219"/>
                              <a:gd name="T29" fmla="*/ 166 h 365"/>
                              <a:gd name="T30" fmla="*/ 72 w 219"/>
                              <a:gd name="T31" fmla="*/ 164 h 365"/>
                              <a:gd name="T32" fmla="*/ 82 w 219"/>
                              <a:gd name="T33" fmla="*/ 162 h 365"/>
                              <a:gd name="T34" fmla="*/ 94 w 219"/>
                              <a:gd name="T35" fmla="*/ 160 h 365"/>
                              <a:gd name="T36" fmla="*/ 106 w 219"/>
                              <a:gd name="T37" fmla="*/ 158 h 365"/>
                              <a:gd name="T38" fmla="*/ 118 w 219"/>
                              <a:gd name="T39" fmla="*/ 154 h 365"/>
                              <a:gd name="T40" fmla="*/ 126 w 219"/>
                              <a:gd name="T41" fmla="*/ 150 h 365"/>
                              <a:gd name="T42" fmla="*/ 128 w 219"/>
                              <a:gd name="T43" fmla="*/ 147 h 365"/>
                              <a:gd name="T44" fmla="*/ 124 w 219"/>
                              <a:gd name="T45" fmla="*/ 143 h 365"/>
                              <a:gd name="T46" fmla="*/ 114 w 219"/>
                              <a:gd name="T47" fmla="*/ 135 h 365"/>
                              <a:gd name="T48" fmla="*/ 102 w 219"/>
                              <a:gd name="T49" fmla="*/ 117 h 365"/>
                              <a:gd name="T50" fmla="*/ 88 w 219"/>
                              <a:gd name="T51" fmla="*/ 95 h 365"/>
                              <a:gd name="T52" fmla="*/ 76 w 219"/>
                              <a:gd name="T53" fmla="*/ 69 h 365"/>
                              <a:gd name="T54" fmla="*/ 64 w 219"/>
                              <a:gd name="T55" fmla="*/ 43 h 365"/>
                              <a:gd name="T56" fmla="*/ 54 w 219"/>
                              <a:gd name="T57" fmla="*/ 22 h 365"/>
                              <a:gd name="T58" fmla="*/ 48 w 219"/>
                              <a:gd name="T59" fmla="*/ 6 h 365"/>
                              <a:gd name="T60" fmla="*/ 46 w 219"/>
                              <a:gd name="T61" fmla="*/ 0 h 365"/>
                              <a:gd name="T62" fmla="*/ 44 w 219"/>
                              <a:gd name="T63" fmla="*/ 24 h 365"/>
                              <a:gd name="T64" fmla="*/ 48 w 219"/>
                              <a:gd name="T65" fmla="*/ 49 h 365"/>
                              <a:gd name="T66" fmla="*/ 52 w 219"/>
                              <a:gd name="T67" fmla="*/ 71 h 365"/>
                              <a:gd name="T68" fmla="*/ 60 w 219"/>
                              <a:gd name="T69" fmla="*/ 91 h 365"/>
                              <a:gd name="T70" fmla="*/ 66 w 219"/>
                              <a:gd name="T71" fmla="*/ 109 h 365"/>
                              <a:gd name="T72" fmla="*/ 74 w 219"/>
                              <a:gd name="T73" fmla="*/ 125 h 365"/>
                              <a:gd name="T74" fmla="*/ 78 w 219"/>
                              <a:gd name="T75" fmla="*/ 133 h 365"/>
                              <a:gd name="T76" fmla="*/ 80 w 219"/>
                              <a:gd name="T77" fmla="*/ 135 h 365"/>
                              <a:gd name="T78" fmla="*/ 0 w 219"/>
                              <a:gd name="T79" fmla="*/ 168 h 365"/>
                              <a:gd name="T80" fmla="*/ 2 w 219"/>
                              <a:gd name="T81" fmla="*/ 194 h 365"/>
                              <a:gd name="T82" fmla="*/ 10 w 219"/>
                              <a:gd name="T83" fmla="*/ 216 h 365"/>
                              <a:gd name="T84" fmla="*/ 22 w 219"/>
                              <a:gd name="T85" fmla="*/ 238 h 365"/>
                              <a:gd name="T86" fmla="*/ 34 w 219"/>
                              <a:gd name="T87" fmla="*/ 256 h 365"/>
                              <a:gd name="T88" fmla="*/ 52 w 219"/>
                              <a:gd name="T89" fmla="*/ 273 h 365"/>
                              <a:gd name="T90" fmla="*/ 70 w 219"/>
                              <a:gd name="T91" fmla="*/ 289 h 365"/>
                              <a:gd name="T92" fmla="*/ 90 w 219"/>
                              <a:gd name="T93" fmla="*/ 303 h 365"/>
                              <a:gd name="T94" fmla="*/ 112 w 219"/>
                              <a:gd name="T95" fmla="*/ 317 h 365"/>
                              <a:gd name="T96" fmla="*/ 132 w 219"/>
                              <a:gd name="T97" fmla="*/ 329 h 365"/>
                              <a:gd name="T98" fmla="*/ 151 w 219"/>
                              <a:gd name="T99" fmla="*/ 339 h 365"/>
                              <a:gd name="T100" fmla="*/ 169 w 219"/>
                              <a:gd name="T101" fmla="*/ 347 h 365"/>
                              <a:gd name="T102" fmla="*/ 185 w 219"/>
                              <a:gd name="T103" fmla="*/ 353 h 365"/>
                              <a:gd name="T104" fmla="*/ 201 w 219"/>
                              <a:gd name="T105" fmla="*/ 359 h 365"/>
                              <a:gd name="T106" fmla="*/ 211 w 219"/>
                              <a:gd name="T107" fmla="*/ 363 h 365"/>
                              <a:gd name="T108" fmla="*/ 217 w 219"/>
                              <a:gd name="T109" fmla="*/ 365 h 365"/>
                              <a:gd name="T110" fmla="*/ 219 w 219"/>
                              <a:gd name="T111" fmla="*/ 365 h 365"/>
                              <a:gd name="T112" fmla="*/ 219 w 219"/>
                              <a:gd name="T113" fmla="*/ 365 h 365"/>
                              <a:gd name="T114" fmla="*/ 205 w 219"/>
                              <a:gd name="T115" fmla="*/ 359 h 365"/>
                              <a:gd name="T116" fmla="*/ 191 w 219"/>
                              <a:gd name="T117" fmla="*/ 349 h 36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219" h="365">
                                <a:moveTo>
                                  <a:pt x="191" y="349"/>
                                </a:moveTo>
                                <a:lnTo>
                                  <a:pt x="177" y="339"/>
                                </a:lnTo>
                                <a:lnTo>
                                  <a:pt x="161" y="325"/>
                                </a:lnTo>
                                <a:lnTo>
                                  <a:pt x="149" y="309"/>
                                </a:lnTo>
                                <a:lnTo>
                                  <a:pt x="136" y="291"/>
                                </a:lnTo>
                                <a:lnTo>
                                  <a:pt x="122" y="275"/>
                                </a:lnTo>
                                <a:lnTo>
                                  <a:pt x="110" y="258"/>
                                </a:lnTo>
                                <a:lnTo>
                                  <a:pt x="100" y="240"/>
                                </a:lnTo>
                                <a:lnTo>
                                  <a:pt x="90" y="222"/>
                                </a:lnTo>
                                <a:lnTo>
                                  <a:pt x="82" y="208"/>
                                </a:lnTo>
                                <a:lnTo>
                                  <a:pt x="76" y="194"/>
                                </a:lnTo>
                                <a:lnTo>
                                  <a:pt x="70" y="182"/>
                                </a:lnTo>
                                <a:lnTo>
                                  <a:pt x="66" y="174"/>
                                </a:lnTo>
                                <a:lnTo>
                                  <a:pt x="66" y="168"/>
                                </a:lnTo>
                                <a:lnTo>
                                  <a:pt x="66" y="166"/>
                                </a:lnTo>
                                <a:lnTo>
                                  <a:pt x="72" y="164"/>
                                </a:lnTo>
                                <a:lnTo>
                                  <a:pt x="82" y="162"/>
                                </a:lnTo>
                                <a:lnTo>
                                  <a:pt x="94" y="160"/>
                                </a:lnTo>
                                <a:lnTo>
                                  <a:pt x="106" y="158"/>
                                </a:lnTo>
                                <a:lnTo>
                                  <a:pt x="118" y="154"/>
                                </a:lnTo>
                                <a:lnTo>
                                  <a:pt x="126" y="150"/>
                                </a:lnTo>
                                <a:lnTo>
                                  <a:pt x="128" y="147"/>
                                </a:lnTo>
                                <a:lnTo>
                                  <a:pt x="124" y="143"/>
                                </a:lnTo>
                                <a:lnTo>
                                  <a:pt x="114" y="135"/>
                                </a:lnTo>
                                <a:lnTo>
                                  <a:pt x="102" y="117"/>
                                </a:lnTo>
                                <a:lnTo>
                                  <a:pt x="88" y="95"/>
                                </a:lnTo>
                                <a:lnTo>
                                  <a:pt x="76" y="69"/>
                                </a:lnTo>
                                <a:lnTo>
                                  <a:pt x="64" y="43"/>
                                </a:lnTo>
                                <a:lnTo>
                                  <a:pt x="54" y="22"/>
                                </a:lnTo>
                                <a:lnTo>
                                  <a:pt x="48" y="6"/>
                                </a:lnTo>
                                <a:lnTo>
                                  <a:pt x="46" y="0"/>
                                </a:lnTo>
                                <a:lnTo>
                                  <a:pt x="44" y="24"/>
                                </a:lnTo>
                                <a:lnTo>
                                  <a:pt x="48" y="49"/>
                                </a:lnTo>
                                <a:lnTo>
                                  <a:pt x="52" y="71"/>
                                </a:lnTo>
                                <a:lnTo>
                                  <a:pt x="60" y="91"/>
                                </a:lnTo>
                                <a:lnTo>
                                  <a:pt x="66" y="109"/>
                                </a:lnTo>
                                <a:lnTo>
                                  <a:pt x="74" y="125"/>
                                </a:lnTo>
                                <a:lnTo>
                                  <a:pt x="78" y="133"/>
                                </a:lnTo>
                                <a:lnTo>
                                  <a:pt x="80" y="135"/>
                                </a:lnTo>
                                <a:lnTo>
                                  <a:pt x="0" y="168"/>
                                </a:lnTo>
                                <a:lnTo>
                                  <a:pt x="2" y="194"/>
                                </a:lnTo>
                                <a:lnTo>
                                  <a:pt x="10" y="216"/>
                                </a:lnTo>
                                <a:lnTo>
                                  <a:pt x="22" y="238"/>
                                </a:lnTo>
                                <a:lnTo>
                                  <a:pt x="34" y="256"/>
                                </a:lnTo>
                                <a:lnTo>
                                  <a:pt x="52" y="273"/>
                                </a:lnTo>
                                <a:lnTo>
                                  <a:pt x="70" y="289"/>
                                </a:lnTo>
                                <a:lnTo>
                                  <a:pt x="90" y="303"/>
                                </a:lnTo>
                                <a:lnTo>
                                  <a:pt x="112" y="317"/>
                                </a:lnTo>
                                <a:lnTo>
                                  <a:pt x="132" y="329"/>
                                </a:lnTo>
                                <a:lnTo>
                                  <a:pt x="151" y="339"/>
                                </a:lnTo>
                                <a:lnTo>
                                  <a:pt x="169" y="347"/>
                                </a:lnTo>
                                <a:lnTo>
                                  <a:pt x="185" y="353"/>
                                </a:lnTo>
                                <a:lnTo>
                                  <a:pt x="201" y="359"/>
                                </a:lnTo>
                                <a:lnTo>
                                  <a:pt x="211" y="363"/>
                                </a:lnTo>
                                <a:lnTo>
                                  <a:pt x="217" y="365"/>
                                </a:lnTo>
                                <a:lnTo>
                                  <a:pt x="219" y="365"/>
                                </a:lnTo>
                                <a:lnTo>
                                  <a:pt x="219" y="365"/>
                                </a:lnTo>
                                <a:lnTo>
                                  <a:pt x="205" y="359"/>
                                </a:lnTo>
                                <a:lnTo>
                                  <a:pt x="191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37" name="Freeform 422"/>
                        <wps:cNvSpPr>
                          <a:spLocks/>
                        </wps:cNvSpPr>
                        <wps:spPr bwMode="auto">
                          <a:xfrm>
                            <a:off x="1635919" y="2200275"/>
                            <a:ext cx="198465" cy="476074"/>
                          </a:xfrm>
                          <a:custGeom>
                            <a:avLst/>
                            <a:gdLst>
                              <a:gd name="T0" fmla="*/ 115 w 125"/>
                              <a:gd name="T1" fmla="*/ 209 h 300"/>
                              <a:gd name="T2" fmla="*/ 105 w 125"/>
                              <a:gd name="T3" fmla="*/ 189 h 300"/>
                              <a:gd name="T4" fmla="*/ 93 w 125"/>
                              <a:gd name="T5" fmla="*/ 169 h 300"/>
                              <a:gd name="T6" fmla="*/ 83 w 125"/>
                              <a:gd name="T7" fmla="*/ 149 h 300"/>
                              <a:gd name="T8" fmla="*/ 75 w 125"/>
                              <a:gd name="T9" fmla="*/ 133 h 300"/>
                              <a:gd name="T10" fmla="*/ 67 w 125"/>
                              <a:gd name="T11" fmla="*/ 115 h 300"/>
                              <a:gd name="T12" fmla="*/ 61 w 125"/>
                              <a:gd name="T13" fmla="*/ 99 h 300"/>
                              <a:gd name="T14" fmla="*/ 57 w 125"/>
                              <a:gd name="T15" fmla="*/ 85 h 300"/>
                              <a:gd name="T16" fmla="*/ 55 w 125"/>
                              <a:gd name="T17" fmla="*/ 75 h 300"/>
                              <a:gd name="T18" fmla="*/ 55 w 125"/>
                              <a:gd name="T19" fmla="*/ 67 h 300"/>
                              <a:gd name="T20" fmla="*/ 57 w 125"/>
                              <a:gd name="T21" fmla="*/ 63 h 300"/>
                              <a:gd name="T22" fmla="*/ 65 w 125"/>
                              <a:gd name="T23" fmla="*/ 57 h 300"/>
                              <a:gd name="T24" fmla="*/ 77 w 125"/>
                              <a:gd name="T25" fmla="*/ 49 h 300"/>
                              <a:gd name="T26" fmla="*/ 87 w 125"/>
                              <a:gd name="T27" fmla="*/ 39 h 300"/>
                              <a:gd name="T28" fmla="*/ 99 w 125"/>
                              <a:gd name="T29" fmla="*/ 30 h 300"/>
                              <a:gd name="T30" fmla="*/ 109 w 125"/>
                              <a:gd name="T31" fmla="*/ 18 h 300"/>
                              <a:gd name="T32" fmla="*/ 117 w 125"/>
                              <a:gd name="T33" fmla="*/ 8 h 300"/>
                              <a:gd name="T34" fmla="*/ 121 w 125"/>
                              <a:gd name="T35" fmla="*/ 2 h 300"/>
                              <a:gd name="T36" fmla="*/ 123 w 125"/>
                              <a:gd name="T37" fmla="*/ 0 h 300"/>
                              <a:gd name="T38" fmla="*/ 119 w 125"/>
                              <a:gd name="T39" fmla="*/ 2 h 300"/>
                              <a:gd name="T40" fmla="*/ 105 w 125"/>
                              <a:gd name="T41" fmla="*/ 8 h 300"/>
                              <a:gd name="T42" fmla="*/ 85 w 125"/>
                              <a:gd name="T43" fmla="*/ 18 h 300"/>
                              <a:gd name="T44" fmla="*/ 61 w 125"/>
                              <a:gd name="T45" fmla="*/ 30 h 300"/>
                              <a:gd name="T46" fmla="*/ 40 w 125"/>
                              <a:gd name="T47" fmla="*/ 39 h 300"/>
                              <a:gd name="T48" fmla="*/ 20 w 125"/>
                              <a:gd name="T49" fmla="*/ 49 h 300"/>
                              <a:gd name="T50" fmla="*/ 6 w 125"/>
                              <a:gd name="T51" fmla="*/ 57 h 300"/>
                              <a:gd name="T52" fmla="*/ 0 w 125"/>
                              <a:gd name="T53" fmla="*/ 63 h 300"/>
                              <a:gd name="T54" fmla="*/ 2 w 125"/>
                              <a:gd name="T55" fmla="*/ 75 h 300"/>
                              <a:gd name="T56" fmla="*/ 8 w 125"/>
                              <a:gd name="T57" fmla="*/ 99 h 300"/>
                              <a:gd name="T58" fmla="*/ 20 w 125"/>
                              <a:gd name="T59" fmla="*/ 133 h 300"/>
                              <a:gd name="T60" fmla="*/ 34 w 125"/>
                              <a:gd name="T61" fmla="*/ 171 h 300"/>
                              <a:gd name="T62" fmla="*/ 51 w 125"/>
                              <a:gd name="T63" fmla="*/ 211 h 300"/>
                              <a:gd name="T64" fmla="*/ 73 w 125"/>
                              <a:gd name="T65" fmla="*/ 249 h 300"/>
                              <a:gd name="T66" fmla="*/ 99 w 125"/>
                              <a:gd name="T67" fmla="*/ 280 h 300"/>
                              <a:gd name="T68" fmla="*/ 125 w 125"/>
                              <a:gd name="T69" fmla="*/ 300 h 300"/>
                              <a:gd name="T70" fmla="*/ 125 w 125"/>
                              <a:gd name="T71" fmla="*/ 223 h 300"/>
                              <a:gd name="T72" fmla="*/ 115 w 125"/>
                              <a:gd name="T73" fmla="*/ 209 h 3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125" h="300">
                                <a:moveTo>
                                  <a:pt x="115" y="209"/>
                                </a:moveTo>
                                <a:lnTo>
                                  <a:pt x="105" y="189"/>
                                </a:lnTo>
                                <a:lnTo>
                                  <a:pt x="93" y="169"/>
                                </a:lnTo>
                                <a:lnTo>
                                  <a:pt x="83" y="149"/>
                                </a:lnTo>
                                <a:lnTo>
                                  <a:pt x="75" y="133"/>
                                </a:lnTo>
                                <a:lnTo>
                                  <a:pt x="67" y="115"/>
                                </a:lnTo>
                                <a:lnTo>
                                  <a:pt x="61" y="99"/>
                                </a:lnTo>
                                <a:lnTo>
                                  <a:pt x="57" y="85"/>
                                </a:lnTo>
                                <a:lnTo>
                                  <a:pt x="55" y="75"/>
                                </a:lnTo>
                                <a:lnTo>
                                  <a:pt x="55" y="67"/>
                                </a:lnTo>
                                <a:lnTo>
                                  <a:pt x="57" y="63"/>
                                </a:lnTo>
                                <a:lnTo>
                                  <a:pt x="65" y="57"/>
                                </a:lnTo>
                                <a:lnTo>
                                  <a:pt x="77" y="49"/>
                                </a:lnTo>
                                <a:lnTo>
                                  <a:pt x="87" y="39"/>
                                </a:lnTo>
                                <a:lnTo>
                                  <a:pt x="99" y="30"/>
                                </a:lnTo>
                                <a:lnTo>
                                  <a:pt x="109" y="18"/>
                                </a:lnTo>
                                <a:lnTo>
                                  <a:pt x="117" y="8"/>
                                </a:lnTo>
                                <a:lnTo>
                                  <a:pt x="121" y="2"/>
                                </a:lnTo>
                                <a:lnTo>
                                  <a:pt x="123" y="0"/>
                                </a:lnTo>
                                <a:lnTo>
                                  <a:pt x="119" y="2"/>
                                </a:lnTo>
                                <a:lnTo>
                                  <a:pt x="105" y="8"/>
                                </a:lnTo>
                                <a:lnTo>
                                  <a:pt x="85" y="18"/>
                                </a:lnTo>
                                <a:lnTo>
                                  <a:pt x="61" y="30"/>
                                </a:lnTo>
                                <a:lnTo>
                                  <a:pt x="40" y="39"/>
                                </a:lnTo>
                                <a:lnTo>
                                  <a:pt x="20" y="49"/>
                                </a:lnTo>
                                <a:lnTo>
                                  <a:pt x="6" y="57"/>
                                </a:lnTo>
                                <a:lnTo>
                                  <a:pt x="0" y="63"/>
                                </a:lnTo>
                                <a:lnTo>
                                  <a:pt x="2" y="75"/>
                                </a:lnTo>
                                <a:lnTo>
                                  <a:pt x="8" y="99"/>
                                </a:lnTo>
                                <a:lnTo>
                                  <a:pt x="20" y="133"/>
                                </a:lnTo>
                                <a:lnTo>
                                  <a:pt x="34" y="171"/>
                                </a:lnTo>
                                <a:lnTo>
                                  <a:pt x="51" y="211"/>
                                </a:lnTo>
                                <a:lnTo>
                                  <a:pt x="73" y="249"/>
                                </a:lnTo>
                                <a:lnTo>
                                  <a:pt x="99" y="280"/>
                                </a:lnTo>
                                <a:lnTo>
                                  <a:pt x="125" y="300"/>
                                </a:lnTo>
                                <a:lnTo>
                                  <a:pt x="125" y="223"/>
                                </a:lnTo>
                                <a:lnTo>
                                  <a:pt x="115" y="2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38" name="Freeform 423"/>
                        <wps:cNvSpPr>
                          <a:spLocks/>
                        </wps:cNvSpPr>
                        <wps:spPr bwMode="auto">
                          <a:xfrm>
                            <a:off x="1409700" y="2705100"/>
                            <a:ext cx="388992" cy="307861"/>
                          </a:xfrm>
                          <a:custGeom>
                            <a:avLst/>
                            <a:gdLst>
                              <a:gd name="T0" fmla="*/ 237 w 245"/>
                              <a:gd name="T1" fmla="*/ 172 h 194"/>
                              <a:gd name="T2" fmla="*/ 231 w 245"/>
                              <a:gd name="T3" fmla="*/ 159 h 194"/>
                              <a:gd name="T4" fmla="*/ 221 w 245"/>
                              <a:gd name="T5" fmla="*/ 147 h 194"/>
                              <a:gd name="T6" fmla="*/ 211 w 245"/>
                              <a:gd name="T7" fmla="*/ 131 h 194"/>
                              <a:gd name="T8" fmla="*/ 199 w 245"/>
                              <a:gd name="T9" fmla="*/ 115 h 194"/>
                              <a:gd name="T10" fmla="*/ 188 w 245"/>
                              <a:gd name="T11" fmla="*/ 101 h 194"/>
                              <a:gd name="T12" fmla="*/ 174 w 245"/>
                              <a:gd name="T13" fmla="*/ 85 h 194"/>
                              <a:gd name="T14" fmla="*/ 160 w 245"/>
                              <a:gd name="T15" fmla="*/ 69 h 194"/>
                              <a:gd name="T16" fmla="*/ 148 w 245"/>
                              <a:gd name="T17" fmla="*/ 56 h 194"/>
                              <a:gd name="T18" fmla="*/ 134 w 245"/>
                              <a:gd name="T19" fmla="*/ 42 h 194"/>
                              <a:gd name="T20" fmla="*/ 120 w 245"/>
                              <a:gd name="T21" fmla="*/ 30 h 194"/>
                              <a:gd name="T22" fmla="*/ 108 w 245"/>
                              <a:gd name="T23" fmla="*/ 20 h 194"/>
                              <a:gd name="T24" fmla="*/ 98 w 245"/>
                              <a:gd name="T25" fmla="*/ 12 h 194"/>
                              <a:gd name="T26" fmla="*/ 88 w 245"/>
                              <a:gd name="T27" fmla="*/ 6 h 194"/>
                              <a:gd name="T28" fmla="*/ 82 w 245"/>
                              <a:gd name="T29" fmla="*/ 2 h 194"/>
                              <a:gd name="T30" fmla="*/ 68 w 245"/>
                              <a:gd name="T31" fmla="*/ 0 h 194"/>
                              <a:gd name="T32" fmla="*/ 54 w 245"/>
                              <a:gd name="T33" fmla="*/ 2 h 194"/>
                              <a:gd name="T34" fmla="*/ 40 w 245"/>
                              <a:gd name="T35" fmla="*/ 8 h 194"/>
                              <a:gd name="T36" fmla="*/ 28 w 245"/>
                              <a:gd name="T37" fmla="*/ 14 h 194"/>
                              <a:gd name="T38" fmla="*/ 18 w 245"/>
                              <a:gd name="T39" fmla="*/ 22 h 194"/>
                              <a:gd name="T40" fmla="*/ 8 w 245"/>
                              <a:gd name="T41" fmla="*/ 28 h 194"/>
                              <a:gd name="T42" fmla="*/ 2 w 245"/>
                              <a:gd name="T43" fmla="*/ 34 h 194"/>
                              <a:gd name="T44" fmla="*/ 0 w 245"/>
                              <a:gd name="T45" fmla="*/ 34 h 194"/>
                              <a:gd name="T46" fmla="*/ 18 w 245"/>
                              <a:gd name="T47" fmla="*/ 38 h 194"/>
                              <a:gd name="T48" fmla="*/ 34 w 245"/>
                              <a:gd name="T49" fmla="*/ 46 h 194"/>
                              <a:gd name="T50" fmla="*/ 54 w 245"/>
                              <a:gd name="T51" fmla="*/ 54 h 194"/>
                              <a:gd name="T52" fmla="*/ 74 w 245"/>
                              <a:gd name="T53" fmla="*/ 65 h 194"/>
                              <a:gd name="T54" fmla="*/ 94 w 245"/>
                              <a:gd name="T55" fmla="*/ 77 h 194"/>
                              <a:gd name="T56" fmla="*/ 114 w 245"/>
                              <a:gd name="T57" fmla="*/ 91 h 194"/>
                              <a:gd name="T58" fmla="*/ 134 w 245"/>
                              <a:gd name="T59" fmla="*/ 105 h 194"/>
                              <a:gd name="T60" fmla="*/ 154 w 245"/>
                              <a:gd name="T61" fmla="*/ 119 h 194"/>
                              <a:gd name="T62" fmla="*/ 172 w 245"/>
                              <a:gd name="T63" fmla="*/ 133 h 194"/>
                              <a:gd name="T64" fmla="*/ 190 w 245"/>
                              <a:gd name="T65" fmla="*/ 147 h 194"/>
                              <a:gd name="T66" fmla="*/ 205 w 245"/>
                              <a:gd name="T67" fmla="*/ 159 h 194"/>
                              <a:gd name="T68" fmla="*/ 219 w 245"/>
                              <a:gd name="T69" fmla="*/ 170 h 194"/>
                              <a:gd name="T70" fmla="*/ 229 w 245"/>
                              <a:gd name="T71" fmla="*/ 180 h 194"/>
                              <a:gd name="T72" fmla="*/ 237 w 245"/>
                              <a:gd name="T73" fmla="*/ 186 h 194"/>
                              <a:gd name="T74" fmla="*/ 243 w 245"/>
                              <a:gd name="T75" fmla="*/ 192 h 194"/>
                              <a:gd name="T76" fmla="*/ 245 w 245"/>
                              <a:gd name="T77" fmla="*/ 194 h 194"/>
                              <a:gd name="T78" fmla="*/ 243 w 245"/>
                              <a:gd name="T79" fmla="*/ 184 h 194"/>
                              <a:gd name="T80" fmla="*/ 237 w 245"/>
                              <a:gd name="T81" fmla="*/ 172 h 19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245" h="194">
                                <a:moveTo>
                                  <a:pt x="237" y="172"/>
                                </a:moveTo>
                                <a:lnTo>
                                  <a:pt x="231" y="159"/>
                                </a:lnTo>
                                <a:lnTo>
                                  <a:pt x="221" y="147"/>
                                </a:lnTo>
                                <a:lnTo>
                                  <a:pt x="211" y="131"/>
                                </a:lnTo>
                                <a:lnTo>
                                  <a:pt x="199" y="115"/>
                                </a:lnTo>
                                <a:lnTo>
                                  <a:pt x="188" y="101"/>
                                </a:lnTo>
                                <a:lnTo>
                                  <a:pt x="174" y="85"/>
                                </a:lnTo>
                                <a:lnTo>
                                  <a:pt x="160" y="69"/>
                                </a:lnTo>
                                <a:lnTo>
                                  <a:pt x="148" y="56"/>
                                </a:lnTo>
                                <a:lnTo>
                                  <a:pt x="134" y="42"/>
                                </a:lnTo>
                                <a:lnTo>
                                  <a:pt x="120" y="30"/>
                                </a:lnTo>
                                <a:lnTo>
                                  <a:pt x="108" y="20"/>
                                </a:lnTo>
                                <a:lnTo>
                                  <a:pt x="98" y="12"/>
                                </a:lnTo>
                                <a:lnTo>
                                  <a:pt x="88" y="6"/>
                                </a:lnTo>
                                <a:lnTo>
                                  <a:pt x="82" y="2"/>
                                </a:lnTo>
                                <a:lnTo>
                                  <a:pt x="68" y="0"/>
                                </a:lnTo>
                                <a:lnTo>
                                  <a:pt x="54" y="2"/>
                                </a:lnTo>
                                <a:lnTo>
                                  <a:pt x="40" y="8"/>
                                </a:lnTo>
                                <a:lnTo>
                                  <a:pt x="28" y="14"/>
                                </a:lnTo>
                                <a:lnTo>
                                  <a:pt x="18" y="22"/>
                                </a:lnTo>
                                <a:lnTo>
                                  <a:pt x="8" y="28"/>
                                </a:lnTo>
                                <a:lnTo>
                                  <a:pt x="2" y="34"/>
                                </a:lnTo>
                                <a:lnTo>
                                  <a:pt x="0" y="34"/>
                                </a:lnTo>
                                <a:lnTo>
                                  <a:pt x="18" y="38"/>
                                </a:lnTo>
                                <a:lnTo>
                                  <a:pt x="34" y="46"/>
                                </a:lnTo>
                                <a:lnTo>
                                  <a:pt x="54" y="54"/>
                                </a:lnTo>
                                <a:lnTo>
                                  <a:pt x="74" y="65"/>
                                </a:lnTo>
                                <a:lnTo>
                                  <a:pt x="94" y="77"/>
                                </a:lnTo>
                                <a:lnTo>
                                  <a:pt x="114" y="91"/>
                                </a:lnTo>
                                <a:lnTo>
                                  <a:pt x="134" y="105"/>
                                </a:lnTo>
                                <a:lnTo>
                                  <a:pt x="154" y="119"/>
                                </a:lnTo>
                                <a:lnTo>
                                  <a:pt x="172" y="133"/>
                                </a:lnTo>
                                <a:lnTo>
                                  <a:pt x="190" y="147"/>
                                </a:lnTo>
                                <a:lnTo>
                                  <a:pt x="205" y="159"/>
                                </a:lnTo>
                                <a:lnTo>
                                  <a:pt x="219" y="170"/>
                                </a:lnTo>
                                <a:lnTo>
                                  <a:pt x="229" y="180"/>
                                </a:lnTo>
                                <a:lnTo>
                                  <a:pt x="237" y="186"/>
                                </a:lnTo>
                                <a:lnTo>
                                  <a:pt x="243" y="192"/>
                                </a:lnTo>
                                <a:lnTo>
                                  <a:pt x="245" y="194"/>
                                </a:lnTo>
                                <a:lnTo>
                                  <a:pt x="243" y="184"/>
                                </a:lnTo>
                                <a:lnTo>
                                  <a:pt x="237" y="1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39" name="Freeform 424"/>
                        <wps:cNvSpPr>
                          <a:spLocks/>
                        </wps:cNvSpPr>
                        <wps:spPr bwMode="auto">
                          <a:xfrm>
                            <a:off x="1162050" y="552450"/>
                            <a:ext cx="598572" cy="677612"/>
                          </a:xfrm>
                          <a:custGeom>
                            <a:avLst/>
                            <a:gdLst>
                              <a:gd name="T0" fmla="*/ 228 w 377"/>
                              <a:gd name="T1" fmla="*/ 239 h 427"/>
                              <a:gd name="T2" fmla="*/ 149 w 377"/>
                              <a:gd name="T3" fmla="*/ 0 h 427"/>
                              <a:gd name="T4" fmla="*/ 153 w 377"/>
                              <a:gd name="T5" fmla="*/ 235 h 427"/>
                              <a:gd name="T6" fmla="*/ 0 w 377"/>
                              <a:gd name="T7" fmla="*/ 338 h 427"/>
                              <a:gd name="T8" fmla="*/ 167 w 377"/>
                              <a:gd name="T9" fmla="*/ 328 h 427"/>
                              <a:gd name="T10" fmla="*/ 130 w 377"/>
                              <a:gd name="T11" fmla="*/ 427 h 427"/>
                              <a:gd name="T12" fmla="*/ 218 w 377"/>
                              <a:gd name="T13" fmla="*/ 352 h 427"/>
                              <a:gd name="T14" fmla="*/ 312 w 377"/>
                              <a:gd name="T15" fmla="*/ 388 h 427"/>
                              <a:gd name="T16" fmla="*/ 266 w 377"/>
                              <a:gd name="T17" fmla="*/ 285 h 427"/>
                              <a:gd name="T18" fmla="*/ 377 w 377"/>
                              <a:gd name="T19" fmla="*/ 189 h 427"/>
                              <a:gd name="T20" fmla="*/ 228 w 377"/>
                              <a:gd name="T21" fmla="*/ 239 h 4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377" h="427">
                                <a:moveTo>
                                  <a:pt x="228" y="239"/>
                                </a:moveTo>
                                <a:lnTo>
                                  <a:pt x="149" y="0"/>
                                </a:lnTo>
                                <a:lnTo>
                                  <a:pt x="153" y="235"/>
                                </a:lnTo>
                                <a:lnTo>
                                  <a:pt x="0" y="338"/>
                                </a:lnTo>
                                <a:lnTo>
                                  <a:pt x="167" y="328"/>
                                </a:lnTo>
                                <a:lnTo>
                                  <a:pt x="130" y="427"/>
                                </a:lnTo>
                                <a:lnTo>
                                  <a:pt x="218" y="352"/>
                                </a:lnTo>
                                <a:lnTo>
                                  <a:pt x="312" y="388"/>
                                </a:lnTo>
                                <a:lnTo>
                                  <a:pt x="266" y="285"/>
                                </a:lnTo>
                                <a:lnTo>
                                  <a:pt x="377" y="189"/>
                                </a:lnTo>
                                <a:lnTo>
                                  <a:pt x="228" y="2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4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40" name="Freeform 425"/>
                        <wps:cNvSpPr>
                          <a:spLocks/>
                        </wps:cNvSpPr>
                        <wps:spPr bwMode="auto">
                          <a:xfrm>
                            <a:off x="1543050" y="2371725"/>
                            <a:ext cx="115904" cy="130127"/>
                          </a:xfrm>
                          <a:custGeom>
                            <a:avLst/>
                            <a:gdLst>
                              <a:gd name="T0" fmla="*/ 69 w 73"/>
                              <a:gd name="T1" fmla="*/ 20 h 82"/>
                              <a:gd name="T2" fmla="*/ 65 w 73"/>
                              <a:gd name="T3" fmla="*/ 14 h 82"/>
                              <a:gd name="T4" fmla="*/ 59 w 73"/>
                              <a:gd name="T5" fmla="*/ 10 h 82"/>
                              <a:gd name="T6" fmla="*/ 53 w 73"/>
                              <a:gd name="T7" fmla="*/ 4 h 82"/>
                              <a:gd name="T8" fmla="*/ 47 w 73"/>
                              <a:gd name="T9" fmla="*/ 2 h 82"/>
                              <a:gd name="T10" fmla="*/ 38 w 73"/>
                              <a:gd name="T11" fmla="*/ 0 h 82"/>
                              <a:gd name="T12" fmla="*/ 32 w 73"/>
                              <a:gd name="T13" fmla="*/ 0 h 82"/>
                              <a:gd name="T14" fmla="*/ 24 w 73"/>
                              <a:gd name="T15" fmla="*/ 2 h 82"/>
                              <a:gd name="T16" fmla="*/ 18 w 73"/>
                              <a:gd name="T17" fmla="*/ 6 h 82"/>
                              <a:gd name="T18" fmla="*/ 12 w 73"/>
                              <a:gd name="T19" fmla="*/ 10 h 82"/>
                              <a:gd name="T20" fmla="*/ 8 w 73"/>
                              <a:gd name="T21" fmla="*/ 16 h 82"/>
                              <a:gd name="T22" fmla="*/ 4 w 73"/>
                              <a:gd name="T23" fmla="*/ 24 h 82"/>
                              <a:gd name="T24" fmla="*/ 2 w 73"/>
                              <a:gd name="T25" fmla="*/ 32 h 82"/>
                              <a:gd name="T26" fmla="*/ 0 w 73"/>
                              <a:gd name="T27" fmla="*/ 39 h 82"/>
                              <a:gd name="T28" fmla="*/ 0 w 73"/>
                              <a:gd name="T29" fmla="*/ 48 h 82"/>
                              <a:gd name="T30" fmla="*/ 2 w 73"/>
                              <a:gd name="T31" fmla="*/ 56 h 82"/>
                              <a:gd name="T32" fmla="*/ 4 w 73"/>
                              <a:gd name="T33" fmla="*/ 64 h 82"/>
                              <a:gd name="T34" fmla="*/ 10 w 73"/>
                              <a:gd name="T35" fmla="*/ 70 h 82"/>
                              <a:gd name="T36" fmla="*/ 14 w 73"/>
                              <a:gd name="T37" fmla="*/ 74 h 82"/>
                              <a:gd name="T38" fmla="*/ 20 w 73"/>
                              <a:gd name="T39" fmla="*/ 78 h 82"/>
                              <a:gd name="T40" fmla="*/ 26 w 73"/>
                              <a:gd name="T41" fmla="*/ 82 h 82"/>
                              <a:gd name="T42" fmla="*/ 34 w 73"/>
                              <a:gd name="T43" fmla="*/ 82 h 82"/>
                              <a:gd name="T44" fmla="*/ 40 w 73"/>
                              <a:gd name="T45" fmla="*/ 82 h 82"/>
                              <a:gd name="T46" fmla="*/ 48 w 73"/>
                              <a:gd name="T47" fmla="*/ 80 h 82"/>
                              <a:gd name="T48" fmla="*/ 55 w 73"/>
                              <a:gd name="T49" fmla="*/ 76 h 82"/>
                              <a:gd name="T50" fmla="*/ 61 w 73"/>
                              <a:gd name="T51" fmla="*/ 72 h 82"/>
                              <a:gd name="T52" fmla="*/ 65 w 73"/>
                              <a:gd name="T53" fmla="*/ 66 h 82"/>
                              <a:gd name="T54" fmla="*/ 69 w 73"/>
                              <a:gd name="T55" fmla="*/ 60 h 82"/>
                              <a:gd name="T56" fmla="*/ 73 w 73"/>
                              <a:gd name="T57" fmla="*/ 52 h 82"/>
                              <a:gd name="T58" fmla="*/ 73 w 73"/>
                              <a:gd name="T59" fmla="*/ 43 h 82"/>
                              <a:gd name="T60" fmla="*/ 73 w 73"/>
                              <a:gd name="T61" fmla="*/ 36 h 82"/>
                              <a:gd name="T62" fmla="*/ 71 w 73"/>
                              <a:gd name="T63" fmla="*/ 28 h 82"/>
                              <a:gd name="T64" fmla="*/ 69 w 73"/>
                              <a:gd name="T65" fmla="*/ 2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3" h="82">
                                <a:moveTo>
                                  <a:pt x="69" y="20"/>
                                </a:moveTo>
                                <a:lnTo>
                                  <a:pt x="65" y="14"/>
                                </a:lnTo>
                                <a:lnTo>
                                  <a:pt x="59" y="10"/>
                                </a:lnTo>
                                <a:lnTo>
                                  <a:pt x="53" y="4"/>
                                </a:lnTo>
                                <a:lnTo>
                                  <a:pt x="47" y="2"/>
                                </a:lnTo>
                                <a:lnTo>
                                  <a:pt x="38" y="0"/>
                                </a:lnTo>
                                <a:lnTo>
                                  <a:pt x="32" y="0"/>
                                </a:lnTo>
                                <a:lnTo>
                                  <a:pt x="24" y="2"/>
                                </a:lnTo>
                                <a:lnTo>
                                  <a:pt x="18" y="6"/>
                                </a:lnTo>
                                <a:lnTo>
                                  <a:pt x="12" y="10"/>
                                </a:lnTo>
                                <a:lnTo>
                                  <a:pt x="8" y="16"/>
                                </a:lnTo>
                                <a:lnTo>
                                  <a:pt x="4" y="24"/>
                                </a:lnTo>
                                <a:lnTo>
                                  <a:pt x="2" y="32"/>
                                </a:lnTo>
                                <a:lnTo>
                                  <a:pt x="0" y="39"/>
                                </a:lnTo>
                                <a:lnTo>
                                  <a:pt x="0" y="48"/>
                                </a:lnTo>
                                <a:lnTo>
                                  <a:pt x="2" y="56"/>
                                </a:lnTo>
                                <a:lnTo>
                                  <a:pt x="4" y="64"/>
                                </a:lnTo>
                                <a:lnTo>
                                  <a:pt x="10" y="70"/>
                                </a:lnTo>
                                <a:lnTo>
                                  <a:pt x="14" y="74"/>
                                </a:lnTo>
                                <a:lnTo>
                                  <a:pt x="20" y="78"/>
                                </a:lnTo>
                                <a:lnTo>
                                  <a:pt x="26" y="82"/>
                                </a:lnTo>
                                <a:lnTo>
                                  <a:pt x="34" y="82"/>
                                </a:lnTo>
                                <a:lnTo>
                                  <a:pt x="40" y="82"/>
                                </a:lnTo>
                                <a:lnTo>
                                  <a:pt x="48" y="80"/>
                                </a:lnTo>
                                <a:lnTo>
                                  <a:pt x="55" y="76"/>
                                </a:lnTo>
                                <a:lnTo>
                                  <a:pt x="61" y="72"/>
                                </a:lnTo>
                                <a:lnTo>
                                  <a:pt x="65" y="66"/>
                                </a:lnTo>
                                <a:lnTo>
                                  <a:pt x="69" y="60"/>
                                </a:lnTo>
                                <a:lnTo>
                                  <a:pt x="73" y="52"/>
                                </a:lnTo>
                                <a:lnTo>
                                  <a:pt x="73" y="43"/>
                                </a:lnTo>
                                <a:lnTo>
                                  <a:pt x="73" y="36"/>
                                </a:lnTo>
                                <a:lnTo>
                                  <a:pt x="71" y="28"/>
                                </a:lnTo>
                                <a:lnTo>
                                  <a:pt x="69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41" name="Freeform 426"/>
                        <wps:cNvSpPr>
                          <a:spLocks/>
                        </wps:cNvSpPr>
                        <wps:spPr bwMode="auto">
                          <a:xfrm>
                            <a:off x="1123950" y="2647950"/>
                            <a:ext cx="115904" cy="131714"/>
                          </a:xfrm>
                          <a:custGeom>
                            <a:avLst/>
                            <a:gdLst>
                              <a:gd name="T0" fmla="*/ 69 w 73"/>
                              <a:gd name="T1" fmla="*/ 20 h 83"/>
                              <a:gd name="T2" fmla="*/ 65 w 73"/>
                              <a:gd name="T3" fmla="*/ 14 h 83"/>
                              <a:gd name="T4" fmla="*/ 61 w 73"/>
                              <a:gd name="T5" fmla="*/ 8 h 83"/>
                              <a:gd name="T6" fmla="*/ 53 w 73"/>
                              <a:gd name="T7" fmla="*/ 4 h 83"/>
                              <a:gd name="T8" fmla="*/ 47 w 73"/>
                              <a:gd name="T9" fmla="*/ 2 h 83"/>
                              <a:gd name="T10" fmla="*/ 41 w 73"/>
                              <a:gd name="T11" fmla="*/ 0 h 83"/>
                              <a:gd name="T12" fmla="*/ 33 w 73"/>
                              <a:gd name="T13" fmla="*/ 0 h 83"/>
                              <a:gd name="T14" fmla="*/ 27 w 73"/>
                              <a:gd name="T15" fmla="*/ 2 h 83"/>
                              <a:gd name="T16" fmla="*/ 18 w 73"/>
                              <a:gd name="T17" fmla="*/ 6 h 83"/>
                              <a:gd name="T18" fmla="*/ 14 w 73"/>
                              <a:gd name="T19" fmla="*/ 10 h 83"/>
                              <a:gd name="T20" fmla="*/ 8 w 73"/>
                              <a:gd name="T21" fmla="*/ 16 h 83"/>
                              <a:gd name="T22" fmla="*/ 4 w 73"/>
                              <a:gd name="T23" fmla="*/ 24 h 83"/>
                              <a:gd name="T24" fmla="*/ 2 w 73"/>
                              <a:gd name="T25" fmla="*/ 32 h 83"/>
                              <a:gd name="T26" fmla="*/ 0 w 73"/>
                              <a:gd name="T27" fmla="*/ 40 h 83"/>
                              <a:gd name="T28" fmla="*/ 0 w 73"/>
                              <a:gd name="T29" fmla="*/ 48 h 83"/>
                              <a:gd name="T30" fmla="*/ 2 w 73"/>
                              <a:gd name="T31" fmla="*/ 56 h 83"/>
                              <a:gd name="T32" fmla="*/ 6 w 73"/>
                              <a:gd name="T33" fmla="*/ 63 h 83"/>
                              <a:gd name="T34" fmla="*/ 8 w 73"/>
                              <a:gd name="T35" fmla="*/ 71 h 83"/>
                              <a:gd name="T36" fmla="*/ 14 w 73"/>
                              <a:gd name="T37" fmla="*/ 75 h 83"/>
                              <a:gd name="T38" fmla="*/ 21 w 73"/>
                              <a:gd name="T39" fmla="*/ 79 h 83"/>
                              <a:gd name="T40" fmla="*/ 27 w 73"/>
                              <a:gd name="T41" fmla="*/ 81 h 83"/>
                              <a:gd name="T42" fmla="*/ 35 w 73"/>
                              <a:gd name="T43" fmla="*/ 83 h 83"/>
                              <a:gd name="T44" fmla="*/ 41 w 73"/>
                              <a:gd name="T45" fmla="*/ 83 h 83"/>
                              <a:gd name="T46" fmla="*/ 49 w 73"/>
                              <a:gd name="T47" fmla="*/ 81 h 83"/>
                              <a:gd name="T48" fmla="*/ 55 w 73"/>
                              <a:gd name="T49" fmla="*/ 77 h 83"/>
                              <a:gd name="T50" fmla="*/ 61 w 73"/>
                              <a:gd name="T51" fmla="*/ 73 h 83"/>
                              <a:gd name="T52" fmla="*/ 65 w 73"/>
                              <a:gd name="T53" fmla="*/ 67 h 83"/>
                              <a:gd name="T54" fmla="*/ 69 w 73"/>
                              <a:gd name="T55" fmla="*/ 60 h 83"/>
                              <a:gd name="T56" fmla="*/ 71 w 73"/>
                              <a:gd name="T57" fmla="*/ 52 h 83"/>
                              <a:gd name="T58" fmla="*/ 73 w 73"/>
                              <a:gd name="T59" fmla="*/ 44 h 83"/>
                              <a:gd name="T60" fmla="*/ 73 w 73"/>
                              <a:gd name="T61" fmla="*/ 36 h 83"/>
                              <a:gd name="T62" fmla="*/ 71 w 73"/>
                              <a:gd name="T63" fmla="*/ 28 h 83"/>
                              <a:gd name="T64" fmla="*/ 69 w 73"/>
                              <a:gd name="T65" fmla="*/ 20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3" h="83">
                                <a:moveTo>
                                  <a:pt x="69" y="20"/>
                                </a:moveTo>
                                <a:lnTo>
                                  <a:pt x="65" y="14"/>
                                </a:lnTo>
                                <a:lnTo>
                                  <a:pt x="61" y="8"/>
                                </a:lnTo>
                                <a:lnTo>
                                  <a:pt x="53" y="4"/>
                                </a:lnTo>
                                <a:lnTo>
                                  <a:pt x="47" y="2"/>
                                </a:lnTo>
                                <a:lnTo>
                                  <a:pt x="41" y="0"/>
                                </a:lnTo>
                                <a:lnTo>
                                  <a:pt x="33" y="0"/>
                                </a:lnTo>
                                <a:lnTo>
                                  <a:pt x="27" y="2"/>
                                </a:lnTo>
                                <a:lnTo>
                                  <a:pt x="18" y="6"/>
                                </a:lnTo>
                                <a:lnTo>
                                  <a:pt x="14" y="10"/>
                                </a:lnTo>
                                <a:lnTo>
                                  <a:pt x="8" y="16"/>
                                </a:lnTo>
                                <a:lnTo>
                                  <a:pt x="4" y="24"/>
                                </a:lnTo>
                                <a:lnTo>
                                  <a:pt x="2" y="32"/>
                                </a:lnTo>
                                <a:lnTo>
                                  <a:pt x="0" y="40"/>
                                </a:lnTo>
                                <a:lnTo>
                                  <a:pt x="0" y="48"/>
                                </a:lnTo>
                                <a:lnTo>
                                  <a:pt x="2" y="56"/>
                                </a:lnTo>
                                <a:lnTo>
                                  <a:pt x="6" y="63"/>
                                </a:lnTo>
                                <a:lnTo>
                                  <a:pt x="8" y="71"/>
                                </a:lnTo>
                                <a:lnTo>
                                  <a:pt x="14" y="75"/>
                                </a:lnTo>
                                <a:lnTo>
                                  <a:pt x="21" y="79"/>
                                </a:lnTo>
                                <a:lnTo>
                                  <a:pt x="27" y="81"/>
                                </a:lnTo>
                                <a:lnTo>
                                  <a:pt x="35" y="83"/>
                                </a:lnTo>
                                <a:lnTo>
                                  <a:pt x="41" y="83"/>
                                </a:lnTo>
                                <a:lnTo>
                                  <a:pt x="49" y="81"/>
                                </a:lnTo>
                                <a:lnTo>
                                  <a:pt x="55" y="77"/>
                                </a:lnTo>
                                <a:lnTo>
                                  <a:pt x="61" y="73"/>
                                </a:lnTo>
                                <a:lnTo>
                                  <a:pt x="65" y="67"/>
                                </a:lnTo>
                                <a:lnTo>
                                  <a:pt x="69" y="60"/>
                                </a:lnTo>
                                <a:lnTo>
                                  <a:pt x="71" y="52"/>
                                </a:lnTo>
                                <a:lnTo>
                                  <a:pt x="73" y="44"/>
                                </a:lnTo>
                                <a:lnTo>
                                  <a:pt x="73" y="36"/>
                                </a:lnTo>
                                <a:lnTo>
                                  <a:pt x="71" y="28"/>
                                </a:lnTo>
                                <a:lnTo>
                                  <a:pt x="69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42" name="Freeform 427"/>
                        <wps:cNvSpPr>
                          <a:spLocks/>
                        </wps:cNvSpPr>
                        <wps:spPr bwMode="auto">
                          <a:xfrm>
                            <a:off x="1562100" y="2800350"/>
                            <a:ext cx="114316" cy="131714"/>
                          </a:xfrm>
                          <a:custGeom>
                            <a:avLst/>
                            <a:gdLst>
                              <a:gd name="T0" fmla="*/ 68 w 72"/>
                              <a:gd name="T1" fmla="*/ 20 h 83"/>
                              <a:gd name="T2" fmla="*/ 64 w 72"/>
                              <a:gd name="T3" fmla="*/ 14 h 83"/>
                              <a:gd name="T4" fmla="*/ 58 w 72"/>
                              <a:gd name="T5" fmla="*/ 10 h 83"/>
                              <a:gd name="T6" fmla="*/ 52 w 72"/>
                              <a:gd name="T7" fmla="*/ 4 h 83"/>
                              <a:gd name="T8" fmla="*/ 46 w 72"/>
                              <a:gd name="T9" fmla="*/ 2 h 83"/>
                              <a:gd name="T10" fmla="*/ 38 w 72"/>
                              <a:gd name="T11" fmla="*/ 0 h 83"/>
                              <a:gd name="T12" fmla="*/ 32 w 72"/>
                              <a:gd name="T13" fmla="*/ 2 h 83"/>
                              <a:gd name="T14" fmla="*/ 24 w 72"/>
                              <a:gd name="T15" fmla="*/ 4 h 83"/>
                              <a:gd name="T16" fmla="*/ 18 w 72"/>
                              <a:gd name="T17" fmla="*/ 8 h 83"/>
                              <a:gd name="T18" fmla="*/ 12 w 72"/>
                              <a:gd name="T19" fmla="*/ 12 h 83"/>
                              <a:gd name="T20" fmla="*/ 8 w 72"/>
                              <a:gd name="T21" fmla="*/ 18 h 83"/>
                              <a:gd name="T22" fmla="*/ 4 w 72"/>
                              <a:gd name="T23" fmla="*/ 24 h 83"/>
                              <a:gd name="T24" fmla="*/ 2 w 72"/>
                              <a:gd name="T25" fmla="*/ 32 h 83"/>
                              <a:gd name="T26" fmla="*/ 0 w 72"/>
                              <a:gd name="T27" fmla="*/ 41 h 83"/>
                              <a:gd name="T28" fmla="*/ 0 w 72"/>
                              <a:gd name="T29" fmla="*/ 49 h 83"/>
                              <a:gd name="T30" fmla="*/ 2 w 72"/>
                              <a:gd name="T31" fmla="*/ 57 h 83"/>
                              <a:gd name="T32" fmla="*/ 4 w 72"/>
                              <a:gd name="T33" fmla="*/ 65 h 83"/>
                              <a:gd name="T34" fmla="*/ 10 w 72"/>
                              <a:gd name="T35" fmla="*/ 71 h 83"/>
                              <a:gd name="T36" fmla="*/ 14 w 72"/>
                              <a:gd name="T37" fmla="*/ 75 h 83"/>
                              <a:gd name="T38" fmla="*/ 20 w 72"/>
                              <a:gd name="T39" fmla="*/ 81 h 83"/>
                              <a:gd name="T40" fmla="*/ 26 w 72"/>
                              <a:gd name="T41" fmla="*/ 83 h 83"/>
                              <a:gd name="T42" fmla="*/ 34 w 72"/>
                              <a:gd name="T43" fmla="*/ 83 h 83"/>
                              <a:gd name="T44" fmla="*/ 40 w 72"/>
                              <a:gd name="T45" fmla="*/ 83 h 83"/>
                              <a:gd name="T46" fmla="*/ 48 w 72"/>
                              <a:gd name="T47" fmla="*/ 83 h 83"/>
                              <a:gd name="T48" fmla="*/ 54 w 72"/>
                              <a:gd name="T49" fmla="*/ 79 h 83"/>
                              <a:gd name="T50" fmla="*/ 60 w 72"/>
                              <a:gd name="T51" fmla="*/ 73 h 83"/>
                              <a:gd name="T52" fmla="*/ 64 w 72"/>
                              <a:gd name="T53" fmla="*/ 67 h 83"/>
                              <a:gd name="T54" fmla="*/ 68 w 72"/>
                              <a:gd name="T55" fmla="*/ 61 h 83"/>
                              <a:gd name="T56" fmla="*/ 70 w 72"/>
                              <a:gd name="T57" fmla="*/ 53 h 83"/>
                              <a:gd name="T58" fmla="*/ 72 w 72"/>
                              <a:gd name="T59" fmla="*/ 45 h 83"/>
                              <a:gd name="T60" fmla="*/ 72 w 72"/>
                              <a:gd name="T61" fmla="*/ 37 h 83"/>
                              <a:gd name="T62" fmla="*/ 70 w 72"/>
                              <a:gd name="T63" fmla="*/ 28 h 83"/>
                              <a:gd name="T64" fmla="*/ 68 w 72"/>
                              <a:gd name="T65" fmla="*/ 20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2" h="83">
                                <a:moveTo>
                                  <a:pt x="68" y="20"/>
                                </a:moveTo>
                                <a:lnTo>
                                  <a:pt x="64" y="14"/>
                                </a:lnTo>
                                <a:lnTo>
                                  <a:pt x="58" y="10"/>
                                </a:lnTo>
                                <a:lnTo>
                                  <a:pt x="52" y="4"/>
                                </a:lnTo>
                                <a:lnTo>
                                  <a:pt x="46" y="2"/>
                                </a:lnTo>
                                <a:lnTo>
                                  <a:pt x="38" y="0"/>
                                </a:lnTo>
                                <a:lnTo>
                                  <a:pt x="32" y="2"/>
                                </a:lnTo>
                                <a:lnTo>
                                  <a:pt x="24" y="4"/>
                                </a:lnTo>
                                <a:lnTo>
                                  <a:pt x="18" y="8"/>
                                </a:lnTo>
                                <a:lnTo>
                                  <a:pt x="12" y="12"/>
                                </a:lnTo>
                                <a:lnTo>
                                  <a:pt x="8" y="18"/>
                                </a:lnTo>
                                <a:lnTo>
                                  <a:pt x="4" y="24"/>
                                </a:lnTo>
                                <a:lnTo>
                                  <a:pt x="2" y="32"/>
                                </a:lnTo>
                                <a:lnTo>
                                  <a:pt x="0" y="41"/>
                                </a:lnTo>
                                <a:lnTo>
                                  <a:pt x="0" y="49"/>
                                </a:lnTo>
                                <a:lnTo>
                                  <a:pt x="2" y="57"/>
                                </a:lnTo>
                                <a:lnTo>
                                  <a:pt x="4" y="65"/>
                                </a:lnTo>
                                <a:lnTo>
                                  <a:pt x="10" y="71"/>
                                </a:lnTo>
                                <a:lnTo>
                                  <a:pt x="14" y="75"/>
                                </a:lnTo>
                                <a:lnTo>
                                  <a:pt x="20" y="81"/>
                                </a:lnTo>
                                <a:lnTo>
                                  <a:pt x="26" y="83"/>
                                </a:lnTo>
                                <a:lnTo>
                                  <a:pt x="34" y="83"/>
                                </a:lnTo>
                                <a:lnTo>
                                  <a:pt x="40" y="83"/>
                                </a:lnTo>
                                <a:lnTo>
                                  <a:pt x="48" y="83"/>
                                </a:lnTo>
                                <a:lnTo>
                                  <a:pt x="54" y="79"/>
                                </a:lnTo>
                                <a:lnTo>
                                  <a:pt x="60" y="73"/>
                                </a:lnTo>
                                <a:lnTo>
                                  <a:pt x="64" y="67"/>
                                </a:lnTo>
                                <a:lnTo>
                                  <a:pt x="68" y="61"/>
                                </a:lnTo>
                                <a:lnTo>
                                  <a:pt x="70" y="53"/>
                                </a:lnTo>
                                <a:lnTo>
                                  <a:pt x="72" y="45"/>
                                </a:lnTo>
                                <a:lnTo>
                                  <a:pt x="72" y="37"/>
                                </a:lnTo>
                                <a:lnTo>
                                  <a:pt x="70" y="28"/>
                                </a:lnTo>
                                <a:lnTo>
                                  <a:pt x="68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43" name="Freeform 428"/>
                        <wps:cNvSpPr>
                          <a:spLocks/>
                        </wps:cNvSpPr>
                        <wps:spPr bwMode="auto">
                          <a:xfrm>
                            <a:off x="1314450" y="2219325"/>
                            <a:ext cx="76211" cy="84106"/>
                          </a:xfrm>
                          <a:custGeom>
                            <a:avLst/>
                            <a:gdLst>
                              <a:gd name="T0" fmla="*/ 44 w 48"/>
                              <a:gd name="T1" fmla="*/ 12 h 53"/>
                              <a:gd name="T2" fmla="*/ 42 w 48"/>
                              <a:gd name="T3" fmla="*/ 8 h 53"/>
                              <a:gd name="T4" fmla="*/ 40 w 48"/>
                              <a:gd name="T5" fmla="*/ 4 h 53"/>
                              <a:gd name="T6" fmla="*/ 34 w 48"/>
                              <a:gd name="T7" fmla="*/ 2 h 53"/>
                              <a:gd name="T8" fmla="*/ 30 w 48"/>
                              <a:gd name="T9" fmla="*/ 0 h 53"/>
                              <a:gd name="T10" fmla="*/ 26 w 48"/>
                              <a:gd name="T11" fmla="*/ 0 h 53"/>
                              <a:gd name="T12" fmla="*/ 22 w 48"/>
                              <a:gd name="T13" fmla="*/ 0 h 53"/>
                              <a:gd name="T14" fmla="*/ 16 w 48"/>
                              <a:gd name="T15" fmla="*/ 0 h 53"/>
                              <a:gd name="T16" fmla="*/ 12 w 48"/>
                              <a:gd name="T17" fmla="*/ 4 h 53"/>
                              <a:gd name="T18" fmla="*/ 8 w 48"/>
                              <a:gd name="T19" fmla="*/ 6 h 53"/>
                              <a:gd name="T20" fmla="*/ 6 w 48"/>
                              <a:gd name="T21" fmla="*/ 10 h 53"/>
                              <a:gd name="T22" fmla="*/ 2 w 48"/>
                              <a:gd name="T23" fmla="*/ 14 h 53"/>
                              <a:gd name="T24" fmla="*/ 2 w 48"/>
                              <a:gd name="T25" fmla="*/ 20 h 53"/>
                              <a:gd name="T26" fmla="*/ 0 w 48"/>
                              <a:gd name="T27" fmla="*/ 23 h 53"/>
                              <a:gd name="T28" fmla="*/ 0 w 48"/>
                              <a:gd name="T29" fmla="*/ 29 h 53"/>
                              <a:gd name="T30" fmla="*/ 2 w 48"/>
                              <a:gd name="T31" fmla="*/ 35 h 53"/>
                              <a:gd name="T32" fmla="*/ 4 w 48"/>
                              <a:gd name="T33" fmla="*/ 39 h 53"/>
                              <a:gd name="T34" fmla="*/ 6 w 48"/>
                              <a:gd name="T35" fmla="*/ 43 h 53"/>
                              <a:gd name="T36" fmla="*/ 10 w 48"/>
                              <a:gd name="T37" fmla="*/ 47 h 53"/>
                              <a:gd name="T38" fmla="*/ 14 w 48"/>
                              <a:gd name="T39" fmla="*/ 49 h 53"/>
                              <a:gd name="T40" fmla="*/ 18 w 48"/>
                              <a:gd name="T41" fmla="*/ 51 h 53"/>
                              <a:gd name="T42" fmla="*/ 22 w 48"/>
                              <a:gd name="T43" fmla="*/ 53 h 53"/>
                              <a:gd name="T44" fmla="*/ 28 w 48"/>
                              <a:gd name="T45" fmla="*/ 51 h 53"/>
                              <a:gd name="T46" fmla="*/ 32 w 48"/>
                              <a:gd name="T47" fmla="*/ 51 h 53"/>
                              <a:gd name="T48" fmla="*/ 36 w 48"/>
                              <a:gd name="T49" fmla="*/ 49 h 53"/>
                              <a:gd name="T50" fmla="*/ 40 w 48"/>
                              <a:gd name="T51" fmla="*/ 45 h 53"/>
                              <a:gd name="T52" fmla="*/ 42 w 48"/>
                              <a:gd name="T53" fmla="*/ 41 h 53"/>
                              <a:gd name="T54" fmla="*/ 46 w 48"/>
                              <a:gd name="T55" fmla="*/ 37 h 53"/>
                              <a:gd name="T56" fmla="*/ 46 w 48"/>
                              <a:gd name="T57" fmla="*/ 33 h 53"/>
                              <a:gd name="T58" fmla="*/ 48 w 48"/>
                              <a:gd name="T59" fmla="*/ 27 h 53"/>
                              <a:gd name="T60" fmla="*/ 48 w 48"/>
                              <a:gd name="T61" fmla="*/ 22 h 53"/>
                              <a:gd name="T62" fmla="*/ 46 w 48"/>
                              <a:gd name="T63" fmla="*/ 18 h 53"/>
                              <a:gd name="T64" fmla="*/ 44 w 48"/>
                              <a:gd name="T65" fmla="*/ 12 h 5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48" h="53">
                                <a:moveTo>
                                  <a:pt x="44" y="12"/>
                                </a:moveTo>
                                <a:lnTo>
                                  <a:pt x="42" y="8"/>
                                </a:lnTo>
                                <a:lnTo>
                                  <a:pt x="40" y="4"/>
                                </a:lnTo>
                                <a:lnTo>
                                  <a:pt x="34" y="2"/>
                                </a:lnTo>
                                <a:lnTo>
                                  <a:pt x="30" y="0"/>
                                </a:lnTo>
                                <a:lnTo>
                                  <a:pt x="26" y="0"/>
                                </a:lnTo>
                                <a:lnTo>
                                  <a:pt x="22" y="0"/>
                                </a:lnTo>
                                <a:lnTo>
                                  <a:pt x="16" y="0"/>
                                </a:lnTo>
                                <a:lnTo>
                                  <a:pt x="12" y="4"/>
                                </a:lnTo>
                                <a:lnTo>
                                  <a:pt x="8" y="6"/>
                                </a:lnTo>
                                <a:lnTo>
                                  <a:pt x="6" y="10"/>
                                </a:lnTo>
                                <a:lnTo>
                                  <a:pt x="2" y="14"/>
                                </a:lnTo>
                                <a:lnTo>
                                  <a:pt x="2" y="20"/>
                                </a:lnTo>
                                <a:lnTo>
                                  <a:pt x="0" y="23"/>
                                </a:lnTo>
                                <a:lnTo>
                                  <a:pt x="0" y="29"/>
                                </a:lnTo>
                                <a:lnTo>
                                  <a:pt x="2" y="35"/>
                                </a:lnTo>
                                <a:lnTo>
                                  <a:pt x="4" y="39"/>
                                </a:lnTo>
                                <a:lnTo>
                                  <a:pt x="6" y="43"/>
                                </a:lnTo>
                                <a:lnTo>
                                  <a:pt x="10" y="47"/>
                                </a:lnTo>
                                <a:lnTo>
                                  <a:pt x="14" y="49"/>
                                </a:lnTo>
                                <a:lnTo>
                                  <a:pt x="18" y="51"/>
                                </a:lnTo>
                                <a:lnTo>
                                  <a:pt x="22" y="53"/>
                                </a:lnTo>
                                <a:lnTo>
                                  <a:pt x="28" y="51"/>
                                </a:lnTo>
                                <a:lnTo>
                                  <a:pt x="32" y="51"/>
                                </a:lnTo>
                                <a:lnTo>
                                  <a:pt x="36" y="49"/>
                                </a:lnTo>
                                <a:lnTo>
                                  <a:pt x="40" y="45"/>
                                </a:lnTo>
                                <a:lnTo>
                                  <a:pt x="42" y="41"/>
                                </a:lnTo>
                                <a:lnTo>
                                  <a:pt x="46" y="37"/>
                                </a:lnTo>
                                <a:lnTo>
                                  <a:pt x="46" y="33"/>
                                </a:lnTo>
                                <a:lnTo>
                                  <a:pt x="48" y="27"/>
                                </a:lnTo>
                                <a:lnTo>
                                  <a:pt x="48" y="22"/>
                                </a:lnTo>
                                <a:lnTo>
                                  <a:pt x="46" y="18"/>
                                </a:lnTo>
                                <a:lnTo>
                                  <a:pt x="44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44" name="Freeform 429"/>
                        <wps:cNvSpPr>
                          <a:spLocks/>
                        </wps:cNvSpPr>
                        <wps:spPr bwMode="auto">
                          <a:xfrm>
                            <a:off x="1390650" y="1943100"/>
                            <a:ext cx="112728" cy="130127"/>
                          </a:xfrm>
                          <a:custGeom>
                            <a:avLst/>
                            <a:gdLst>
                              <a:gd name="T0" fmla="*/ 67 w 71"/>
                              <a:gd name="T1" fmla="*/ 20 h 82"/>
                              <a:gd name="T2" fmla="*/ 63 w 71"/>
                              <a:gd name="T3" fmla="*/ 14 h 82"/>
                              <a:gd name="T4" fmla="*/ 57 w 71"/>
                              <a:gd name="T5" fmla="*/ 8 h 82"/>
                              <a:gd name="T6" fmla="*/ 51 w 71"/>
                              <a:gd name="T7" fmla="*/ 4 h 82"/>
                              <a:gd name="T8" fmla="*/ 45 w 71"/>
                              <a:gd name="T9" fmla="*/ 2 h 82"/>
                              <a:gd name="T10" fmla="*/ 37 w 71"/>
                              <a:gd name="T11" fmla="*/ 0 h 82"/>
                              <a:gd name="T12" fmla="*/ 31 w 71"/>
                              <a:gd name="T13" fmla="*/ 0 h 82"/>
                              <a:gd name="T14" fmla="*/ 23 w 71"/>
                              <a:gd name="T15" fmla="*/ 2 h 82"/>
                              <a:gd name="T16" fmla="*/ 17 w 71"/>
                              <a:gd name="T17" fmla="*/ 6 h 82"/>
                              <a:gd name="T18" fmla="*/ 11 w 71"/>
                              <a:gd name="T19" fmla="*/ 10 h 82"/>
                              <a:gd name="T20" fmla="*/ 7 w 71"/>
                              <a:gd name="T21" fmla="*/ 16 h 82"/>
                              <a:gd name="T22" fmla="*/ 4 w 71"/>
                              <a:gd name="T23" fmla="*/ 24 h 82"/>
                              <a:gd name="T24" fmla="*/ 2 w 71"/>
                              <a:gd name="T25" fmla="*/ 30 h 82"/>
                              <a:gd name="T26" fmla="*/ 0 w 71"/>
                              <a:gd name="T27" fmla="*/ 38 h 82"/>
                              <a:gd name="T28" fmla="*/ 0 w 71"/>
                              <a:gd name="T29" fmla="*/ 46 h 82"/>
                              <a:gd name="T30" fmla="*/ 2 w 71"/>
                              <a:gd name="T31" fmla="*/ 54 h 82"/>
                              <a:gd name="T32" fmla="*/ 4 w 71"/>
                              <a:gd name="T33" fmla="*/ 62 h 82"/>
                              <a:gd name="T34" fmla="*/ 9 w 71"/>
                              <a:gd name="T35" fmla="*/ 68 h 82"/>
                              <a:gd name="T36" fmla="*/ 13 w 71"/>
                              <a:gd name="T37" fmla="*/ 74 h 82"/>
                              <a:gd name="T38" fmla="*/ 19 w 71"/>
                              <a:gd name="T39" fmla="*/ 78 h 82"/>
                              <a:gd name="T40" fmla="*/ 25 w 71"/>
                              <a:gd name="T41" fmla="*/ 80 h 82"/>
                              <a:gd name="T42" fmla="*/ 33 w 71"/>
                              <a:gd name="T43" fmla="*/ 82 h 82"/>
                              <a:gd name="T44" fmla="*/ 39 w 71"/>
                              <a:gd name="T45" fmla="*/ 82 h 82"/>
                              <a:gd name="T46" fmla="*/ 47 w 71"/>
                              <a:gd name="T47" fmla="*/ 80 h 82"/>
                              <a:gd name="T48" fmla="*/ 53 w 71"/>
                              <a:gd name="T49" fmla="*/ 76 h 82"/>
                              <a:gd name="T50" fmla="*/ 59 w 71"/>
                              <a:gd name="T51" fmla="*/ 72 h 82"/>
                              <a:gd name="T52" fmla="*/ 63 w 71"/>
                              <a:gd name="T53" fmla="*/ 66 h 82"/>
                              <a:gd name="T54" fmla="*/ 67 w 71"/>
                              <a:gd name="T55" fmla="*/ 60 h 82"/>
                              <a:gd name="T56" fmla="*/ 69 w 71"/>
                              <a:gd name="T57" fmla="*/ 52 h 82"/>
                              <a:gd name="T58" fmla="*/ 71 w 71"/>
                              <a:gd name="T59" fmla="*/ 44 h 82"/>
                              <a:gd name="T60" fmla="*/ 71 w 71"/>
                              <a:gd name="T61" fmla="*/ 36 h 82"/>
                              <a:gd name="T62" fmla="*/ 69 w 71"/>
                              <a:gd name="T63" fmla="*/ 28 h 82"/>
                              <a:gd name="T64" fmla="*/ 67 w 71"/>
                              <a:gd name="T65" fmla="*/ 2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1" h="82">
                                <a:moveTo>
                                  <a:pt x="67" y="20"/>
                                </a:moveTo>
                                <a:lnTo>
                                  <a:pt x="63" y="14"/>
                                </a:lnTo>
                                <a:lnTo>
                                  <a:pt x="57" y="8"/>
                                </a:lnTo>
                                <a:lnTo>
                                  <a:pt x="51" y="4"/>
                                </a:lnTo>
                                <a:lnTo>
                                  <a:pt x="45" y="2"/>
                                </a:lnTo>
                                <a:lnTo>
                                  <a:pt x="37" y="0"/>
                                </a:lnTo>
                                <a:lnTo>
                                  <a:pt x="31" y="0"/>
                                </a:lnTo>
                                <a:lnTo>
                                  <a:pt x="23" y="2"/>
                                </a:lnTo>
                                <a:lnTo>
                                  <a:pt x="17" y="6"/>
                                </a:lnTo>
                                <a:lnTo>
                                  <a:pt x="11" y="10"/>
                                </a:lnTo>
                                <a:lnTo>
                                  <a:pt x="7" y="16"/>
                                </a:lnTo>
                                <a:lnTo>
                                  <a:pt x="4" y="24"/>
                                </a:lnTo>
                                <a:lnTo>
                                  <a:pt x="2" y="30"/>
                                </a:lnTo>
                                <a:lnTo>
                                  <a:pt x="0" y="38"/>
                                </a:lnTo>
                                <a:lnTo>
                                  <a:pt x="0" y="46"/>
                                </a:lnTo>
                                <a:lnTo>
                                  <a:pt x="2" y="54"/>
                                </a:lnTo>
                                <a:lnTo>
                                  <a:pt x="4" y="62"/>
                                </a:lnTo>
                                <a:lnTo>
                                  <a:pt x="9" y="68"/>
                                </a:lnTo>
                                <a:lnTo>
                                  <a:pt x="13" y="74"/>
                                </a:lnTo>
                                <a:lnTo>
                                  <a:pt x="19" y="78"/>
                                </a:lnTo>
                                <a:lnTo>
                                  <a:pt x="25" y="80"/>
                                </a:lnTo>
                                <a:lnTo>
                                  <a:pt x="33" y="82"/>
                                </a:lnTo>
                                <a:lnTo>
                                  <a:pt x="39" y="82"/>
                                </a:lnTo>
                                <a:lnTo>
                                  <a:pt x="47" y="80"/>
                                </a:lnTo>
                                <a:lnTo>
                                  <a:pt x="53" y="76"/>
                                </a:lnTo>
                                <a:lnTo>
                                  <a:pt x="59" y="72"/>
                                </a:lnTo>
                                <a:lnTo>
                                  <a:pt x="63" y="66"/>
                                </a:lnTo>
                                <a:lnTo>
                                  <a:pt x="67" y="60"/>
                                </a:lnTo>
                                <a:lnTo>
                                  <a:pt x="69" y="52"/>
                                </a:lnTo>
                                <a:lnTo>
                                  <a:pt x="71" y="44"/>
                                </a:lnTo>
                                <a:lnTo>
                                  <a:pt x="71" y="36"/>
                                </a:lnTo>
                                <a:lnTo>
                                  <a:pt x="69" y="28"/>
                                </a:lnTo>
                                <a:lnTo>
                                  <a:pt x="6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45" name="Freeform 430"/>
                        <wps:cNvSpPr>
                          <a:spLocks/>
                        </wps:cNvSpPr>
                        <wps:spPr bwMode="auto">
                          <a:xfrm>
                            <a:off x="1440659" y="1562100"/>
                            <a:ext cx="114316" cy="130127"/>
                          </a:xfrm>
                          <a:custGeom>
                            <a:avLst/>
                            <a:gdLst>
                              <a:gd name="T0" fmla="*/ 66 w 72"/>
                              <a:gd name="T1" fmla="*/ 20 h 82"/>
                              <a:gd name="T2" fmla="*/ 64 w 72"/>
                              <a:gd name="T3" fmla="*/ 14 h 82"/>
                              <a:gd name="T4" fmla="*/ 58 w 72"/>
                              <a:gd name="T5" fmla="*/ 8 h 82"/>
                              <a:gd name="T6" fmla="*/ 52 w 72"/>
                              <a:gd name="T7" fmla="*/ 4 h 82"/>
                              <a:gd name="T8" fmla="*/ 46 w 72"/>
                              <a:gd name="T9" fmla="*/ 2 h 82"/>
                              <a:gd name="T10" fmla="*/ 38 w 72"/>
                              <a:gd name="T11" fmla="*/ 0 h 82"/>
                              <a:gd name="T12" fmla="*/ 32 w 72"/>
                              <a:gd name="T13" fmla="*/ 0 h 82"/>
                              <a:gd name="T14" fmla="*/ 24 w 72"/>
                              <a:gd name="T15" fmla="*/ 2 h 82"/>
                              <a:gd name="T16" fmla="*/ 18 w 72"/>
                              <a:gd name="T17" fmla="*/ 6 h 82"/>
                              <a:gd name="T18" fmla="*/ 12 w 72"/>
                              <a:gd name="T19" fmla="*/ 10 h 82"/>
                              <a:gd name="T20" fmla="*/ 8 w 72"/>
                              <a:gd name="T21" fmla="*/ 16 h 82"/>
                              <a:gd name="T22" fmla="*/ 4 w 72"/>
                              <a:gd name="T23" fmla="*/ 24 h 82"/>
                              <a:gd name="T24" fmla="*/ 0 w 72"/>
                              <a:gd name="T25" fmla="*/ 30 h 82"/>
                              <a:gd name="T26" fmla="*/ 0 w 72"/>
                              <a:gd name="T27" fmla="*/ 38 h 82"/>
                              <a:gd name="T28" fmla="*/ 0 w 72"/>
                              <a:gd name="T29" fmla="*/ 46 h 82"/>
                              <a:gd name="T30" fmla="*/ 2 w 72"/>
                              <a:gd name="T31" fmla="*/ 54 h 82"/>
                              <a:gd name="T32" fmla="*/ 4 w 72"/>
                              <a:gd name="T33" fmla="*/ 62 h 82"/>
                              <a:gd name="T34" fmla="*/ 8 w 72"/>
                              <a:gd name="T35" fmla="*/ 68 h 82"/>
                              <a:gd name="T36" fmla="*/ 12 w 72"/>
                              <a:gd name="T37" fmla="*/ 74 h 82"/>
                              <a:gd name="T38" fmla="*/ 18 w 72"/>
                              <a:gd name="T39" fmla="*/ 78 h 82"/>
                              <a:gd name="T40" fmla="*/ 26 w 72"/>
                              <a:gd name="T41" fmla="*/ 80 h 82"/>
                              <a:gd name="T42" fmla="*/ 32 w 72"/>
                              <a:gd name="T43" fmla="*/ 82 h 82"/>
                              <a:gd name="T44" fmla="*/ 40 w 72"/>
                              <a:gd name="T45" fmla="*/ 82 h 82"/>
                              <a:gd name="T46" fmla="*/ 46 w 72"/>
                              <a:gd name="T47" fmla="*/ 80 h 82"/>
                              <a:gd name="T48" fmla="*/ 54 w 72"/>
                              <a:gd name="T49" fmla="*/ 76 h 82"/>
                              <a:gd name="T50" fmla="*/ 58 w 72"/>
                              <a:gd name="T51" fmla="*/ 72 h 82"/>
                              <a:gd name="T52" fmla="*/ 64 w 72"/>
                              <a:gd name="T53" fmla="*/ 66 h 82"/>
                              <a:gd name="T54" fmla="*/ 68 w 72"/>
                              <a:gd name="T55" fmla="*/ 60 h 82"/>
                              <a:gd name="T56" fmla="*/ 70 w 72"/>
                              <a:gd name="T57" fmla="*/ 52 h 82"/>
                              <a:gd name="T58" fmla="*/ 72 w 72"/>
                              <a:gd name="T59" fmla="*/ 44 h 82"/>
                              <a:gd name="T60" fmla="*/ 72 w 72"/>
                              <a:gd name="T61" fmla="*/ 36 h 82"/>
                              <a:gd name="T62" fmla="*/ 70 w 72"/>
                              <a:gd name="T63" fmla="*/ 28 h 82"/>
                              <a:gd name="T64" fmla="*/ 66 w 72"/>
                              <a:gd name="T65" fmla="*/ 2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2" h="82">
                                <a:moveTo>
                                  <a:pt x="66" y="20"/>
                                </a:moveTo>
                                <a:lnTo>
                                  <a:pt x="64" y="14"/>
                                </a:lnTo>
                                <a:lnTo>
                                  <a:pt x="58" y="8"/>
                                </a:lnTo>
                                <a:lnTo>
                                  <a:pt x="52" y="4"/>
                                </a:lnTo>
                                <a:lnTo>
                                  <a:pt x="46" y="2"/>
                                </a:lnTo>
                                <a:lnTo>
                                  <a:pt x="38" y="0"/>
                                </a:lnTo>
                                <a:lnTo>
                                  <a:pt x="32" y="0"/>
                                </a:lnTo>
                                <a:lnTo>
                                  <a:pt x="24" y="2"/>
                                </a:lnTo>
                                <a:lnTo>
                                  <a:pt x="18" y="6"/>
                                </a:lnTo>
                                <a:lnTo>
                                  <a:pt x="12" y="10"/>
                                </a:lnTo>
                                <a:lnTo>
                                  <a:pt x="8" y="16"/>
                                </a:lnTo>
                                <a:lnTo>
                                  <a:pt x="4" y="24"/>
                                </a:lnTo>
                                <a:lnTo>
                                  <a:pt x="0" y="30"/>
                                </a:lnTo>
                                <a:lnTo>
                                  <a:pt x="0" y="38"/>
                                </a:lnTo>
                                <a:lnTo>
                                  <a:pt x="0" y="46"/>
                                </a:lnTo>
                                <a:lnTo>
                                  <a:pt x="2" y="54"/>
                                </a:lnTo>
                                <a:lnTo>
                                  <a:pt x="4" y="62"/>
                                </a:lnTo>
                                <a:lnTo>
                                  <a:pt x="8" y="68"/>
                                </a:lnTo>
                                <a:lnTo>
                                  <a:pt x="12" y="74"/>
                                </a:lnTo>
                                <a:lnTo>
                                  <a:pt x="18" y="78"/>
                                </a:lnTo>
                                <a:lnTo>
                                  <a:pt x="26" y="80"/>
                                </a:lnTo>
                                <a:lnTo>
                                  <a:pt x="32" y="82"/>
                                </a:lnTo>
                                <a:lnTo>
                                  <a:pt x="40" y="82"/>
                                </a:lnTo>
                                <a:lnTo>
                                  <a:pt x="46" y="80"/>
                                </a:lnTo>
                                <a:lnTo>
                                  <a:pt x="54" y="76"/>
                                </a:lnTo>
                                <a:lnTo>
                                  <a:pt x="58" y="72"/>
                                </a:lnTo>
                                <a:lnTo>
                                  <a:pt x="64" y="66"/>
                                </a:lnTo>
                                <a:lnTo>
                                  <a:pt x="68" y="60"/>
                                </a:lnTo>
                                <a:lnTo>
                                  <a:pt x="70" y="52"/>
                                </a:lnTo>
                                <a:lnTo>
                                  <a:pt x="72" y="44"/>
                                </a:lnTo>
                                <a:lnTo>
                                  <a:pt x="72" y="36"/>
                                </a:lnTo>
                                <a:lnTo>
                                  <a:pt x="70" y="28"/>
                                </a:lnTo>
                                <a:lnTo>
                                  <a:pt x="66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46" name="Freeform 431"/>
                        <wps:cNvSpPr>
                          <a:spLocks/>
                        </wps:cNvSpPr>
                        <wps:spPr bwMode="auto">
                          <a:xfrm>
                            <a:off x="1000125" y="1762125"/>
                            <a:ext cx="114316" cy="126953"/>
                          </a:xfrm>
                          <a:custGeom>
                            <a:avLst/>
                            <a:gdLst>
                              <a:gd name="T0" fmla="*/ 66 w 72"/>
                              <a:gd name="T1" fmla="*/ 20 h 80"/>
                              <a:gd name="T2" fmla="*/ 64 w 72"/>
                              <a:gd name="T3" fmla="*/ 14 h 80"/>
                              <a:gd name="T4" fmla="*/ 58 w 72"/>
                              <a:gd name="T5" fmla="*/ 8 h 80"/>
                              <a:gd name="T6" fmla="*/ 52 w 72"/>
                              <a:gd name="T7" fmla="*/ 4 h 80"/>
                              <a:gd name="T8" fmla="*/ 47 w 72"/>
                              <a:gd name="T9" fmla="*/ 0 h 80"/>
                              <a:gd name="T10" fmla="*/ 39 w 72"/>
                              <a:gd name="T11" fmla="*/ 0 h 80"/>
                              <a:gd name="T12" fmla="*/ 31 w 72"/>
                              <a:gd name="T13" fmla="*/ 0 h 80"/>
                              <a:gd name="T14" fmla="*/ 25 w 72"/>
                              <a:gd name="T15" fmla="*/ 2 h 80"/>
                              <a:gd name="T16" fmla="*/ 18 w 72"/>
                              <a:gd name="T17" fmla="*/ 6 h 80"/>
                              <a:gd name="T18" fmla="*/ 12 w 72"/>
                              <a:gd name="T19" fmla="*/ 10 h 80"/>
                              <a:gd name="T20" fmla="*/ 8 w 72"/>
                              <a:gd name="T21" fmla="*/ 14 h 80"/>
                              <a:gd name="T22" fmla="*/ 4 w 72"/>
                              <a:gd name="T23" fmla="*/ 22 h 80"/>
                              <a:gd name="T24" fmla="*/ 2 w 72"/>
                              <a:gd name="T25" fmla="*/ 28 h 80"/>
                              <a:gd name="T26" fmla="*/ 0 w 72"/>
                              <a:gd name="T27" fmla="*/ 36 h 80"/>
                              <a:gd name="T28" fmla="*/ 0 w 72"/>
                              <a:gd name="T29" fmla="*/ 44 h 80"/>
                              <a:gd name="T30" fmla="*/ 2 w 72"/>
                              <a:gd name="T31" fmla="*/ 52 h 80"/>
                              <a:gd name="T32" fmla="*/ 4 w 72"/>
                              <a:gd name="T33" fmla="*/ 60 h 80"/>
                              <a:gd name="T34" fmla="*/ 8 w 72"/>
                              <a:gd name="T35" fmla="*/ 66 h 80"/>
                              <a:gd name="T36" fmla="*/ 12 w 72"/>
                              <a:gd name="T37" fmla="*/ 72 h 80"/>
                              <a:gd name="T38" fmla="*/ 20 w 72"/>
                              <a:gd name="T39" fmla="*/ 76 h 80"/>
                              <a:gd name="T40" fmla="*/ 27 w 72"/>
                              <a:gd name="T41" fmla="*/ 78 h 80"/>
                              <a:gd name="T42" fmla="*/ 33 w 72"/>
                              <a:gd name="T43" fmla="*/ 80 h 80"/>
                              <a:gd name="T44" fmla="*/ 41 w 72"/>
                              <a:gd name="T45" fmla="*/ 80 h 80"/>
                              <a:gd name="T46" fmla="*/ 49 w 72"/>
                              <a:gd name="T47" fmla="*/ 78 h 80"/>
                              <a:gd name="T48" fmla="*/ 54 w 72"/>
                              <a:gd name="T49" fmla="*/ 74 h 80"/>
                              <a:gd name="T50" fmla="*/ 58 w 72"/>
                              <a:gd name="T51" fmla="*/ 70 h 80"/>
                              <a:gd name="T52" fmla="*/ 64 w 72"/>
                              <a:gd name="T53" fmla="*/ 64 h 80"/>
                              <a:gd name="T54" fmla="*/ 68 w 72"/>
                              <a:gd name="T55" fmla="*/ 58 h 80"/>
                              <a:gd name="T56" fmla="*/ 70 w 72"/>
                              <a:gd name="T57" fmla="*/ 50 h 80"/>
                              <a:gd name="T58" fmla="*/ 72 w 72"/>
                              <a:gd name="T59" fmla="*/ 42 h 80"/>
                              <a:gd name="T60" fmla="*/ 72 w 72"/>
                              <a:gd name="T61" fmla="*/ 34 h 80"/>
                              <a:gd name="T62" fmla="*/ 70 w 72"/>
                              <a:gd name="T63" fmla="*/ 26 h 80"/>
                              <a:gd name="T64" fmla="*/ 66 w 72"/>
                              <a:gd name="T65" fmla="*/ 20 h 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2" h="80">
                                <a:moveTo>
                                  <a:pt x="66" y="20"/>
                                </a:moveTo>
                                <a:lnTo>
                                  <a:pt x="64" y="14"/>
                                </a:lnTo>
                                <a:lnTo>
                                  <a:pt x="58" y="8"/>
                                </a:lnTo>
                                <a:lnTo>
                                  <a:pt x="52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0"/>
                                </a:lnTo>
                                <a:lnTo>
                                  <a:pt x="31" y="0"/>
                                </a:lnTo>
                                <a:lnTo>
                                  <a:pt x="25" y="2"/>
                                </a:lnTo>
                                <a:lnTo>
                                  <a:pt x="18" y="6"/>
                                </a:lnTo>
                                <a:lnTo>
                                  <a:pt x="12" y="10"/>
                                </a:lnTo>
                                <a:lnTo>
                                  <a:pt x="8" y="14"/>
                                </a:lnTo>
                                <a:lnTo>
                                  <a:pt x="4" y="22"/>
                                </a:lnTo>
                                <a:lnTo>
                                  <a:pt x="2" y="28"/>
                                </a:lnTo>
                                <a:lnTo>
                                  <a:pt x="0" y="36"/>
                                </a:lnTo>
                                <a:lnTo>
                                  <a:pt x="0" y="44"/>
                                </a:lnTo>
                                <a:lnTo>
                                  <a:pt x="2" y="52"/>
                                </a:lnTo>
                                <a:lnTo>
                                  <a:pt x="4" y="60"/>
                                </a:lnTo>
                                <a:lnTo>
                                  <a:pt x="8" y="66"/>
                                </a:lnTo>
                                <a:lnTo>
                                  <a:pt x="12" y="72"/>
                                </a:lnTo>
                                <a:lnTo>
                                  <a:pt x="20" y="76"/>
                                </a:lnTo>
                                <a:lnTo>
                                  <a:pt x="27" y="78"/>
                                </a:lnTo>
                                <a:lnTo>
                                  <a:pt x="33" y="80"/>
                                </a:lnTo>
                                <a:lnTo>
                                  <a:pt x="41" y="80"/>
                                </a:lnTo>
                                <a:lnTo>
                                  <a:pt x="49" y="78"/>
                                </a:lnTo>
                                <a:lnTo>
                                  <a:pt x="54" y="74"/>
                                </a:lnTo>
                                <a:lnTo>
                                  <a:pt x="58" y="70"/>
                                </a:lnTo>
                                <a:lnTo>
                                  <a:pt x="64" y="64"/>
                                </a:lnTo>
                                <a:lnTo>
                                  <a:pt x="68" y="58"/>
                                </a:lnTo>
                                <a:lnTo>
                                  <a:pt x="70" y="50"/>
                                </a:lnTo>
                                <a:lnTo>
                                  <a:pt x="72" y="42"/>
                                </a:lnTo>
                                <a:lnTo>
                                  <a:pt x="72" y="34"/>
                                </a:lnTo>
                                <a:lnTo>
                                  <a:pt x="70" y="26"/>
                                </a:lnTo>
                                <a:lnTo>
                                  <a:pt x="66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47" name="Freeform 432"/>
                        <wps:cNvSpPr>
                          <a:spLocks/>
                        </wps:cNvSpPr>
                        <wps:spPr bwMode="auto">
                          <a:xfrm>
                            <a:off x="0" y="2171331"/>
                            <a:ext cx="1151082" cy="226929"/>
                          </a:xfrm>
                          <a:custGeom>
                            <a:avLst/>
                            <a:gdLst>
                              <a:gd name="T0" fmla="*/ 52 w 719"/>
                              <a:gd name="T1" fmla="*/ 65 h 143"/>
                              <a:gd name="T2" fmla="*/ 88 w 719"/>
                              <a:gd name="T3" fmla="*/ 57 h 143"/>
                              <a:gd name="T4" fmla="*/ 124 w 719"/>
                              <a:gd name="T5" fmla="*/ 50 h 143"/>
                              <a:gd name="T6" fmla="*/ 160 w 719"/>
                              <a:gd name="T7" fmla="*/ 46 h 143"/>
                              <a:gd name="T8" fmla="*/ 196 w 719"/>
                              <a:gd name="T9" fmla="*/ 44 h 143"/>
                              <a:gd name="T10" fmla="*/ 234 w 719"/>
                              <a:gd name="T11" fmla="*/ 42 h 143"/>
                              <a:gd name="T12" fmla="*/ 270 w 719"/>
                              <a:gd name="T13" fmla="*/ 42 h 143"/>
                              <a:gd name="T14" fmla="*/ 305 w 719"/>
                              <a:gd name="T15" fmla="*/ 44 h 143"/>
                              <a:gd name="T16" fmla="*/ 340 w 719"/>
                              <a:gd name="T17" fmla="*/ 46 h 143"/>
                              <a:gd name="T18" fmla="*/ 374 w 719"/>
                              <a:gd name="T19" fmla="*/ 50 h 143"/>
                              <a:gd name="T20" fmla="*/ 408 w 719"/>
                              <a:gd name="T21" fmla="*/ 53 h 143"/>
                              <a:gd name="T22" fmla="*/ 440 w 719"/>
                              <a:gd name="T23" fmla="*/ 59 h 143"/>
                              <a:gd name="T24" fmla="*/ 472 w 719"/>
                              <a:gd name="T25" fmla="*/ 65 h 143"/>
                              <a:gd name="T26" fmla="*/ 501 w 719"/>
                              <a:gd name="T27" fmla="*/ 73 h 143"/>
                              <a:gd name="T28" fmla="*/ 529 w 719"/>
                              <a:gd name="T29" fmla="*/ 79 h 143"/>
                              <a:gd name="T30" fmla="*/ 557 w 719"/>
                              <a:gd name="T31" fmla="*/ 87 h 143"/>
                              <a:gd name="T32" fmla="*/ 583 w 719"/>
                              <a:gd name="T33" fmla="*/ 95 h 143"/>
                              <a:gd name="T34" fmla="*/ 608 w 719"/>
                              <a:gd name="T35" fmla="*/ 101 h 143"/>
                              <a:gd name="T36" fmla="*/ 630 w 719"/>
                              <a:gd name="T37" fmla="*/ 109 h 143"/>
                              <a:gd name="T38" fmla="*/ 650 w 719"/>
                              <a:gd name="T39" fmla="*/ 115 h 143"/>
                              <a:gd name="T40" fmla="*/ 668 w 719"/>
                              <a:gd name="T41" fmla="*/ 121 h 143"/>
                              <a:gd name="T42" fmla="*/ 681 w 719"/>
                              <a:gd name="T43" fmla="*/ 127 h 143"/>
                              <a:gd name="T44" fmla="*/ 695 w 719"/>
                              <a:gd name="T45" fmla="*/ 133 h 143"/>
                              <a:gd name="T46" fmla="*/ 705 w 719"/>
                              <a:gd name="T47" fmla="*/ 137 h 143"/>
                              <a:gd name="T48" fmla="*/ 713 w 719"/>
                              <a:gd name="T49" fmla="*/ 139 h 143"/>
                              <a:gd name="T50" fmla="*/ 717 w 719"/>
                              <a:gd name="T51" fmla="*/ 141 h 143"/>
                              <a:gd name="T52" fmla="*/ 719 w 719"/>
                              <a:gd name="T53" fmla="*/ 143 h 143"/>
                              <a:gd name="T54" fmla="*/ 691 w 719"/>
                              <a:gd name="T55" fmla="*/ 121 h 143"/>
                              <a:gd name="T56" fmla="*/ 662 w 719"/>
                              <a:gd name="T57" fmla="*/ 101 h 143"/>
                              <a:gd name="T58" fmla="*/ 630 w 719"/>
                              <a:gd name="T59" fmla="*/ 85 h 143"/>
                              <a:gd name="T60" fmla="*/ 599 w 719"/>
                              <a:gd name="T61" fmla="*/ 69 h 143"/>
                              <a:gd name="T62" fmla="*/ 567 w 719"/>
                              <a:gd name="T63" fmla="*/ 55 h 143"/>
                              <a:gd name="T64" fmla="*/ 535 w 719"/>
                              <a:gd name="T65" fmla="*/ 44 h 143"/>
                              <a:gd name="T66" fmla="*/ 503 w 719"/>
                              <a:gd name="T67" fmla="*/ 34 h 143"/>
                              <a:gd name="T68" fmla="*/ 472 w 719"/>
                              <a:gd name="T69" fmla="*/ 26 h 143"/>
                              <a:gd name="T70" fmla="*/ 440 w 719"/>
                              <a:gd name="T71" fmla="*/ 18 h 143"/>
                              <a:gd name="T72" fmla="*/ 406 w 719"/>
                              <a:gd name="T73" fmla="*/ 12 h 143"/>
                              <a:gd name="T74" fmla="*/ 376 w 719"/>
                              <a:gd name="T75" fmla="*/ 6 h 143"/>
                              <a:gd name="T76" fmla="*/ 342 w 719"/>
                              <a:gd name="T77" fmla="*/ 4 h 143"/>
                              <a:gd name="T78" fmla="*/ 311 w 719"/>
                              <a:gd name="T79" fmla="*/ 0 h 143"/>
                              <a:gd name="T80" fmla="*/ 280 w 719"/>
                              <a:gd name="T81" fmla="*/ 0 h 143"/>
                              <a:gd name="T82" fmla="*/ 250 w 719"/>
                              <a:gd name="T83" fmla="*/ 0 h 143"/>
                              <a:gd name="T84" fmla="*/ 218 w 719"/>
                              <a:gd name="T85" fmla="*/ 0 h 143"/>
                              <a:gd name="T86" fmla="*/ 190 w 719"/>
                              <a:gd name="T87" fmla="*/ 0 h 143"/>
                              <a:gd name="T88" fmla="*/ 160 w 719"/>
                              <a:gd name="T89" fmla="*/ 2 h 143"/>
                              <a:gd name="T90" fmla="*/ 134 w 719"/>
                              <a:gd name="T91" fmla="*/ 6 h 143"/>
                              <a:gd name="T92" fmla="*/ 106 w 719"/>
                              <a:gd name="T93" fmla="*/ 8 h 143"/>
                              <a:gd name="T94" fmla="*/ 81 w 719"/>
                              <a:gd name="T95" fmla="*/ 12 h 143"/>
                              <a:gd name="T96" fmla="*/ 57 w 719"/>
                              <a:gd name="T97" fmla="*/ 16 h 143"/>
                              <a:gd name="T98" fmla="*/ 34 w 719"/>
                              <a:gd name="T99" fmla="*/ 22 h 143"/>
                              <a:gd name="T100" fmla="*/ 12 w 719"/>
                              <a:gd name="T101" fmla="*/ 26 h 143"/>
                              <a:gd name="T102" fmla="*/ 0 w 719"/>
                              <a:gd name="T103" fmla="*/ 30 h 143"/>
                              <a:gd name="T104" fmla="*/ 0 w 719"/>
                              <a:gd name="T105" fmla="*/ 81 h 143"/>
                              <a:gd name="T106" fmla="*/ 16 w 719"/>
                              <a:gd name="T107" fmla="*/ 75 h 143"/>
                              <a:gd name="T108" fmla="*/ 52 w 719"/>
                              <a:gd name="T109" fmla="*/ 65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719" h="143">
                                <a:moveTo>
                                  <a:pt x="52" y="65"/>
                                </a:moveTo>
                                <a:lnTo>
                                  <a:pt x="88" y="57"/>
                                </a:lnTo>
                                <a:lnTo>
                                  <a:pt x="124" y="50"/>
                                </a:lnTo>
                                <a:lnTo>
                                  <a:pt x="160" y="46"/>
                                </a:lnTo>
                                <a:lnTo>
                                  <a:pt x="196" y="44"/>
                                </a:lnTo>
                                <a:lnTo>
                                  <a:pt x="234" y="42"/>
                                </a:lnTo>
                                <a:lnTo>
                                  <a:pt x="270" y="42"/>
                                </a:lnTo>
                                <a:lnTo>
                                  <a:pt x="305" y="44"/>
                                </a:lnTo>
                                <a:lnTo>
                                  <a:pt x="340" y="46"/>
                                </a:lnTo>
                                <a:lnTo>
                                  <a:pt x="374" y="50"/>
                                </a:lnTo>
                                <a:lnTo>
                                  <a:pt x="408" y="53"/>
                                </a:lnTo>
                                <a:lnTo>
                                  <a:pt x="440" y="59"/>
                                </a:lnTo>
                                <a:lnTo>
                                  <a:pt x="472" y="65"/>
                                </a:lnTo>
                                <a:lnTo>
                                  <a:pt x="501" y="73"/>
                                </a:lnTo>
                                <a:lnTo>
                                  <a:pt x="529" y="79"/>
                                </a:lnTo>
                                <a:lnTo>
                                  <a:pt x="557" y="87"/>
                                </a:lnTo>
                                <a:lnTo>
                                  <a:pt x="583" y="95"/>
                                </a:lnTo>
                                <a:lnTo>
                                  <a:pt x="608" y="101"/>
                                </a:lnTo>
                                <a:lnTo>
                                  <a:pt x="630" y="109"/>
                                </a:lnTo>
                                <a:lnTo>
                                  <a:pt x="650" y="115"/>
                                </a:lnTo>
                                <a:lnTo>
                                  <a:pt x="668" y="121"/>
                                </a:lnTo>
                                <a:lnTo>
                                  <a:pt x="681" y="127"/>
                                </a:lnTo>
                                <a:lnTo>
                                  <a:pt x="695" y="133"/>
                                </a:lnTo>
                                <a:lnTo>
                                  <a:pt x="705" y="137"/>
                                </a:lnTo>
                                <a:lnTo>
                                  <a:pt x="713" y="139"/>
                                </a:lnTo>
                                <a:lnTo>
                                  <a:pt x="717" y="141"/>
                                </a:lnTo>
                                <a:lnTo>
                                  <a:pt x="719" y="143"/>
                                </a:lnTo>
                                <a:lnTo>
                                  <a:pt x="691" y="121"/>
                                </a:lnTo>
                                <a:lnTo>
                                  <a:pt x="662" y="101"/>
                                </a:lnTo>
                                <a:lnTo>
                                  <a:pt x="630" y="85"/>
                                </a:lnTo>
                                <a:lnTo>
                                  <a:pt x="599" y="69"/>
                                </a:lnTo>
                                <a:lnTo>
                                  <a:pt x="567" y="55"/>
                                </a:lnTo>
                                <a:lnTo>
                                  <a:pt x="535" y="44"/>
                                </a:lnTo>
                                <a:lnTo>
                                  <a:pt x="503" y="34"/>
                                </a:lnTo>
                                <a:lnTo>
                                  <a:pt x="472" y="26"/>
                                </a:lnTo>
                                <a:lnTo>
                                  <a:pt x="440" y="18"/>
                                </a:lnTo>
                                <a:lnTo>
                                  <a:pt x="406" y="12"/>
                                </a:lnTo>
                                <a:lnTo>
                                  <a:pt x="376" y="6"/>
                                </a:lnTo>
                                <a:lnTo>
                                  <a:pt x="342" y="4"/>
                                </a:lnTo>
                                <a:lnTo>
                                  <a:pt x="311" y="0"/>
                                </a:lnTo>
                                <a:lnTo>
                                  <a:pt x="280" y="0"/>
                                </a:lnTo>
                                <a:lnTo>
                                  <a:pt x="250" y="0"/>
                                </a:lnTo>
                                <a:lnTo>
                                  <a:pt x="218" y="0"/>
                                </a:lnTo>
                                <a:lnTo>
                                  <a:pt x="190" y="0"/>
                                </a:lnTo>
                                <a:lnTo>
                                  <a:pt x="160" y="2"/>
                                </a:lnTo>
                                <a:lnTo>
                                  <a:pt x="134" y="6"/>
                                </a:lnTo>
                                <a:lnTo>
                                  <a:pt x="106" y="8"/>
                                </a:lnTo>
                                <a:lnTo>
                                  <a:pt x="81" y="12"/>
                                </a:lnTo>
                                <a:lnTo>
                                  <a:pt x="57" y="16"/>
                                </a:lnTo>
                                <a:lnTo>
                                  <a:pt x="34" y="22"/>
                                </a:lnTo>
                                <a:lnTo>
                                  <a:pt x="12" y="26"/>
                                </a:lnTo>
                                <a:lnTo>
                                  <a:pt x="0" y="30"/>
                                </a:lnTo>
                                <a:lnTo>
                                  <a:pt x="0" y="81"/>
                                </a:lnTo>
                                <a:lnTo>
                                  <a:pt x="16" y="75"/>
                                </a:lnTo>
                                <a:lnTo>
                                  <a:pt x="52" y="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48" name="Freeform 433"/>
                        <wps:cNvSpPr>
                          <a:spLocks/>
                        </wps:cNvSpPr>
                        <wps:spPr bwMode="auto">
                          <a:xfrm>
                            <a:off x="1009650" y="1514475"/>
                            <a:ext cx="17465" cy="19043"/>
                          </a:xfrm>
                          <a:custGeom>
                            <a:avLst/>
                            <a:gdLst>
                              <a:gd name="T0" fmla="*/ 9 w 11"/>
                              <a:gd name="T1" fmla="*/ 0 h 12"/>
                              <a:gd name="T2" fmla="*/ 5 w 11"/>
                              <a:gd name="T3" fmla="*/ 0 h 12"/>
                              <a:gd name="T4" fmla="*/ 2 w 11"/>
                              <a:gd name="T5" fmla="*/ 0 h 12"/>
                              <a:gd name="T6" fmla="*/ 0 w 11"/>
                              <a:gd name="T7" fmla="*/ 2 h 12"/>
                              <a:gd name="T8" fmla="*/ 0 w 11"/>
                              <a:gd name="T9" fmla="*/ 4 h 12"/>
                              <a:gd name="T10" fmla="*/ 0 w 11"/>
                              <a:gd name="T11" fmla="*/ 6 h 12"/>
                              <a:gd name="T12" fmla="*/ 0 w 11"/>
                              <a:gd name="T13" fmla="*/ 8 h 12"/>
                              <a:gd name="T14" fmla="*/ 0 w 11"/>
                              <a:gd name="T15" fmla="*/ 10 h 12"/>
                              <a:gd name="T16" fmla="*/ 2 w 11"/>
                              <a:gd name="T17" fmla="*/ 12 h 12"/>
                              <a:gd name="T18" fmla="*/ 5 w 11"/>
                              <a:gd name="T19" fmla="*/ 12 h 12"/>
                              <a:gd name="T20" fmla="*/ 9 w 11"/>
                              <a:gd name="T21" fmla="*/ 12 h 12"/>
                              <a:gd name="T22" fmla="*/ 11 w 11"/>
                              <a:gd name="T23" fmla="*/ 10 h 12"/>
                              <a:gd name="T24" fmla="*/ 11 w 11"/>
                              <a:gd name="T25" fmla="*/ 8 h 12"/>
                              <a:gd name="T26" fmla="*/ 11 w 11"/>
                              <a:gd name="T27" fmla="*/ 6 h 12"/>
                              <a:gd name="T28" fmla="*/ 11 w 11"/>
                              <a:gd name="T29" fmla="*/ 4 h 12"/>
                              <a:gd name="T30" fmla="*/ 11 w 11"/>
                              <a:gd name="T31" fmla="*/ 2 h 12"/>
                              <a:gd name="T32" fmla="*/ 9 w 11"/>
                              <a:gd name="T33" fmla="*/ 0 h 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1" h="12">
                                <a:moveTo>
                                  <a:pt x="9" y="0"/>
                                </a:moveTo>
                                <a:lnTo>
                                  <a:pt x="5" y="0"/>
                                </a:lnTo>
                                <a:lnTo>
                                  <a:pt x="2" y="0"/>
                                </a:lnTo>
                                <a:lnTo>
                                  <a:pt x="0" y="2"/>
                                </a:lnTo>
                                <a:lnTo>
                                  <a:pt x="0" y="4"/>
                                </a:lnTo>
                                <a:lnTo>
                                  <a:pt x="0" y="6"/>
                                </a:lnTo>
                                <a:lnTo>
                                  <a:pt x="0" y="8"/>
                                </a:lnTo>
                                <a:lnTo>
                                  <a:pt x="0" y="10"/>
                                </a:lnTo>
                                <a:lnTo>
                                  <a:pt x="2" y="12"/>
                                </a:lnTo>
                                <a:lnTo>
                                  <a:pt x="5" y="12"/>
                                </a:lnTo>
                                <a:lnTo>
                                  <a:pt x="9" y="12"/>
                                </a:lnTo>
                                <a:lnTo>
                                  <a:pt x="11" y="10"/>
                                </a:lnTo>
                                <a:lnTo>
                                  <a:pt x="11" y="8"/>
                                </a:lnTo>
                                <a:lnTo>
                                  <a:pt x="11" y="6"/>
                                </a:lnTo>
                                <a:lnTo>
                                  <a:pt x="11" y="4"/>
                                </a:lnTo>
                                <a:lnTo>
                                  <a:pt x="11" y="2"/>
                                </a:lnTo>
                                <a:lnTo>
                                  <a:pt x="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49" name="Freeform 434"/>
                        <wps:cNvSpPr>
                          <a:spLocks/>
                        </wps:cNvSpPr>
                        <wps:spPr bwMode="auto">
                          <a:xfrm>
                            <a:off x="876300" y="1171575"/>
                            <a:ext cx="47632" cy="49194"/>
                          </a:xfrm>
                          <a:custGeom>
                            <a:avLst/>
                            <a:gdLst>
                              <a:gd name="T0" fmla="*/ 26 w 30"/>
                              <a:gd name="T1" fmla="*/ 6 h 31"/>
                              <a:gd name="T2" fmla="*/ 20 w 30"/>
                              <a:gd name="T3" fmla="*/ 2 h 31"/>
                              <a:gd name="T4" fmla="*/ 14 w 30"/>
                              <a:gd name="T5" fmla="*/ 0 h 31"/>
                              <a:gd name="T6" fmla="*/ 9 w 30"/>
                              <a:gd name="T7" fmla="*/ 2 h 31"/>
                              <a:gd name="T8" fmla="*/ 5 w 30"/>
                              <a:gd name="T9" fmla="*/ 6 h 31"/>
                              <a:gd name="T10" fmla="*/ 3 w 30"/>
                              <a:gd name="T11" fmla="*/ 9 h 31"/>
                              <a:gd name="T12" fmla="*/ 0 w 30"/>
                              <a:gd name="T13" fmla="*/ 15 h 31"/>
                              <a:gd name="T14" fmla="*/ 3 w 30"/>
                              <a:gd name="T15" fmla="*/ 21 h 31"/>
                              <a:gd name="T16" fmla="*/ 5 w 30"/>
                              <a:gd name="T17" fmla="*/ 27 h 31"/>
                              <a:gd name="T18" fmla="*/ 9 w 30"/>
                              <a:gd name="T19" fmla="*/ 31 h 31"/>
                              <a:gd name="T20" fmla="*/ 14 w 30"/>
                              <a:gd name="T21" fmla="*/ 31 h 31"/>
                              <a:gd name="T22" fmla="*/ 20 w 30"/>
                              <a:gd name="T23" fmla="*/ 31 h 31"/>
                              <a:gd name="T24" fmla="*/ 26 w 30"/>
                              <a:gd name="T25" fmla="*/ 27 h 31"/>
                              <a:gd name="T26" fmla="*/ 28 w 30"/>
                              <a:gd name="T27" fmla="*/ 21 h 31"/>
                              <a:gd name="T28" fmla="*/ 30 w 30"/>
                              <a:gd name="T29" fmla="*/ 15 h 31"/>
                              <a:gd name="T30" fmla="*/ 28 w 30"/>
                              <a:gd name="T31" fmla="*/ 9 h 31"/>
                              <a:gd name="T32" fmla="*/ 26 w 30"/>
                              <a:gd name="T33" fmla="*/ 6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0" h="31">
                                <a:moveTo>
                                  <a:pt x="26" y="6"/>
                                </a:moveTo>
                                <a:lnTo>
                                  <a:pt x="20" y="2"/>
                                </a:lnTo>
                                <a:lnTo>
                                  <a:pt x="14" y="0"/>
                                </a:lnTo>
                                <a:lnTo>
                                  <a:pt x="9" y="2"/>
                                </a:lnTo>
                                <a:lnTo>
                                  <a:pt x="5" y="6"/>
                                </a:lnTo>
                                <a:lnTo>
                                  <a:pt x="3" y="9"/>
                                </a:lnTo>
                                <a:lnTo>
                                  <a:pt x="0" y="15"/>
                                </a:lnTo>
                                <a:lnTo>
                                  <a:pt x="3" y="21"/>
                                </a:lnTo>
                                <a:lnTo>
                                  <a:pt x="5" y="27"/>
                                </a:lnTo>
                                <a:lnTo>
                                  <a:pt x="9" y="31"/>
                                </a:lnTo>
                                <a:lnTo>
                                  <a:pt x="14" y="31"/>
                                </a:lnTo>
                                <a:lnTo>
                                  <a:pt x="20" y="31"/>
                                </a:lnTo>
                                <a:lnTo>
                                  <a:pt x="26" y="27"/>
                                </a:lnTo>
                                <a:lnTo>
                                  <a:pt x="28" y="21"/>
                                </a:lnTo>
                                <a:lnTo>
                                  <a:pt x="30" y="15"/>
                                </a:lnTo>
                                <a:lnTo>
                                  <a:pt x="28" y="9"/>
                                </a:lnTo>
                                <a:lnTo>
                                  <a:pt x="26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50" name="Freeform 435"/>
                        <wps:cNvSpPr>
                          <a:spLocks/>
                        </wps:cNvSpPr>
                        <wps:spPr bwMode="auto">
                          <a:xfrm>
                            <a:off x="533400" y="1304925"/>
                            <a:ext cx="44456" cy="47607"/>
                          </a:xfrm>
                          <a:custGeom>
                            <a:avLst/>
                            <a:gdLst>
                              <a:gd name="T0" fmla="*/ 24 w 28"/>
                              <a:gd name="T1" fmla="*/ 4 h 30"/>
                              <a:gd name="T2" fmla="*/ 20 w 28"/>
                              <a:gd name="T3" fmla="*/ 0 h 30"/>
                              <a:gd name="T4" fmla="*/ 14 w 28"/>
                              <a:gd name="T5" fmla="*/ 0 h 30"/>
                              <a:gd name="T6" fmla="*/ 8 w 28"/>
                              <a:gd name="T7" fmla="*/ 0 h 30"/>
                              <a:gd name="T8" fmla="*/ 4 w 28"/>
                              <a:gd name="T9" fmla="*/ 4 h 30"/>
                              <a:gd name="T10" fmla="*/ 0 w 28"/>
                              <a:gd name="T11" fmla="*/ 8 h 30"/>
                              <a:gd name="T12" fmla="*/ 0 w 28"/>
                              <a:gd name="T13" fmla="*/ 16 h 30"/>
                              <a:gd name="T14" fmla="*/ 0 w 28"/>
                              <a:gd name="T15" fmla="*/ 22 h 30"/>
                              <a:gd name="T16" fmla="*/ 4 w 28"/>
                              <a:gd name="T17" fmla="*/ 26 h 30"/>
                              <a:gd name="T18" fmla="*/ 8 w 28"/>
                              <a:gd name="T19" fmla="*/ 30 h 30"/>
                              <a:gd name="T20" fmla="*/ 14 w 28"/>
                              <a:gd name="T21" fmla="*/ 30 h 30"/>
                              <a:gd name="T22" fmla="*/ 20 w 28"/>
                              <a:gd name="T23" fmla="*/ 30 h 30"/>
                              <a:gd name="T24" fmla="*/ 24 w 28"/>
                              <a:gd name="T25" fmla="*/ 26 h 30"/>
                              <a:gd name="T26" fmla="*/ 26 w 28"/>
                              <a:gd name="T27" fmla="*/ 22 h 30"/>
                              <a:gd name="T28" fmla="*/ 28 w 28"/>
                              <a:gd name="T29" fmla="*/ 16 h 30"/>
                              <a:gd name="T30" fmla="*/ 26 w 28"/>
                              <a:gd name="T31" fmla="*/ 8 h 30"/>
                              <a:gd name="T32" fmla="*/ 24 w 28"/>
                              <a:gd name="T33" fmla="*/ 4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8" h="30">
                                <a:moveTo>
                                  <a:pt x="24" y="4"/>
                                </a:moveTo>
                                <a:lnTo>
                                  <a:pt x="20" y="0"/>
                                </a:lnTo>
                                <a:lnTo>
                                  <a:pt x="14" y="0"/>
                                </a:lnTo>
                                <a:lnTo>
                                  <a:pt x="8" y="0"/>
                                </a:lnTo>
                                <a:lnTo>
                                  <a:pt x="4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6"/>
                                </a:lnTo>
                                <a:lnTo>
                                  <a:pt x="0" y="22"/>
                                </a:lnTo>
                                <a:lnTo>
                                  <a:pt x="4" y="26"/>
                                </a:lnTo>
                                <a:lnTo>
                                  <a:pt x="8" y="30"/>
                                </a:lnTo>
                                <a:lnTo>
                                  <a:pt x="14" y="30"/>
                                </a:lnTo>
                                <a:lnTo>
                                  <a:pt x="20" y="30"/>
                                </a:lnTo>
                                <a:lnTo>
                                  <a:pt x="24" y="26"/>
                                </a:lnTo>
                                <a:lnTo>
                                  <a:pt x="26" y="22"/>
                                </a:lnTo>
                                <a:lnTo>
                                  <a:pt x="28" y="16"/>
                                </a:lnTo>
                                <a:lnTo>
                                  <a:pt x="26" y="8"/>
                                </a:lnTo>
                                <a:lnTo>
                                  <a:pt x="24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51" name="Freeform 436"/>
                        <wps:cNvSpPr>
                          <a:spLocks/>
                        </wps:cNvSpPr>
                        <wps:spPr bwMode="auto">
                          <a:xfrm>
                            <a:off x="1162050" y="1647825"/>
                            <a:ext cx="69860" cy="77759"/>
                          </a:xfrm>
                          <a:custGeom>
                            <a:avLst/>
                            <a:gdLst>
                              <a:gd name="T0" fmla="*/ 38 w 44"/>
                              <a:gd name="T1" fmla="*/ 8 h 49"/>
                              <a:gd name="T2" fmla="*/ 32 w 44"/>
                              <a:gd name="T3" fmla="*/ 2 h 49"/>
                              <a:gd name="T4" fmla="*/ 22 w 44"/>
                              <a:gd name="T5" fmla="*/ 0 h 49"/>
                              <a:gd name="T6" fmla="*/ 14 w 44"/>
                              <a:gd name="T7" fmla="*/ 2 h 49"/>
                              <a:gd name="T8" fmla="*/ 8 w 44"/>
                              <a:gd name="T9" fmla="*/ 8 h 49"/>
                              <a:gd name="T10" fmla="*/ 2 w 44"/>
                              <a:gd name="T11" fmla="*/ 16 h 49"/>
                              <a:gd name="T12" fmla="*/ 0 w 44"/>
                              <a:gd name="T13" fmla="*/ 26 h 49"/>
                              <a:gd name="T14" fmla="*/ 2 w 44"/>
                              <a:gd name="T15" fmla="*/ 34 h 49"/>
                              <a:gd name="T16" fmla="*/ 8 w 44"/>
                              <a:gd name="T17" fmla="*/ 42 h 49"/>
                              <a:gd name="T18" fmla="*/ 14 w 44"/>
                              <a:gd name="T19" fmla="*/ 47 h 49"/>
                              <a:gd name="T20" fmla="*/ 22 w 44"/>
                              <a:gd name="T21" fmla="*/ 49 h 49"/>
                              <a:gd name="T22" fmla="*/ 32 w 44"/>
                              <a:gd name="T23" fmla="*/ 47 h 49"/>
                              <a:gd name="T24" fmla="*/ 38 w 44"/>
                              <a:gd name="T25" fmla="*/ 42 h 49"/>
                              <a:gd name="T26" fmla="*/ 42 w 44"/>
                              <a:gd name="T27" fmla="*/ 34 h 49"/>
                              <a:gd name="T28" fmla="*/ 44 w 44"/>
                              <a:gd name="T29" fmla="*/ 26 h 49"/>
                              <a:gd name="T30" fmla="*/ 42 w 44"/>
                              <a:gd name="T31" fmla="*/ 16 h 49"/>
                              <a:gd name="T32" fmla="*/ 38 w 44"/>
                              <a:gd name="T33" fmla="*/ 8 h 4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44" h="49">
                                <a:moveTo>
                                  <a:pt x="38" y="8"/>
                                </a:moveTo>
                                <a:lnTo>
                                  <a:pt x="32" y="2"/>
                                </a:lnTo>
                                <a:lnTo>
                                  <a:pt x="22" y="0"/>
                                </a:lnTo>
                                <a:lnTo>
                                  <a:pt x="14" y="2"/>
                                </a:lnTo>
                                <a:lnTo>
                                  <a:pt x="8" y="8"/>
                                </a:lnTo>
                                <a:lnTo>
                                  <a:pt x="2" y="16"/>
                                </a:lnTo>
                                <a:lnTo>
                                  <a:pt x="0" y="26"/>
                                </a:lnTo>
                                <a:lnTo>
                                  <a:pt x="2" y="34"/>
                                </a:lnTo>
                                <a:lnTo>
                                  <a:pt x="8" y="42"/>
                                </a:lnTo>
                                <a:lnTo>
                                  <a:pt x="14" y="47"/>
                                </a:lnTo>
                                <a:lnTo>
                                  <a:pt x="22" y="49"/>
                                </a:lnTo>
                                <a:lnTo>
                                  <a:pt x="32" y="47"/>
                                </a:lnTo>
                                <a:lnTo>
                                  <a:pt x="38" y="42"/>
                                </a:lnTo>
                                <a:lnTo>
                                  <a:pt x="42" y="34"/>
                                </a:lnTo>
                                <a:lnTo>
                                  <a:pt x="44" y="26"/>
                                </a:lnTo>
                                <a:lnTo>
                                  <a:pt x="42" y="16"/>
                                </a:lnTo>
                                <a:lnTo>
                                  <a:pt x="38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52" name="Freeform 437"/>
                        <wps:cNvSpPr>
                          <a:spLocks/>
                        </wps:cNvSpPr>
                        <wps:spPr bwMode="auto">
                          <a:xfrm>
                            <a:off x="1409700" y="1400175"/>
                            <a:ext cx="57158" cy="60303"/>
                          </a:xfrm>
                          <a:custGeom>
                            <a:avLst/>
                            <a:gdLst>
                              <a:gd name="T0" fmla="*/ 32 w 36"/>
                              <a:gd name="T1" fmla="*/ 4 h 38"/>
                              <a:gd name="T2" fmla="*/ 26 w 36"/>
                              <a:gd name="T3" fmla="*/ 0 h 38"/>
                              <a:gd name="T4" fmla="*/ 18 w 36"/>
                              <a:gd name="T5" fmla="*/ 0 h 38"/>
                              <a:gd name="T6" fmla="*/ 12 w 36"/>
                              <a:gd name="T7" fmla="*/ 0 h 38"/>
                              <a:gd name="T8" fmla="*/ 6 w 36"/>
                              <a:gd name="T9" fmla="*/ 4 h 38"/>
                              <a:gd name="T10" fmla="*/ 2 w 36"/>
                              <a:gd name="T11" fmla="*/ 12 h 38"/>
                              <a:gd name="T12" fmla="*/ 0 w 36"/>
                              <a:gd name="T13" fmla="*/ 18 h 38"/>
                              <a:gd name="T14" fmla="*/ 2 w 36"/>
                              <a:gd name="T15" fmla="*/ 26 h 38"/>
                              <a:gd name="T16" fmla="*/ 6 w 36"/>
                              <a:gd name="T17" fmla="*/ 32 h 38"/>
                              <a:gd name="T18" fmla="*/ 12 w 36"/>
                              <a:gd name="T19" fmla="*/ 36 h 38"/>
                              <a:gd name="T20" fmla="*/ 18 w 36"/>
                              <a:gd name="T21" fmla="*/ 38 h 38"/>
                              <a:gd name="T22" fmla="*/ 26 w 36"/>
                              <a:gd name="T23" fmla="*/ 36 h 38"/>
                              <a:gd name="T24" fmla="*/ 32 w 36"/>
                              <a:gd name="T25" fmla="*/ 32 h 38"/>
                              <a:gd name="T26" fmla="*/ 36 w 36"/>
                              <a:gd name="T27" fmla="*/ 26 h 38"/>
                              <a:gd name="T28" fmla="*/ 36 w 36"/>
                              <a:gd name="T29" fmla="*/ 18 h 38"/>
                              <a:gd name="T30" fmla="*/ 36 w 36"/>
                              <a:gd name="T31" fmla="*/ 12 h 38"/>
                              <a:gd name="T32" fmla="*/ 32 w 36"/>
                              <a:gd name="T33" fmla="*/ 4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32" y="4"/>
                                </a:moveTo>
                                <a:lnTo>
                                  <a:pt x="26" y="0"/>
                                </a:lnTo>
                                <a:lnTo>
                                  <a:pt x="18" y="0"/>
                                </a:lnTo>
                                <a:lnTo>
                                  <a:pt x="12" y="0"/>
                                </a:lnTo>
                                <a:lnTo>
                                  <a:pt x="6" y="4"/>
                                </a:lnTo>
                                <a:lnTo>
                                  <a:pt x="2" y="12"/>
                                </a:lnTo>
                                <a:lnTo>
                                  <a:pt x="0" y="18"/>
                                </a:lnTo>
                                <a:lnTo>
                                  <a:pt x="2" y="26"/>
                                </a:lnTo>
                                <a:lnTo>
                                  <a:pt x="6" y="32"/>
                                </a:lnTo>
                                <a:lnTo>
                                  <a:pt x="12" y="36"/>
                                </a:lnTo>
                                <a:lnTo>
                                  <a:pt x="18" y="38"/>
                                </a:lnTo>
                                <a:lnTo>
                                  <a:pt x="26" y="36"/>
                                </a:lnTo>
                                <a:lnTo>
                                  <a:pt x="32" y="32"/>
                                </a:lnTo>
                                <a:lnTo>
                                  <a:pt x="36" y="26"/>
                                </a:lnTo>
                                <a:lnTo>
                                  <a:pt x="36" y="18"/>
                                </a:lnTo>
                                <a:lnTo>
                                  <a:pt x="36" y="12"/>
                                </a:lnTo>
                                <a:lnTo>
                                  <a:pt x="3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53" name="Freeform 438"/>
                        <wps:cNvSpPr>
                          <a:spLocks/>
                        </wps:cNvSpPr>
                        <wps:spPr bwMode="auto">
                          <a:xfrm>
                            <a:off x="1238250" y="1238250"/>
                            <a:ext cx="41281" cy="44434"/>
                          </a:xfrm>
                          <a:custGeom>
                            <a:avLst/>
                            <a:gdLst>
                              <a:gd name="T0" fmla="*/ 22 w 26"/>
                              <a:gd name="T1" fmla="*/ 4 h 28"/>
                              <a:gd name="T2" fmla="*/ 18 w 26"/>
                              <a:gd name="T3" fmla="*/ 0 h 28"/>
                              <a:gd name="T4" fmla="*/ 12 w 26"/>
                              <a:gd name="T5" fmla="*/ 0 h 28"/>
                              <a:gd name="T6" fmla="*/ 8 w 26"/>
                              <a:gd name="T7" fmla="*/ 0 h 28"/>
                              <a:gd name="T8" fmla="*/ 4 w 26"/>
                              <a:gd name="T9" fmla="*/ 4 h 28"/>
                              <a:gd name="T10" fmla="*/ 2 w 26"/>
                              <a:gd name="T11" fmla="*/ 8 h 28"/>
                              <a:gd name="T12" fmla="*/ 0 w 26"/>
                              <a:gd name="T13" fmla="*/ 14 h 28"/>
                              <a:gd name="T14" fmla="*/ 2 w 26"/>
                              <a:gd name="T15" fmla="*/ 20 h 28"/>
                              <a:gd name="T16" fmla="*/ 4 w 26"/>
                              <a:gd name="T17" fmla="*/ 24 h 28"/>
                              <a:gd name="T18" fmla="*/ 8 w 26"/>
                              <a:gd name="T19" fmla="*/ 26 h 28"/>
                              <a:gd name="T20" fmla="*/ 12 w 26"/>
                              <a:gd name="T21" fmla="*/ 28 h 28"/>
                              <a:gd name="T22" fmla="*/ 18 w 26"/>
                              <a:gd name="T23" fmla="*/ 26 h 28"/>
                              <a:gd name="T24" fmla="*/ 22 w 26"/>
                              <a:gd name="T25" fmla="*/ 24 h 28"/>
                              <a:gd name="T26" fmla="*/ 24 w 26"/>
                              <a:gd name="T27" fmla="*/ 20 h 28"/>
                              <a:gd name="T28" fmla="*/ 26 w 26"/>
                              <a:gd name="T29" fmla="*/ 14 h 28"/>
                              <a:gd name="T30" fmla="*/ 24 w 26"/>
                              <a:gd name="T31" fmla="*/ 8 h 28"/>
                              <a:gd name="T32" fmla="*/ 22 w 26"/>
                              <a:gd name="T33" fmla="*/ 4 h 2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6" h="28">
                                <a:moveTo>
                                  <a:pt x="22" y="4"/>
                                </a:moveTo>
                                <a:lnTo>
                                  <a:pt x="18" y="0"/>
                                </a:lnTo>
                                <a:lnTo>
                                  <a:pt x="12" y="0"/>
                                </a:lnTo>
                                <a:lnTo>
                                  <a:pt x="8" y="0"/>
                                </a:lnTo>
                                <a:lnTo>
                                  <a:pt x="4" y="4"/>
                                </a:lnTo>
                                <a:lnTo>
                                  <a:pt x="2" y="8"/>
                                </a:lnTo>
                                <a:lnTo>
                                  <a:pt x="0" y="14"/>
                                </a:lnTo>
                                <a:lnTo>
                                  <a:pt x="2" y="20"/>
                                </a:lnTo>
                                <a:lnTo>
                                  <a:pt x="4" y="24"/>
                                </a:lnTo>
                                <a:lnTo>
                                  <a:pt x="8" y="26"/>
                                </a:lnTo>
                                <a:lnTo>
                                  <a:pt x="12" y="28"/>
                                </a:lnTo>
                                <a:lnTo>
                                  <a:pt x="18" y="26"/>
                                </a:lnTo>
                                <a:lnTo>
                                  <a:pt x="22" y="24"/>
                                </a:lnTo>
                                <a:lnTo>
                                  <a:pt x="24" y="20"/>
                                </a:lnTo>
                                <a:lnTo>
                                  <a:pt x="26" y="14"/>
                                </a:lnTo>
                                <a:lnTo>
                                  <a:pt x="24" y="8"/>
                                </a:lnTo>
                                <a:lnTo>
                                  <a:pt x="2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54" name="Freeform 439"/>
                        <wps:cNvSpPr>
                          <a:spLocks/>
                        </wps:cNvSpPr>
                        <wps:spPr bwMode="auto">
                          <a:xfrm>
                            <a:off x="1019175" y="1943100"/>
                            <a:ext cx="38105" cy="47607"/>
                          </a:xfrm>
                          <a:custGeom>
                            <a:avLst/>
                            <a:gdLst>
                              <a:gd name="T0" fmla="*/ 22 w 24"/>
                              <a:gd name="T1" fmla="*/ 6 h 30"/>
                              <a:gd name="T2" fmla="*/ 16 w 24"/>
                              <a:gd name="T3" fmla="*/ 2 h 30"/>
                              <a:gd name="T4" fmla="*/ 12 w 24"/>
                              <a:gd name="T5" fmla="*/ 0 h 30"/>
                              <a:gd name="T6" fmla="*/ 6 w 24"/>
                              <a:gd name="T7" fmla="*/ 2 h 30"/>
                              <a:gd name="T8" fmla="*/ 2 w 24"/>
                              <a:gd name="T9" fmla="*/ 6 h 30"/>
                              <a:gd name="T10" fmla="*/ 0 w 24"/>
                              <a:gd name="T11" fmla="*/ 10 h 30"/>
                              <a:gd name="T12" fmla="*/ 0 w 24"/>
                              <a:gd name="T13" fmla="*/ 16 h 30"/>
                              <a:gd name="T14" fmla="*/ 0 w 24"/>
                              <a:gd name="T15" fmla="*/ 20 h 30"/>
                              <a:gd name="T16" fmla="*/ 2 w 24"/>
                              <a:gd name="T17" fmla="*/ 26 h 30"/>
                              <a:gd name="T18" fmla="*/ 6 w 24"/>
                              <a:gd name="T19" fmla="*/ 28 h 30"/>
                              <a:gd name="T20" fmla="*/ 12 w 24"/>
                              <a:gd name="T21" fmla="*/ 30 h 30"/>
                              <a:gd name="T22" fmla="*/ 16 w 24"/>
                              <a:gd name="T23" fmla="*/ 28 h 30"/>
                              <a:gd name="T24" fmla="*/ 22 w 24"/>
                              <a:gd name="T25" fmla="*/ 26 h 30"/>
                              <a:gd name="T26" fmla="*/ 24 w 24"/>
                              <a:gd name="T27" fmla="*/ 20 h 30"/>
                              <a:gd name="T28" fmla="*/ 24 w 24"/>
                              <a:gd name="T29" fmla="*/ 16 h 30"/>
                              <a:gd name="T30" fmla="*/ 24 w 24"/>
                              <a:gd name="T31" fmla="*/ 10 h 30"/>
                              <a:gd name="T32" fmla="*/ 22 w 24"/>
                              <a:gd name="T33" fmla="*/ 6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4" h="30">
                                <a:moveTo>
                                  <a:pt x="22" y="6"/>
                                </a:moveTo>
                                <a:lnTo>
                                  <a:pt x="16" y="2"/>
                                </a:lnTo>
                                <a:lnTo>
                                  <a:pt x="12" y="0"/>
                                </a:lnTo>
                                <a:lnTo>
                                  <a:pt x="6" y="2"/>
                                </a:lnTo>
                                <a:lnTo>
                                  <a:pt x="2" y="6"/>
                                </a:lnTo>
                                <a:lnTo>
                                  <a:pt x="0" y="10"/>
                                </a:lnTo>
                                <a:lnTo>
                                  <a:pt x="0" y="16"/>
                                </a:lnTo>
                                <a:lnTo>
                                  <a:pt x="0" y="20"/>
                                </a:lnTo>
                                <a:lnTo>
                                  <a:pt x="2" y="26"/>
                                </a:lnTo>
                                <a:lnTo>
                                  <a:pt x="6" y="28"/>
                                </a:lnTo>
                                <a:lnTo>
                                  <a:pt x="12" y="30"/>
                                </a:lnTo>
                                <a:lnTo>
                                  <a:pt x="16" y="28"/>
                                </a:lnTo>
                                <a:lnTo>
                                  <a:pt x="22" y="26"/>
                                </a:lnTo>
                                <a:lnTo>
                                  <a:pt x="24" y="20"/>
                                </a:lnTo>
                                <a:lnTo>
                                  <a:pt x="24" y="16"/>
                                </a:lnTo>
                                <a:lnTo>
                                  <a:pt x="24" y="10"/>
                                </a:lnTo>
                                <a:lnTo>
                                  <a:pt x="2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55" name="Freeform 440"/>
                        <wps:cNvSpPr>
                          <a:spLocks/>
                        </wps:cNvSpPr>
                        <wps:spPr bwMode="auto">
                          <a:xfrm>
                            <a:off x="1152525" y="276225"/>
                            <a:ext cx="15877" cy="19043"/>
                          </a:xfrm>
                          <a:custGeom>
                            <a:avLst/>
                            <a:gdLst>
                              <a:gd name="T0" fmla="*/ 8 w 10"/>
                              <a:gd name="T1" fmla="*/ 0 h 12"/>
                              <a:gd name="T2" fmla="*/ 4 w 10"/>
                              <a:gd name="T3" fmla="*/ 0 h 12"/>
                              <a:gd name="T4" fmla="*/ 2 w 10"/>
                              <a:gd name="T5" fmla="*/ 0 h 12"/>
                              <a:gd name="T6" fmla="*/ 0 w 10"/>
                              <a:gd name="T7" fmla="*/ 2 h 12"/>
                              <a:gd name="T8" fmla="*/ 0 w 10"/>
                              <a:gd name="T9" fmla="*/ 4 h 12"/>
                              <a:gd name="T10" fmla="*/ 0 w 10"/>
                              <a:gd name="T11" fmla="*/ 6 h 12"/>
                              <a:gd name="T12" fmla="*/ 0 w 10"/>
                              <a:gd name="T13" fmla="*/ 8 h 12"/>
                              <a:gd name="T14" fmla="*/ 0 w 10"/>
                              <a:gd name="T15" fmla="*/ 10 h 12"/>
                              <a:gd name="T16" fmla="*/ 2 w 10"/>
                              <a:gd name="T17" fmla="*/ 12 h 12"/>
                              <a:gd name="T18" fmla="*/ 4 w 10"/>
                              <a:gd name="T19" fmla="*/ 12 h 12"/>
                              <a:gd name="T20" fmla="*/ 8 w 10"/>
                              <a:gd name="T21" fmla="*/ 12 h 12"/>
                              <a:gd name="T22" fmla="*/ 10 w 10"/>
                              <a:gd name="T23" fmla="*/ 10 h 12"/>
                              <a:gd name="T24" fmla="*/ 10 w 10"/>
                              <a:gd name="T25" fmla="*/ 8 h 12"/>
                              <a:gd name="T26" fmla="*/ 10 w 10"/>
                              <a:gd name="T27" fmla="*/ 6 h 12"/>
                              <a:gd name="T28" fmla="*/ 10 w 10"/>
                              <a:gd name="T29" fmla="*/ 4 h 12"/>
                              <a:gd name="T30" fmla="*/ 10 w 10"/>
                              <a:gd name="T31" fmla="*/ 2 h 12"/>
                              <a:gd name="T32" fmla="*/ 8 w 10"/>
                              <a:gd name="T33" fmla="*/ 0 h 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0" h="12">
                                <a:moveTo>
                                  <a:pt x="8" y="0"/>
                                </a:moveTo>
                                <a:lnTo>
                                  <a:pt x="4" y="0"/>
                                </a:lnTo>
                                <a:lnTo>
                                  <a:pt x="2" y="0"/>
                                </a:lnTo>
                                <a:lnTo>
                                  <a:pt x="0" y="2"/>
                                </a:lnTo>
                                <a:lnTo>
                                  <a:pt x="0" y="4"/>
                                </a:lnTo>
                                <a:lnTo>
                                  <a:pt x="0" y="6"/>
                                </a:lnTo>
                                <a:lnTo>
                                  <a:pt x="0" y="8"/>
                                </a:lnTo>
                                <a:lnTo>
                                  <a:pt x="0" y="10"/>
                                </a:lnTo>
                                <a:lnTo>
                                  <a:pt x="2" y="12"/>
                                </a:lnTo>
                                <a:lnTo>
                                  <a:pt x="4" y="12"/>
                                </a:lnTo>
                                <a:lnTo>
                                  <a:pt x="8" y="12"/>
                                </a:lnTo>
                                <a:lnTo>
                                  <a:pt x="10" y="10"/>
                                </a:lnTo>
                                <a:lnTo>
                                  <a:pt x="10" y="8"/>
                                </a:lnTo>
                                <a:lnTo>
                                  <a:pt x="10" y="6"/>
                                </a:lnTo>
                                <a:lnTo>
                                  <a:pt x="10" y="4"/>
                                </a:lnTo>
                                <a:lnTo>
                                  <a:pt x="10" y="2"/>
                                </a:lnTo>
                                <a:lnTo>
                                  <a:pt x="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56" name="Freeform 441"/>
                        <wps:cNvSpPr>
                          <a:spLocks/>
                        </wps:cNvSpPr>
                        <wps:spPr bwMode="auto">
                          <a:xfrm>
                            <a:off x="676275" y="66675"/>
                            <a:ext cx="44456" cy="47607"/>
                          </a:xfrm>
                          <a:custGeom>
                            <a:avLst/>
                            <a:gdLst>
                              <a:gd name="T0" fmla="*/ 24 w 28"/>
                              <a:gd name="T1" fmla="*/ 4 h 30"/>
                              <a:gd name="T2" fmla="*/ 20 w 28"/>
                              <a:gd name="T3" fmla="*/ 0 h 30"/>
                              <a:gd name="T4" fmla="*/ 14 w 28"/>
                              <a:gd name="T5" fmla="*/ 0 h 30"/>
                              <a:gd name="T6" fmla="*/ 8 w 28"/>
                              <a:gd name="T7" fmla="*/ 0 h 30"/>
                              <a:gd name="T8" fmla="*/ 4 w 28"/>
                              <a:gd name="T9" fmla="*/ 4 h 30"/>
                              <a:gd name="T10" fmla="*/ 0 w 28"/>
                              <a:gd name="T11" fmla="*/ 8 h 30"/>
                              <a:gd name="T12" fmla="*/ 0 w 28"/>
                              <a:gd name="T13" fmla="*/ 16 h 30"/>
                              <a:gd name="T14" fmla="*/ 0 w 28"/>
                              <a:gd name="T15" fmla="*/ 22 h 30"/>
                              <a:gd name="T16" fmla="*/ 4 w 28"/>
                              <a:gd name="T17" fmla="*/ 26 h 30"/>
                              <a:gd name="T18" fmla="*/ 8 w 28"/>
                              <a:gd name="T19" fmla="*/ 30 h 30"/>
                              <a:gd name="T20" fmla="*/ 14 w 28"/>
                              <a:gd name="T21" fmla="*/ 30 h 30"/>
                              <a:gd name="T22" fmla="*/ 20 w 28"/>
                              <a:gd name="T23" fmla="*/ 30 h 30"/>
                              <a:gd name="T24" fmla="*/ 24 w 28"/>
                              <a:gd name="T25" fmla="*/ 26 h 30"/>
                              <a:gd name="T26" fmla="*/ 26 w 28"/>
                              <a:gd name="T27" fmla="*/ 22 h 30"/>
                              <a:gd name="T28" fmla="*/ 28 w 28"/>
                              <a:gd name="T29" fmla="*/ 16 h 30"/>
                              <a:gd name="T30" fmla="*/ 26 w 28"/>
                              <a:gd name="T31" fmla="*/ 8 h 30"/>
                              <a:gd name="T32" fmla="*/ 24 w 28"/>
                              <a:gd name="T33" fmla="*/ 4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8" h="30">
                                <a:moveTo>
                                  <a:pt x="24" y="4"/>
                                </a:moveTo>
                                <a:lnTo>
                                  <a:pt x="20" y="0"/>
                                </a:lnTo>
                                <a:lnTo>
                                  <a:pt x="14" y="0"/>
                                </a:lnTo>
                                <a:lnTo>
                                  <a:pt x="8" y="0"/>
                                </a:lnTo>
                                <a:lnTo>
                                  <a:pt x="4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6"/>
                                </a:lnTo>
                                <a:lnTo>
                                  <a:pt x="0" y="22"/>
                                </a:lnTo>
                                <a:lnTo>
                                  <a:pt x="4" y="26"/>
                                </a:lnTo>
                                <a:lnTo>
                                  <a:pt x="8" y="30"/>
                                </a:lnTo>
                                <a:lnTo>
                                  <a:pt x="14" y="30"/>
                                </a:lnTo>
                                <a:lnTo>
                                  <a:pt x="20" y="30"/>
                                </a:lnTo>
                                <a:lnTo>
                                  <a:pt x="24" y="26"/>
                                </a:lnTo>
                                <a:lnTo>
                                  <a:pt x="26" y="22"/>
                                </a:lnTo>
                                <a:lnTo>
                                  <a:pt x="28" y="16"/>
                                </a:lnTo>
                                <a:lnTo>
                                  <a:pt x="26" y="8"/>
                                </a:lnTo>
                                <a:lnTo>
                                  <a:pt x="24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57" name="Freeform 442"/>
                        <wps:cNvSpPr>
                          <a:spLocks/>
                        </wps:cNvSpPr>
                        <wps:spPr bwMode="auto">
                          <a:xfrm>
                            <a:off x="1438275" y="304800"/>
                            <a:ext cx="69860" cy="79346"/>
                          </a:xfrm>
                          <a:custGeom>
                            <a:avLst/>
                            <a:gdLst>
                              <a:gd name="T0" fmla="*/ 38 w 44"/>
                              <a:gd name="T1" fmla="*/ 8 h 50"/>
                              <a:gd name="T2" fmla="*/ 32 w 44"/>
                              <a:gd name="T3" fmla="*/ 2 h 50"/>
                              <a:gd name="T4" fmla="*/ 22 w 44"/>
                              <a:gd name="T5" fmla="*/ 0 h 50"/>
                              <a:gd name="T6" fmla="*/ 14 w 44"/>
                              <a:gd name="T7" fmla="*/ 2 h 50"/>
                              <a:gd name="T8" fmla="*/ 8 w 44"/>
                              <a:gd name="T9" fmla="*/ 8 h 50"/>
                              <a:gd name="T10" fmla="*/ 2 w 44"/>
                              <a:gd name="T11" fmla="*/ 16 h 50"/>
                              <a:gd name="T12" fmla="*/ 0 w 44"/>
                              <a:gd name="T13" fmla="*/ 26 h 50"/>
                              <a:gd name="T14" fmla="*/ 2 w 44"/>
                              <a:gd name="T15" fmla="*/ 34 h 50"/>
                              <a:gd name="T16" fmla="*/ 8 w 44"/>
                              <a:gd name="T17" fmla="*/ 42 h 50"/>
                              <a:gd name="T18" fmla="*/ 14 w 44"/>
                              <a:gd name="T19" fmla="*/ 48 h 50"/>
                              <a:gd name="T20" fmla="*/ 22 w 44"/>
                              <a:gd name="T21" fmla="*/ 50 h 50"/>
                              <a:gd name="T22" fmla="*/ 32 w 44"/>
                              <a:gd name="T23" fmla="*/ 48 h 50"/>
                              <a:gd name="T24" fmla="*/ 38 w 44"/>
                              <a:gd name="T25" fmla="*/ 42 h 50"/>
                              <a:gd name="T26" fmla="*/ 42 w 44"/>
                              <a:gd name="T27" fmla="*/ 34 h 50"/>
                              <a:gd name="T28" fmla="*/ 44 w 44"/>
                              <a:gd name="T29" fmla="*/ 26 h 50"/>
                              <a:gd name="T30" fmla="*/ 42 w 44"/>
                              <a:gd name="T31" fmla="*/ 16 h 50"/>
                              <a:gd name="T32" fmla="*/ 38 w 44"/>
                              <a:gd name="T33" fmla="*/ 8 h 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44" h="50">
                                <a:moveTo>
                                  <a:pt x="38" y="8"/>
                                </a:moveTo>
                                <a:lnTo>
                                  <a:pt x="32" y="2"/>
                                </a:lnTo>
                                <a:lnTo>
                                  <a:pt x="22" y="0"/>
                                </a:lnTo>
                                <a:lnTo>
                                  <a:pt x="14" y="2"/>
                                </a:lnTo>
                                <a:lnTo>
                                  <a:pt x="8" y="8"/>
                                </a:lnTo>
                                <a:lnTo>
                                  <a:pt x="2" y="16"/>
                                </a:lnTo>
                                <a:lnTo>
                                  <a:pt x="0" y="26"/>
                                </a:lnTo>
                                <a:lnTo>
                                  <a:pt x="2" y="34"/>
                                </a:lnTo>
                                <a:lnTo>
                                  <a:pt x="8" y="42"/>
                                </a:lnTo>
                                <a:lnTo>
                                  <a:pt x="14" y="48"/>
                                </a:lnTo>
                                <a:lnTo>
                                  <a:pt x="22" y="50"/>
                                </a:lnTo>
                                <a:lnTo>
                                  <a:pt x="32" y="48"/>
                                </a:lnTo>
                                <a:lnTo>
                                  <a:pt x="38" y="42"/>
                                </a:lnTo>
                                <a:lnTo>
                                  <a:pt x="42" y="34"/>
                                </a:lnTo>
                                <a:lnTo>
                                  <a:pt x="44" y="26"/>
                                </a:lnTo>
                                <a:lnTo>
                                  <a:pt x="42" y="16"/>
                                </a:lnTo>
                                <a:lnTo>
                                  <a:pt x="38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58" name="Freeform 443"/>
                        <wps:cNvSpPr>
                          <a:spLocks/>
                        </wps:cNvSpPr>
                        <wps:spPr bwMode="auto">
                          <a:xfrm>
                            <a:off x="1562100" y="161925"/>
                            <a:ext cx="57158" cy="60303"/>
                          </a:xfrm>
                          <a:custGeom>
                            <a:avLst/>
                            <a:gdLst>
                              <a:gd name="T0" fmla="*/ 32 w 36"/>
                              <a:gd name="T1" fmla="*/ 4 h 38"/>
                              <a:gd name="T2" fmla="*/ 26 w 36"/>
                              <a:gd name="T3" fmla="*/ 0 h 38"/>
                              <a:gd name="T4" fmla="*/ 18 w 36"/>
                              <a:gd name="T5" fmla="*/ 0 h 38"/>
                              <a:gd name="T6" fmla="*/ 12 w 36"/>
                              <a:gd name="T7" fmla="*/ 0 h 38"/>
                              <a:gd name="T8" fmla="*/ 6 w 36"/>
                              <a:gd name="T9" fmla="*/ 4 h 38"/>
                              <a:gd name="T10" fmla="*/ 2 w 36"/>
                              <a:gd name="T11" fmla="*/ 12 h 38"/>
                              <a:gd name="T12" fmla="*/ 0 w 36"/>
                              <a:gd name="T13" fmla="*/ 18 h 38"/>
                              <a:gd name="T14" fmla="*/ 2 w 36"/>
                              <a:gd name="T15" fmla="*/ 26 h 38"/>
                              <a:gd name="T16" fmla="*/ 6 w 36"/>
                              <a:gd name="T17" fmla="*/ 32 h 38"/>
                              <a:gd name="T18" fmla="*/ 12 w 36"/>
                              <a:gd name="T19" fmla="*/ 36 h 38"/>
                              <a:gd name="T20" fmla="*/ 18 w 36"/>
                              <a:gd name="T21" fmla="*/ 38 h 38"/>
                              <a:gd name="T22" fmla="*/ 26 w 36"/>
                              <a:gd name="T23" fmla="*/ 36 h 38"/>
                              <a:gd name="T24" fmla="*/ 32 w 36"/>
                              <a:gd name="T25" fmla="*/ 32 h 38"/>
                              <a:gd name="T26" fmla="*/ 36 w 36"/>
                              <a:gd name="T27" fmla="*/ 26 h 38"/>
                              <a:gd name="T28" fmla="*/ 36 w 36"/>
                              <a:gd name="T29" fmla="*/ 18 h 38"/>
                              <a:gd name="T30" fmla="*/ 36 w 36"/>
                              <a:gd name="T31" fmla="*/ 12 h 38"/>
                              <a:gd name="T32" fmla="*/ 32 w 36"/>
                              <a:gd name="T33" fmla="*/ 4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32" y="4"/>
                                </a:moveTo>
                                <a:lnTo>
                                  <a:pt x="26" y="0"/>
                                </a:lnTo>
                                <a:lnTo>
                                  <a:pt x="18" y="0"/>
                                </a:lnTo>
                                <a:lnTo>
                                  <a:pt x="12" y="0"/>
                                </a:lnTo>
                                <a:lnTo>
                                  <a:pt x="6" y="4"/>
                                </a:lnTo>
                                <a:lnTo>
                                  <a:pt x="2" y="12"/>
                                </a:lnTo>
                                <a:lnTo>
                                  <a:pt x="0" y="18"/>
                                </a:lnTo>
                                <a:lnTo>
                                  <a:pt x="2" y="26"/>
                                </a:lnTo>
                                <a:lnTo>
                                  <a:pt x="6" y="32"/>
                                </a:lnTo>
                                <a:lnTo>
                                  <a:pt x="12" y="36"/>
                                </a:lnTo>
                                <a:lnTo>
                                  <a:pt x="18" y="38"/>
                                </a:lnTo>
                                <a:lnTo>
                                  <a:pt x="26" y="36"/>
                                </a:lnTo>
                                <a:lnTo>
                                  <a:pt x="32" y="32"/>
                                </a:lnTo>
                                <a:lnTo>
                                  <a:pt x="36" y="26"/>
                                </a:lnTo>
                                <a:lnTo>
                                  <a:pt x="36" y="18"/>
                                </a:lnTo>
                                <a:lnTo>
                                  <a:pt x="36" y="12"/>
                                </a:lnTo>
                                <a:lnTo>
                                  <a:pt x="3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59" name="Freeform 444"/>
                        <wps:cNvSpPr>
                          <a:spLocks/>
                        </wps:cNvSpPr>
                        <wps:spPr bwMode="auto">
                          <a:xfrm>
                            <a:off x="1162050" y="704850"/>
                            <a:ext cx="39693" cy="49194"/>
                          </a:xfrm>
                          <a:custGeom>
                            <a:avLst/>
                            <a:gdLst>
                              <a:gd name="T0" fmla="*/ 23 w 25"/>
                              <a:gd name="T1" fmla="*/ 7 h 31"/>
                              <a:gd name="T2" fmla="*/ 17 w 25"/>
                              <a:gd name="T3" fmla="*/ 2 h 31"/>
                              <a:gd name="T4" fmla="*/ 13 w 25"/>
                              <a:gd name="T5" fmla="*/ 0 h 31"/>
                              <a:gd name="T6" fmla="*/ 6 w 25"/>
                              <a:gd name="T7" fmla="*/ 2 h 31"/>
                              <a:gd name="T8" fmla="*/ 3 w 25"/>
                              <a:gd name="T9" fmla="*/ 7 h 31"/>
                              <a:gd name="T10" fmla="*/ 0 w 25"/>
                              <a:gd name="T11" fmla="*/ 11 h 31"/>
                              <a:gd name="T12" fmla="*/ 0 w 25"/>
                              <a:gd name="T13" fmla="*/ 17 h 31"/>
                              <a:gd name="T14" fmla="*/ 0 w 25"/>
                              <a:gd name="T15" fmla="*/ 21 h 31"/>
                              <a:gd name="T16" fmla="*/ 3 w 25"/>
                              <a:gd name="T17" fmla="*/ 27 h 31"/>
                              <a:gd name="T18" fmla="*/ 6 w 25"/>
                              <a:gd name="T19" fmla="*/ 29 h 31"/>
                              <a:gd name="T20" fmla="*/ 13 w 25"/>
                              <a:gd name="T21" fmla="*/ 31 h 31"/>
                              <a:gd name="T22" fmla="*/ 17 w 25"/>
                              <a:gd name="T23" fmla="*/ 29 h 31"/>
                              <a:gd name="T24" fmla="*/ 23 w 25"/>
                              <a:gd name="T25" fmla="*/ 27 h 31"/>
                              <a:gd name="T26" fmla="*/ 25 w 25"/>
                              <a:gd name="T27" fmla="*/ 21 h 31"/>
                              <a:gd name="T28" fmla="*/ 25 w 25"/>
                              <a:gd name="T29" fmla="*/ 17 h 31"/>
                              <a:gd name="T30" fmla="*/ 25 w 25"/>
                              <a:gd name="T31" fmla="*/ 11 h 31"/>
                              <a:gd name="T32" fmla="*/ 23 w 25"/>
                              <a:gd name="T33" fmla="*/ 7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5" h="31">
                                <a:moveTo>
                                  <a:pt x="23" y="7"/>
                                </a:moveTo>
                                <a:lnTo>
                                  <a:pt x="17" y="2"/>
                                </a:lnTo>
                                <a:lnTo>
                                  <a:pt x="13" y="0"/>
                                </a:lnTo>
                                <a:lnTo>
                                  <a:pt x="6" y="2"/>
                                </a:lnTo>
                                <a:lnTo>
                                  <a:pt x="3" y="7"/>
                                </a:lnTo>
                                <a:lnTo>
                                  <a:pt x="0" y="11"/>
                                </a:lnTo>
                                <a:lnTo>
                                  <a:pt x="0" y="17"/>
                                </a:lnTo>
                                <a:lnTo>
                                  <a:pt x="0" y="21"/>
                                </a:lnTo>
                                <a:lnTo>
                                  <a:pt x="3" y="27"/>
                                </a:lnTo>
                                <a:lnTo>
                                  <a:pt x="6" y="29"/>
                                </a:lnTo>
                                <a:lnTo>
                                  <a:pt x="13" y="31"/>
                                </a:lnTo>
                                <a:lnTo>
                                  <a:pt x="17" y="29"/>
                                </a:lnTo>
                                <a:lnTo>
                                  <a:pt x="23" y="27"/>
                                </a:lnTo>
                                <a:lnTo>
                                  <a:pt x="25" y="21"/>
                                </a:lnTo>
                                <a:lnTo>
                                  <a:pt x="25" y="17"/>
                                </a:lnTo>
                                <a:lnTo>
                                  <a:pt x="25" y="11"/>
                                </a:lnTo>
                                <a:lnTo>
                                  <a:pt x="23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60" name="Freeform 445"/>
                        <wps:cNvSpPr>
                          <a:spLocks/>
                        </wps:cNvSpPr>
                        <wps:spPr bwMode="auto">
                          <a:xfrm>
                            <a:off x="0" y="914090"/>
                            <a:ext cx="638245" cy="1161620"/>
                          </a:xfrm>
                          <a:custGeom>
                            <a:avLst/>
                            <a:gdLst>
                              <a:gd name="T0" fmla="*/ 53 w 396"/>
                              <a:gd name="T1" fmla="*/ 664 h 732"/>
                              <a:gd name="T2" fmla="*/ 94 w 396"/>
                              <a:gd name="T3" fmla="*/ 664 h 732"/>
                              <a:gd name="T4" fmla="*/ 104 w 396"/>
                              <a:gd name="T5" fmla="*/ 668 h 732"/>
                              <a:gd name="T6" fmla="*/ 87 w 396"/>
                              <a:gd name="T7" fmla="*/ 692 h 732"/>
                              <a:gd name="T8" fmla="*/ 87 w 396"/>
                              <a:gd name="T9" fmla="*/ 724 h 732"/>
                              <a:gd name="T10" fmla="*/ 126 w 396"/>
                              <a:gd name="T11" fmla="*/ 732 h 732"/>
                              <a:gd name="T12" fmla="*/ 176 w 396"/>
                              <a:gd name="T13" fmla="*/ 732 h 732"/>
                              <a:gd name="T14" fmla="*/ 194 w 396"/>
                              <a:gd name="T15" fmla="*/ 714 h 732"/>
                              <a:gd name="T16" fmla="*/ 188 w 396"/>
                              <a:gd name="T17" fmla="*/ 684 h 732"/>
                              <a:gd name="T18" fmla="*/ 180 w 396"/>
                              <a:gd name="T19" fmla="*/ 662 h 732"/>
                              <a:gd name="T20" fmla="*/ 194 w 396"/>
                              <a:gd name="T21" fmla="*/ 640 h 732"/>
                              <a:gd name="T22" fmla="*/ 230 w 396"/>
                              <a:gd name="T23" fmla="*/ 638 h 732"/>
                              <a:gd name="T24" fmla="*/ 281 w 396"/>
                              <a:gd name="T25" fmla="*/ 648 h 732"/>
                              <a:gd name="T26" fmla="*/ 334 w 396"/>
                              <a:gd name="T27" fmla="*/ 656 h 732"/>
                              <a:gd name="T28" fmla="*/ 378 w 396"/>
                              <a:gd name="T29" fmla="*/ 656 h 732"/>
                              <a:gd name="T30" fmla="*/ 396 w 396"/>
                              <a:gd name="T31" fmla="*/ 640 h 732"/>
                              <a:gd name="T32" fmla="*/ 384 w 396"/>
                              <a:gd name="T33" fmla="*/ 619 h 732"/>
                              <a:gd name="T34" fmla="*/ 352 w 396"/>
                              <a:gd name="T35" fmla="*/ 591 h 732"/>
                              <a:gd name="T36" fmla="*/ 316 w 396"/>
                              <a:gd name="T37" fmla="*/ 563 h 732"/>
                              <a:gd name="T38" fmla="*/ 285 w 396"/>
                              <a:gd name="T39" fmla="*/ 539 h 732"/>
                              <a:gd name="T40" fmla="*/ 259 w 396"/>
                              <a:gd name="T41" fmla="*/ 506 h 732"/>
                              <a:gd name="T42" fmla="*/ 261 w 396"/>
                              <a:gd name="T43" fmla="*/ 468 h 732"/>
                              <a:gd name="T44" fmla="*/ 302 w 396"/>
                              <a:gd name="T45" fmla="*/ 446 h 732"/>
                              <a:gd name="T46" fmla="*/ 316 w 396"/>
                              <a:gd name="T47" fmla="*/ 420 h 732"/>
                              <a:gd name="T48" fmla="*/ 271 w 396"/>
                              <a:gd name="T49" fmla="*/ 385 h 732"/>
                              <a:gd name="T50" fmla="*/ 218 w 396"/>
                              <a:gd name="T51" fmla="*/ 339 h 732"/>
                              <a:gd name="T52" fmla="*/ 196 w 396"/>
                              <a:gd name="T53" fmla="*/ 299 h 732"/>
                              <a:gd name="T54" fmla="*/ 204 w 396"/>
                              <a:gd name="T55" fmla="*/ 274 h 732"/>
                              <a:gd name="T56" fmla="*/ 226 w 396"/>
                              <a:gd name="T57" fmla="*/ 260 h 732"/>
                              <a:gd name="T58" fmla="*/ 236 w 396"/>
                              <a:gd name="T59" fmla="*/ 250 h 732"/>
                              <a:gd name="T60" fmla="*/ 214 w 396"/>
                              <a:gd name="T61" fmla="*/ 224 h 732"/>
                              <a:gd name="T62" fmla="*/ 170 w 396"/>
                              <a:gd name="T63" fmla="*/ 161 h 732"/>
                              <a:gd name="T64" fmla="*/ 142 w 396"/>
                              <a:gd name="T65" fmla="*/ 81 h 732"/>
                              <a:gd name="T66" fmla="*/ 134 w 396"/>
                              <a:gd name="T67" fmla="*/ 32 h 732"/>
                              <a:gd name="T68" fmla="*/ 118 w 396"/>
                              <a:gd name="T69" fmla="*/ 4 h 732"/>
                              <a:gd name="T70" fmla="*/ 106 w 396"/>
                              <a:gd name="T71" fmla="*/ 4 h 732"/>
                              <a:gd name="T72" fmla="*/ 96 w 396"/>
                              <a:gd name="T73" fmla="*/ 58 h 732"/>
                              <a:gd name="T74" fmla="*/ 55 w 396"/>
                              <a:gd name="T75" fmla="*/ 165 h 732"/>
                              <a:gd name="T76" fmla="*/ 12 w 396"/>
                              <a:gd name="T77" fmla="*/ 234 h 732"/>
                              <a:gd name="T78" fmla="*/ 0 w 396"/>
                              <a:gd name="T79" fmla="*/ 248 h 732"/>
                              <a:gd name="T80" fmla="*/ 6 w 396"/>
                              <a:gd name="T81" fmla="*/ 274 h 732"/>
                              <a:gd name="T82" fmla="*/ 36 w 396"/>
                              <a:gd name="T83" fmla="*/ 311 h 732"/>
                              <a:gd name="T84" fmla="*/ 8 w 396"/>
                              <a:gd name="T85" fmla="*/ 367 h 732"/>
                              <a:gd name="T86" fmla="*/ 10 w 396"/>
                              <a:gd name="T87" fmla="*/ 488 h 732"/>
                              <a:gd name="T88" fmla="*/ 22 w 396"/>
                              <a:gd name="T89" fmla="*/ 517 h 732"/>
                              <a:gd name="T90" fmla="*/ 0 w 396"/>
                              <a:gd name="T91" fmla="*/ 537 h 732"/>
                              <a:gd name="T92" fmla="*/ 20 w 396"/>
                              <a:gd name="T93" fmla="*/ 664 h 7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396" h="732">
                                <a:moveTo>
                                  <a:pt x="20" y="664"/>
                                </a:moveTo>
                                <a:lnTo>
                                  <a:pt x="36" y="664"/>
                                </a:lnTo>
                                <a:lnTo>
                                  <a:pt x="53" y="664"/>
                                </a:lnTo>
                                <a:lnTo>
                                  <a:pt x="67" y="664"/>
                                </a:lnTo>
                                <a:lnTo>
                                  <a:pt x="79" y="664"/>
                                </a:lnTo>
                                <a:lnTo>
                                  <a:pt x="94" y="664"/>
                                </a:lnTo>
                                <a:lnTo>
                                  <a:pt x="102" y="664"/>
                                </a:lnTo>
                                <a:lnTo>
                                  <a:pt x="106" y="666"/>
                                </a:lnTo>
                                <a:lnTo>
                                  <a:pt x="104" y="668"/>
                                </a:lnTo>
                                <a:lnTo>
                                  <a:pt x="98" y="674"/>
                                </a:lnTo>
                                <a:lnTo>
                                  <a:pt x="92" y="682"/>
                                </a:lnTo>
                                <a:lnTo>
                                  <a:pt x="87" y="692"/>
                                </a:lnTo>
                                <a:lnTo>
                                  <a:pt x="81" y="704"/>
                                </a:lnTo>
                                <a:lnTo>
                                  <a:pt x="81" y="716"/>
                                </a:lnTo>
                                <a:lnTo>
                                  <a:pt x="87" y="724"/>
                                </a:lnTo>
                                <a:lnTo>
                                  <a:pt x="96" y="728"/>
                                </a:lnTo>
                                <a:lnTo>
                                  <a:pt x="110" y="730"/>
                                </a:lnTo>
                                <a:lnTo>
                                  <a:pt x="126" y="732"/>
                                </a:lnTo>
                                <a:lnTo>
                                  <a:pt x="144" y="732"/>
                                </a:lnTo>
                                <a:lnTo>
                                  <a:pt x="162" y="730"/>
                                </a:lnTo>
                                <a:lnTo>
                                  <a:pt x="176" y="732"/>
                                </a:lnTo>
                                <a:lnTo>
                                  <a:pt x="188" y="730"/>
                                </a:lnTo>
                                <a:lnTo>
                                  <a:pt x="192" y="724"/>
                                </a:lnTo>
                                <a:lnTo>
                                  <a:pt x="194" y="714"/>
                                </a:lnTo>
                                <a:lnTo>
                                  <a:pt x="194" y="704"/>
                                </a:lnTo>
                                <a:lnTo>
                                  <a:pt x="190" y="694"/>
                                </a:lnTo>
                                <a:lnTo>
                                  <a:pt x="188" y="684"/>
                                </a:lnTo>
                                <a:lnTo>
                                  <a:pt x="184" y="678"/>
                                </a:lnTo>
                                <a:lnTo>
                                  <a:pt x="182" y="676"/>
                                </a:lnTo>
                                <a:lnTo>
                                  <a:pt x="180" y="662"/>
                                </a:lnTo>
                                <a:lnTo>
                                  <a:pt x="180" y="652"/>
                                </a:lnTo>
                                <a:lnTo>
                                  <a:pt x="186" y="644"/>
                                </a:lnTo>
                                <a:lnTo>
                                  <a:pt x="194" y="640"/>
                                </a:lnTo>
                                <a:lnTo>
                                  <a:pt x="204" y="638"/>
                                </a:lnTo>
                                <a:lnTo>
                                  <a:pt x="216" y="638"/>
                                </a:lnTo>
                                <a:lnTo>
                                  <a:pt x="230" y="638"/>
                                </a:lnTo>
                                <a:lnTo>
                                  <a:pt x="247" y="640"/>
                                </a:lnTo>
                                <a:lnTo>
                                  <a:pt x="263" y="644"/>
                                </a:lnTo>
                                <a:lnTo>
                                  <a:pt x="281" y="648"/>
                                </a:lnTo>
                                <a:lnTo>
                                  <a:pt x="298" y="650"/>
                                </a:lnTo>
                                <a:lnTo>
                                  <a:pt x="316" y="654"/>
                                </a:lnTo>
                                <a:lnTo>
                                  <a:pt x="334" y="656"/>
                                </a:lnTo>
                                <a:lnTo>
                                  <a:pt x="350" y="658"/>
                                </a:lnTo>
                                <a:lnTo>
                                  <a:pt x="364" y="658"/>
                                </a:lnTo>
                                <a:lnTo>
                                  <a:pt x="378" y="656"/>
                                </a:lnTo>
                                <a:lnTo>
                                  <a:pt x="388" y="652"/>
                                </a:lnTo>
                                <a:lnTo>
                                  <a:pt x="394" y="646"/>
                                </a:lnTo>
                                <a:lnTo>
                                  <a:pt x="396" y="640"/>
                                </a:lnTo>
                                <a:lnTo>
                                  <a:pt x="394" y="634"/>
                                </a:lnTo>
                                <a:lnTo>
                                  <a:pt x="390" y="626"/>
                                </a:lnTo>
                                <a:lnTo>
                                  <a:pt x="384" y="619"/>
                                </a:lnTo>
                                <a:lnTo>
                                  <a:pt x="374" y="611"/>
                                </a:lnTo>
                                <a:lnTo>
                                  <a:pt x="364" y="601"/>
                                </a:lnTo>
                                <a:lnTo>
                                  <a:pt x="352" y="591"/>
                                </a:lnTo>
                                <a:lnTo>
                                  <a:pt x="340" y="583"/>
                                </a:lnTo>
                                <a:lnTo>
                                  <a:pt x="328" y="573"/>
                                </a:lnTo>
                                <a:lnTo>
                                  <a:pt x="316" y="563"/>
                                </a:lnTo>
                                <a:lnTo>
                                  <a:pt x="304" y="555"/>
                                </a:lnTo>
                                <a:lnTo>
                                  <a:pt x="294" y="547"/>
                                </a:lnTo>
                                <a:lnTo>
                                  <a:pt x="285" y="539"/>
                                </a:lnTo>
                                <a:lnTo>
                                  <a:pt x="277" y="531"/>
                                </a:lnTo>
                                <a:lnTo>
                                  <a:pt x="267" y="517"/>
                                </a:lnTo>
                                <a:lnTo>
                                  <a:pt x="259" y="506"/>
                                </a:lnTo>
                                <a:lnTo>
                                  <a:pt x="255" y="492"/>
                                </a:lnTo>
                                <a:lnTo>
                                  <a:pt x="255" y="480"/>
                                </a:lnTo>
                                <a:lnTo>
                                  <a:pt x="261" y="468"/>
                                </a:lnTo>
                                <a:lnTo>
                                  <a:pt x="269" y="460"/>
                                </a:lnTo>
                                <a:lnTo>
                                  <a:pt x="283" y="452"/>
                                </a:lnTo>
                                <a:lnTo>
                                  <a:pt x="302" y="446"/>
                                </a:lnTo>
                                <a:lnTo>
                                  <a:pt x="316" y="438"/>
                                </a:lnTo>
                                <a:lnTo>
                                  <a:pt x="322" y="430"/>
                                </a:lnTo>
                                <a:lnTo>
                                  <a:pt x="316" y="420"/>
                                </a:lnTo>
                                <a:lnTo>
                                  <a:pt x="306" y="410"/>
                                </a:lnTo>
                                <a:lnTo>
                                  <a:pt x="290" y="398"/>
                                </a:lnTo>
                                <a:lnTo>
                                  <a:pt x="271" y="385"/>
                                </a:lnTo>
                                <a:lnTo>
                                  <a:pt x="251" y="371"/>
                                </a:lnTo>
                                <a:lnTo>
                                  <a:pt x="232" y="355"/>
                                </a:lnTo>
                                <a:lnTo>
                                  <a:pt x="218" y="339"/>
                                </a:lnTo>
                                <a:lnTo>
                                  <a:pt x="206" y="325"/>
                                </a:lnTo>
                                <a:lnTo>
                                  <a:pt x="200" y="311"/>
                                </a:lnTo>
                                <a:lnTo>
                                  <a:pt x="196" y="299"/>
                                </a:lnTo>
                                <a:lnTo>
                                  <a:pt x="196" y="289"/>
                                </a:lnTo>
                                <a:lnTo>
                                  <a:pt x="198" y="280"/>
                                </a:lnTo>
                                <a:lnTo>
                                  <a:pt x="204" y="274"/>
                                </a:lnTo>
                                <a:lnTo>
                                  <a:pt x="210" y="268"/>
                                </a:lnTo>
                                <a:lnTo>
                                  <a:pt x="218" y="264"/>
                                </a:lnTo>
                                <a:lnTo>
                                  <a:pt x="226" y="260"/>
                                </a:lnTo>
                                <a:lnTo>
                                  <a:pt x="232" y="258"/>
                                </a:lnTo>
                                <a:lnTo>
                                  <a:pt x="236" y="254"/>
                                </a:lnTo>
                                <a:lnTo>
                                  <a:pt x="236" y="250"/>
                                </a:lnTo>
                                <a:lnTo>
                                  <a:pt x="232" y="244"/>
                                </a:lnTo>
                                <a:lnTo>
                                  <a:pt x="226" y="234"/>
                                </a:lnTo>
                                <a:lnTo>
                                  <a:pt x="214" y="224"/>
                                </a:lnTo>
                                <a:lnTo>
                                  <a:pt x="198" y="208"/>
                                </a:lnTo>
                                <a:lnTo>
                                  <a:pt x="184" y="186"/>
                                </a:lnTo>
                                <a:lnTo>
                                  <a:pt x="170" y="161"/>
                                </a:lnTo>
                                <a:lnTo>
                                  <a:pt x="160" y="133"/>
                                </a:lnTo>
                                <a:lnTo>
                                  <a:pt x="148" y="105"/>
                                </a:lnTo>
                                <a:lnTo>
                                  <a:pt x="142" y="81"/>
                                </a:lnTo>
                                <a:lnTo>
                                  <a:pt x="136" y="60"/>
                                </a:lnTo>
                                <a:lnTo>
                                  <a:pt x="134" y="44"/>
                                </a:lnTo>
                                <a:lnTo>
                                  <a:pt x="134" y="32"/>
                                </a:lnTo>
                                <a:lnTo>
                                  <a:pt x="130" y="22"/>
                                </a:lnTo>
                                <a:lnTo>
                                  <a:pt x="124" y="12"/>
                                </a:lnTo>
                                <a:lnTo>
                                  <a:pt x="118" y="4"/>
                                </a:lnTo>
                                <a:lnTo>
                                  <a:pt x="114" y="0"/>
                                </a:lnTo>
                                <a:lnTo>
                                  <a:pt x="108" y="0"/>
                                </a:lnTo>
                                <a:lnTo>
                                  <a:pt x="106" y="4"/>
                                </a:lnTo>
                                <a:lnTo>
                                  <a:pt x="106" y="12"/>
                                </a:lnTo>
                                <a:lnTo>
                                  <a:pt x="104" y="30"/>
                                </a:lnTo>
                                <a:lnTo>
                                  <a:pt x="96" y="58"/>
                                </a:lnTo>
                                <a:lnTo>
                                  <a:pt x="85" y="91"/>
                                </a:lnTo>
                                <a:lnTo>
                                  <a:pt x="71" y="127"/>
                                </a:lnTo>
                                <a:lnTo>
                                  <a:pt x="55" y="165"/>
                                </a:lnTo>
                                <a:lnTo>
                                  <a:pt x="36" y="196"/>
                                </a:lnTo>
                                <a:lnTo>
                                  <a:pt x="24" y="220"/>
                                </a:lnTo>
                                <a:lnTo>
                                  <a:pt x="12" y="234"/>
                                </a:lnTo>
                                <a:lnTo>
                                  <a:pt x="6" y="242"/>
                                </a:lnTo>
                                <a:lnTo>
                                  <a:pt x="0" y="248"/>
                                </a:lnTo>
                                <a:lnTo>
                                  <a:pt x="0" y="248"/>
                                </a:lnTo>
                                <a:lnTo>
                                  <a:pt x="0" y="266"/>
                                </a:lnTo>
                                <a:lnTo>
                                  <a:pt x="0" y="266"/>
                                </a:lnTo>
                                <a:lnTo>
                                  <a:pt x="6" y="274"/>
                                </a:lnTo>
                                <a:lnTo>
                                  <a:pt x="14" y="282"/>
                                </a:lnTo>
                                <a:lnTo>
                                  <a:pt x="24" y="293"/>
                                </a:lnTo>
                                <a:lnTo>
                                  <a:pt x="36" y="311"/>
                                </a:lnTo>
                                <a:lnTo>
                                  <a:pt x="34" y="331"/>
                                </a:lnTo>
                                <a:lnTo>
                                  <a:pt x="24" y="349"/>
                                </a:lnTo>
                                <a:lnTo>
                                  <a:pt x="8" y="367"/>
                                </a:lnTo>
                                <a:lnTo>
                                  <a:pt x="0" y="375"/>
                                </a:lnTo>
                                <a:lnTo>
                                  <a:pt x="0" y="480"/>
                                </a:lnTo>
                                <a:lnTo>
                                  <a:pt x="10" y="488"/>
                                </a:lnTo>
                                <a:lnTo>
                                  <a:pt x="20" y="502"/>
                                </a:lnTo>
                                <a:lnTo>
                                  <a:pt x="24" y="508"/>
                                </a:lnTo>
                                <a:lnTo>
                                  <a:pt x="22" y="517"/>
                                </a:lnTo>
                                <a:lnTo>
                                  <a:pt x="16" y="523"/>
                                </a:lnTo>
                                <a:lnTo>
                                  <a:pt x="8" y="531"/>
                                </a:lnTo>
                                <a:lnTo>
                                  <a:pt x="0" y="537"/>
                                </a:lnTo>
                                <a:lnTo>
                                  <a:pt x="0" y="662"/>
                                </a:lnTo>
                                <a:lnTo>
                                  <a:pt x="2" y="662"/>
                                </a:lnTo>
                                <a:lnTo>
                                  <a:pt x="20" y="6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61" name="Freeform 446"/>
                        <wps:cNvSpPr>
                          <a:spLocks/>
                        </wps:cNvSpPr>
                        <wps:spPr bwMode="auto">
                          <a:xfrm>
                            <a:off x="171450" y="1866900"/>
                            <a:ext cx="104790" cy="176147"/>
                          </a:xfrm>
                          <a:custGeom>
                            <a:avLst/>
                            <a:gdLst>
                              <a:gd name="T0" fmla="*/ 22 w 66"/>
                              <a:gd name="T1" fmla="*/ 0 h 111"/>
                              <a:gd name="T2" fmla="*/ 22 w 66"/>
                              <a:gd name="T3" fmla="*/ 10 h 111"/>
                              <a:gd name="T4" fmla="*/ 18 w 66"/>
                              <a:gd name="T5" fmla="*/ 37 h 111"/>
                              <a:gd name="T6" fmla="*/ 12 w 66"/>
                              <a:gd name="T7" fmla="*/ 71 h 111"/>
                              <a:gd name="T8" fmla="*/ 0 w 66"/>
                              <a:gd name="T9" fmla="*/ 99 h 111"/>
                              <a:gd name="T10" fmla="*/ 36 w 66"/>
                              <a:gd name="T11" fmla="*/ 111 h 111"/>
                              <a:gd name="T12" fmla="*/ 44 w 66"/>
                              <a:gd name="T13" fmla="*/ 89 h 111"/>
                              <a:gd name="T14" fmla="*/ 66 w 66"/>
                              <a:gd name="T15" fmla="*/ 105 h 111"/>
                              <a:gd name="T16" fmla="*/ 52 w 66"/>
                              <a:gd name="T17" fmla="*/ 22 h 111"/>
                              <a:gd name="T18" fmla="*/ 22 w 66"/>
                              <a:gd name="T19" fmla="*/ 0 h 1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66" h="111">
                                <a:moveTo>
                                  <a:pt x="22" y="0"/>
                                </a:moveTo>
                                <a:lnTo>
                                  <a:pt x="22" y="10"/>
                                </a:lnTo>
                                <a:lnTo>
                                  <a:pt x="18" y="37"/>
                                </a:lnTo>
                                <a:lnTo>
                                  <a:pt x="12" y="71"/>
                                </a:lnTo>
                                <a:lnTo>
                                  <a:pt x="0" y="99"/>
                                </a:lnTo>
                                <a:lnTo>
                                  <a:pt x="36" y="111"/>
                                </a:lnTo>
                                <a:lnTo>
                                  <a:pt x="44" y="89"/>
                                </a:lnTo>
                                <a:lnTo>
                                  <a:pt x="66" y="105"/>
                                </a:lnTo>
                                <a:lnTo>
                                  <a:pt x="52" y="22"/>
                                </a:lnTo>
                                <a:lnTo>
                                  <a:pt x="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62" name="Freeform 447"/>
                        <wps:cNvSpPr>
                          <a:spLocks/>
                        </wps:cNvSpPr>
                        <wps:spPr bwMode="auto">
                          <a:xfrm>
                            <a:off x="0" y="952338"/>
                            <a:ext cx="585860" cy="985473"/>
                          </a:xfrm>
                          <a:custGeom>
                            <a:avLst/>
                            <a:gdLst>
                              <a:gd name="T0" fmla="*/ 98 w 363"/>
                              <a:gd name="T1" fmla="*/ 619 h 621"/>
                              <a:gd name="T2" fmla="*/ 112 w 363"/>
                              <a:gd name="T3" fmla="*/ 615 h 621"/>
                              <a:gd name="T4" fmla="*/ 136 w 363"/>
                              <a:gd name="T5" fmla="*/ 609 h 621"/>
                              <a:gd name="T6" fmla="*/ 166 w 363"/>
                              <a:gd name="T7" fmla="*/ 603 h 621"/>
                              <a:gd name="T8" fmla="*/ 206 w 363"/>
                              <a:gd name="T9" fmla="*/ 599 h 621"/>
                              <a:gd name="T10" fmla="*/ 252 w 363"/>
                              <a:gd name="T11" fmla="*/ 599 h 621"/>
                              <a:gd name="T12" fmla="*/ 303 w 363"/>
                              <a:gd name="T13" fmla="*/ 601 h 621"/>
                              <a:gd name="T14" fmla="*/ 363 w 363"/>
                              <a:gd name="T15" fmla="*/ 611 h 621"/>
                              <a:gd name="T16" fmla="*/ 341 w 363"/>
                              <a:gd name="T17" fmla="*/ 596 h 621"/>
                              <a:gd name="T18" fmla="*/ 293 w 363"/>
                              <a:gd name="T19" fmla="*/ 554 h 621"/>
                              <a:gd name="T20" fmla="*/ 250 w 363"/>
                              <a:gd name="T21" fmla="*/ 493 h 621"/>
                              <a:gd name="T22" fmla="*/ 238 w 363"/>
                              <a:gd name="T23" fmla="*/ 420 h 621"/>
                              <a:gd name="T24" fmla="*/ 295 w 363"/>
                              <a:gd name="T25" fmla="*/ 402 h 621"/>
                              <a:gd name="T26" fmla="*/ 262 w 363"/>
                              <a:gd name="T27" fmla="*/ 380 h 621"/>
                              <a:gd name="T28" fmla="*/ 216 w 363"/>
                              <a:gd name="T29" fmla="*/ 337 h 621"/>
                              <a:gd name="T30" fmla="*/ 178 w 363"/>
                              <a:gd name="T31" fmla="*/ 277 h 621"/>
                              <a:gd name="T32" fmla="*/ 220 w 363"/>
                              <a:gd name="T33" fmla="*/ 222 h 621"/>
                              <a:gd name="T34" fmla="*/ 208 w 363"/>
                              <a:gd name="T35" fmla="*/ 218 h 621"/>
                              <a:gd name="T36" fmla="*/ 178 w 363"/>
                              <a:gd name="T37" fmla="*/ 190 h 621"/>
                              <a:gd name="T38" fmla="*/ 144 w 363"/>
                              <a:gd name="T39" fmla="*/ 123 h 621"/>
                              <a:gd name="T40" fmla="*/ 120 w 363"/>
                              <a:gd name="T41" fmla="*/ 0 h 621"/>
                              <a:gd name="T42" fmla="*/ 118 w 363"/>
                              <a:gd name="T43" fmla="*/ 32 h 621"/>
                              <a:gd name="T44" fmla="*/ 102 w 363"/>
                              <a:gd name="T45" fmla="*/ 103 h 621"/>
                              <a:gd name="T46" fmla="*/ 71 w 363"/>
                              <a:gd name="T47" fmla="*/ 180 h 621"/>
                              <a:gd name="T48" fmla="*/ 18 w 363"/>
                              <a:gd name="T49" fmla="*/ 230 h 621"/>
                              <a:gd name="T50" fmla="*/ 69 w 363"/>
                              <a:gd name="T51" fmla="*/ 254 h 621"/>
                              <a:gd name="T52" fmla="*/ 65 w 363"/>
                              <a:gd name="T53" fmla="*/ 287 h 621"/>
                              <a:gd name="T54" fmla="*/ 51 w 363"/>
                              <a:gd name="T55" fmla="*/ 337 h 621"/>
                              <a:gd name="T56" fmla="*/ 14 w 363"/>
                              <a:gd name="T57" fmla="*/ 388 h 621"/>
                              <a:gd name="T58" fmla="*/ 0 w 363"/>
                              <a:gd name="T59" fmla="*/ 418 h 621"/>
                              <a:gd name="T60" fmla="*/ 30 w 363"/>
                              <a:gd name="T61" fmla="*/ 442 h 621"/>
                              <a:gd name="T62" fmla="*/ 36 w 363"/>
                              <a:gd name="T63" fmla="*/ 448 h 621"/>
                              <a:gd name="T64" fmla="*/ 42 w 363"/>
                              <a:gd name="T65" fmla="*/ 460 h 621"/>
                              <a:gd name="T66" fmla="*/ 46 w 363"/>
                              <a:gd name="T67" fmla="*/ 478 h 621"/>
                              <a:gd name="T68" fmla="*/ 40 w 363"/>
                              <a:gd name="T69" fmla="*/ 502 h 621"/>
                              <a:gd name="T70" fmla="*/ 24 w 363"/>
                              <a:gd name="T71" fmla="*/ 527 h 621"/>
                              <a:gd name="T72" fmla="*/ 0 w 363"/>
                              <a:gd name="T73" fmla="*/ 546 h 621"/>
                              <a:gd name="T74" fmla="*/ 92 w 363"/>
                              <a:gd name="T75" fmla="*/ 621 h 6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363" h="621">
                                <a:moveTo>
                                  <a:pt x="94" y="621"/>
                                </a:moveTo>
                                <a:lnTo>
                                  <a:pt x="98" y="619"/>
                                </a:lnTo>
                                <a:lnTo>
                                  <a:pt x="104" y="617"/>
                                </a:lnTo>
                                <a:lnTo>
                                  <a:pt x="112" y="615"/>
                                </a:lnTo>
                                <a:lnTo>
                                  <a:pt x="122" y="611"/>
                                </a:lnTo>
                                <a:lnTo>
                                  <a:pt x="136" y="609"/>
                                </a:lnTo>
                                <a:lnTo>
                                  <a:pt x="150" y="605"/>
                                </a:lnTo>
                                <a:lnTo>
                                  <a:pt x="166" y="603"/>
                                </a:lnTo>
                                <a:lnTo>
                                  <a:pt x="184" y="601"/>
                                </a:lnTo>
                                <a:lnTo>
                                  <a:pt x="206" y="599"/>
                                </a:lnTo>
                                <a:lnTo>
                                  <a:pt x="228" y="599"/>
                                </a:lnTo>
                                <a:lnTo>
                                  <a:pt x="252" y="599"/>
                                </a:lnTo>
                                <a:lnTo>
                                  <a:pt x="278" y="599"/>
                                </a:lnTo>
                                <a:lnTo>
                                  <a:pt x="303" y="601"/>
                                </a:lnTo>
                                <a:lnTo>
                                  <a:pt x="331" y="605"/>
                                </a:lnTo>
                                <a:lnTo>
                                  <a:pt x="363" y="611"/>
                                </a:lnTo>
                                <a:lnTo>
                                  <a:pt x="357" y="607"/>
                                </a:lnTo>
                                <a:lnTo>
                                  <a:pt x="341" y="596"/>
                                </a:lnTo>
                                <a:lnTo>
                                  <a:pt x="319" y="578"/>
                                </a:lnTo>
                                <a:lnTo>
                                  <a:pt x="293" y="554"/>
                                </a:lnTo>
                                <a:lnTo>
                                  <a:pt x="270" y="526"/>
                                </a:lnTo>
                                <a:lnTo>
                                  <a:pt x="250" y="493"/>
                                </a:lnTo>
                                <a:lnTo>
                                  <a:pt x="238" y="458"/>
                                </a:lnTo>
                                <a:lnTo>
                                  <a:pt x="238" y="420"/>
                                </a:lnTo>
                                <a:lnTo>
                                  <a:pt x="301" y="406"/>
                                </a:lnTo>
                                <a:lnTo>
                                  <a:pt x="295" y="402"/>
                                </a:lnTo>
                                <a:lnTo>
                                  <a:pt x="282" y="394"/>
                                </a:lnTo>
                                <a:lnTo>
                                  <a:pt x="262" y="380"/>
                                </a:lnTo>
                                <a:lnTo>
                                  <a:pt x="240" y="361"/>
                                </a:lnTo>
                                <a:lnTo>
                                  <a:pt x="216" y="337"/>
                                </a:lnTo>
                                <a:lnTo>
                                  <a:pt x="194" y="309"/>
                                </a:lnTo>
                                <a:lnTo>
                                  <a:pt x="178" y="277"/>
                                </a:lnTo>
                                <a:lnTo>
                                  <a:pt x="170" y="244"/>
                                </a:lnTo>
                                <a:lnTo>
                                  <a:pt x="220" y="222"/>
                                </a:lnTo>
                                <a:lnTo>
                                  <a:pt x="216" y="222"/>
                                </a:lnTo>
                                <a:lnTo>
                                  <a:pt x="208" y="218"/>
                                </a:lnTo>
                                <a:lnTo>
                                  <a:pt x="194" y="208"/>
                                </a:lnTo>
                                <a:lnTo>
                                  <a:pt x="178" y="190"/>
                                </a:lnTo>
                                <a:lnTo>
                                  <a:pt x="160" y="162"/>
                                </a:lnTo>
                                <a:lnTo>
                                  <a:pt x="144" y="123"/>
                                </a:lnTo>
                                <a:lnTo>
                                  <a:pt x="130" y="69"/>
                                </a:lnTo>
                                <a:lnTo>
                                  <a:pt x="120" y="0"/>
                                </a:lnTo>
                                <a:lnTo>
                                  <a:pt x="120" y="8"/>
                                </a:lnTo>
                                <a:lnTo>
                                  <a:pt x="118" y="32"/>
                                </a:lnTo>
                                <a:lnTo>
                                  <a:pt x="110" y="63"/>
                                </a:lnTo>
                                <a:lnTo>
                                  <a:pt x="102" y="103"/>
                                </a:lnTo>
                                <a:lnTo>
                                  <a:pt x="88" y="143"/>
                                </a:lnTo>
                                <a:lnTo>
                                  <a:pt x="71" y="180"/>
                                </a:lnTo>
                                <a:lnTo>
                                  <a:pt x="46" y="212"/>
                                </a:lnTo>
                                <a:lnTo>
                                  <a:pt x="18" y="230"/>
                                </a:lnTo>
                                <a:lnTo>
                                  <a:pt x="69" y="248"/>
                                </a:lnTo>
                                <a:lnTo>
                                  <a:pt x="69" y="254"/>
                                </a:lnTo>
                                <a:lnTo>
                                  <a:pt x="69" y="265"/>
                                </a:lnTo>
                                <a:lnTo>
                                  <a:pt x="65" y="287"/>
                                </a:lnTo>
                                <a:lnTo>
                                  <a:pt x="61" y="311"/>
                                </a:lnTo>
                                <a:lnTo>
                                  <a:pt x="51" y="337"/>
                                </a:lnTo>
                                <a:lnTo>
                                  <a:pt x="36" y="365"/>
                                </a:lnTo>
                                <a:lnTo>
                                  <a:pt x="14" y="388"/>
                                </a:lnTo>
                                <a:lnTo>
                                  <a:pt x="0" y="396"/>
                                </a:lnTo>
                                <a:lnTo>
                                  <a:pt x="0" y="418"/>
                                </a:lnTo>
                                <a:lnTo>
                                  <a:pt x="28" y="440"/>
                                </a:lnTo>
                                <a:lnTo>
                                  <a:pt x="30" y="442"/>
                                </a:lnTo>
                                <a:lnTo>
                                  <a:pt x="32" y="444"/>
                                </a:lnTo>
                                <a:lnTo>
                                  <a:pt x="36" y="448"/>
                                </a:lnTo>
                                <a:lnTo>
                                  <a:pt x="38" y="454"/>
                                </a:lnTo>
                                <a:lnTo>
                                  <a:pt x="42" y="460"/>
                                </a:lnTo>
                                <a:lnTo>
                                  <a:pt x="46" y="470"/>
                                </a:lnTo>
                                <a:lnTo>
                                  <a:pt x="46" y="478"/>
                                </a:lnTo>
                                <a:lnTo>
                                  <a:pt x="46" y="490"/>
                                </a:lnTo>
                                <a:lnTo>
                                  <a:pt x="40" y="502"/>
                                </a:lnTo>
                                <a:lnTo>
                                  <a:pt x="34" y="514"/>
                                </a:lnTo>
                                <a:lnTo>
                                  <a:pt x="24" y="527"/>
                                </a:lnTo>
                                <a:lnTo>
                                  <a:pt x="8" y="540"/>
                                </a:lnTo>
                                <a:lnTo>
                                  <a:pt x="0" y="546"/>
                                </a:lnTo>
                                <a:lnTo>
                                  <a:pt x="0" y="611"/>
                                </a:lnTo>
                                <a:lnTo>
                                  <a:pt x="92" y="621"/>
                                </a:lnTo>
                                <a:lnTo>
                                  <a:pt x="94" y="6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63" name="Freeform 448"/>
                        <wps:cNvSpPr>
                          <a:spLocks/>
                        </wps:cNvSpPr>
                        <wps:spPr bwMode="auto">
                          <a:xfrm>
                            <a:off x="200025" y="1200150"/>
                            <a:ext cx="50807" cy="107910"/>
                          </a:xfrm>
                          <a:custGeom>
                            <a:avLst/>
                            <a:gdLst>
                              <a:gd name="T0" fmla="*/ 22 w 32"/>
                              <a:gd name="T1" fmla="*/ 44 h 68"/>
                              <a:gd name="T2" fmla="*/ 18 w 32"/>
                              <a:gd name="T3" fmla="*/ 34 h 68"/>
                              <a:gd name="T4" fmla="*/ 12 w 32"/>
                              <a:gd name="T5" fmla="*/ 24 h 68"/>
                              <a:gd name="T6" fmla="*/ 8 w 32"/>
                              <a:gd name="T7" fmla="*/ 16 h 68"/>
                              <a:gd name="T8" fmla="*/ 4 w 32"/>
                              <a:gd name="T9" fmla="*/ 8 h 68"/>
                              <a:gd name="T10" fmla="*/ 2 w 32"/>
                              <a:gd name="T11" fmla="*/ 0 h 68"/>
                              <a:gd name="T12" fmla="*/ 2 w 32"/>
                              <a:gd name="T13" fmla="*/ 0 h 68"/>
                              <a:gd name="T14" fmla="*/ 0 w 32"/>
                              <a:gd name="T15" fmla="*/ 32 h 68"/>
                              <a:gd name="T16" fmla="*/ 4 w 32"/>
                              <a:gd name="T17" fmla="*/ 52 h 68"/>
                              <a:gd name="T18" fmla="*/ 12 w 32"/>
                              <a:gd name="T19" fmla="*/ 64 h 68"/>
                              <a:gd name="T20" fmla="*/ 14 w 32"/>
                              <a:gd name="T21" fmla="*/ 68 h 68"/>
                              <a:gd name="T22" fmla="*/ 32 w 32"/>
                              <a:gd name="T23" fmla="*/ 56 h 68"/>
                              <a:gd name="T24" fmla="*/ 28 w 32"/>
                              <a:gd name="T25" fmla="*/ 52 h 68"/>
                              <a:gd name="T26" fmla="*/ 22 w 32"/>
                              <a:gd name="T27" fmla="*/ 44 h 6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32" h="68">
                                <a:moveTo>
                                  <a:pt x="22" y="44"/>
                                </a:moveTo>
                                <a:lnTo>
                                  <a:pt x="18" y="34"/>
                                </a:lnTo>
                                <a:lnTo>
                                  <a:pt x="12" y="24"/>
                                </a:lnTo>
                                <a:lnTo>
                                  <a:pt x="8" y="16"/>
                                </a:lnTo>
                                <a:lnTo>
                                  <a:pt x="4" y="8"/>
                                </a:lnTo>
                                <a:lnTo>
                                  <a:pt x="2" y="0"/>
                                </a:lnTo>
                                <a:lnTo>
                                  <a:pt x="2" y="0"/>
                                </a:lnTo>
                                <a:lnTo>
                                  <a:pt x="0" y="32"/>
                                </a:lnTo>
                                <a:lnTo>
                                  <a:pt x="4" y="52"/>
                                </a:lnTo>
                                <a:lnTo>
                                  <a:pt x="12" y="64"/>
                                </a:lnTo>
                                <a:lnTo>
                                  <a:pt x="14" y="68"/>
                                </a:lnTo>
                                <a:lnTo>
                                  <a:pt x="32" y="56"/>
                                </a:lnTo>
                                <a:lnTo>
                                  <a:pt x="28" y="52"/>
                                </a:lnTo>
                                <a:lnTo>
                                  <a:pt x="22" y="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64" name="Freeform 449"/>
                        <wps:cNvSpPr>
                          <a:spLocks/>
                        </wps:cNvSpPr>
                        <wps:spPr bwMode="auto">
                          <a:xfrm>
                            <a:off x="238125" y="1390650"/>
                            <a:ext cx="122255" cy="192016"/>
                          </a:xfrm>
                          <a:custGeom>
                            <a:avLst/>
                            <a:gdLst>
                              <a:gd name="T0" fmla="*/ 48 w 77"/>
                              <a:gd name="T1" fmla="*/ 88 h 121"/>
                              <a:gd name="T2" fmla="*/ 34 w 77"/>
                              <a:gd name="T3" fmla="*/ 70 h 121"/>
                              <a:gd name="T4" fmla="*/ 24 w 77"/>
                              <a:gd name="T5" fmla="*/ 50 h 121"/>
                              <a:gd name="T6" fmla="*/ 14 w 77"/>
                              <a:gd name="T7" fmla="*/ 32 h 121"/>
                              <a:gd name="T8" fmla="*/ 8 w 77"/>
                              <a:gd name="T9" fmla="*/ 16 h 121"/>
                              <a:gd name="T10" fmla="*/ 4 w 77"/>
                              <a:gd name="T11" fmla="*/ 4 h 121"/>
                              <a:gd name="T12" fmla="*/ 2 w 77"/>
                              <a:gd name="T13" fmla="*/ 0 h 121"/>
                              <a:gd name="T14" fmla="*/ 0 w 77"/>
                              <a:gd name="T15" fmla="*/ 16 h 121"/>
                              <a:gd name="T16" fmla="*/ 2 w 77"/>
                              <a:gd name="T17" fmla="*/ 34 h 121"/>
                              <a:gd name="T18" fmla="*/ 6 w 77"/>
                              <a:gd name="T19" fmla="*/ 52 h 121"/>
                              <a:gd name="T20" fmla="*/ 12 w 77"/>
                              <a:gd name="T21" fmla="*/ 70 h 121"/>
                              <a:gd name="T22" fmla="*/ 18 w 77"/>
                              <a:gd name="T23" fmla="*/ 84 h 121"/>
                              <a:gd name="T24" fmla="*/ 24 w 77"/>
                              <a:gd name="T25" fmla="*/ 96 h 121"/>
                              <a:gd name="T26" fmla="*/ 28 w 77"/>
                              <a:gd name="T27" fmla="*/ 105 h 121"/>
                              <a:gd name="T28" fmla="*/ 30 w 77"/>
                              <a:gd name="T29" fmla="*/ 107 h 121"/>
                              <a:gd name="T30" fmla="*/ 30 w 77"/>
                              <a:gd name="T31" fmla="*/ 121 h 121"/>
                              <a:gd name="T32" fmla="*/ 40 w 77"/>
                              <a:gd name="T33" fmla="*/ 121 h 121"/>
                              <a:gd name="T34" fmla="*/ 48 w 77"/>
                              <a:gd name="T35" fmla="*/ 121 h 121"/>
                              <a:gd name="T36" fmla="*/ 57 w 77"/>
                              <a:gd name="T37" fmla="*/ 119 h 121"/>
                              <a:gd name="T38" fmla="*/ 63 w 77"/>
                              <a:gd name="T39" fmla="*/ 117 h 121"/>
                              <a:gd name="T40" fmla="*/ 69 w 77"/>
                              <a:gd name="T41" fmla="*/ 115 h 121"/>
                              <a:gd name="T42" fmla="*/ 73 w 77"/>
                              <a:gd name="T43" fmla="*/ 113 h 121"/>
                              <a:gd name="T44" fmla="*/ 75 w 77"/>
                              <a:gd name="T45" fmla="*/ 113 h 121"/>
                              <a:gd name="T46" fmla="*/ 77 w 77"/>
                              <a:gd name="T47" fmla="*/ 113 h 121"/>
                              <a:gd name="T48" fmla="*/ 63 w 77"/>
                              <a:gd name="T49" fmla="*/ 103 h 121"/>
                              <a:gd name="T50" fmla="*/ 48 w 77"/>
                              <a:gd name="T51" fmla="*/ 88 h 1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</a:cxnLst>
                            <a:rect l="0" t="0" r="r" b="b"/>
                            <a:pathLst>
                              <a:path w="77" h="121">
                                <a:moveTo>
                                  <a:pt x="48" y="88"/>
                                </a:moveTo>
                                <a:lnTo>
                                  <a:pt x="34" y="70"/>
                                </a:lnTo>
                                <a:lnTo>
                                  <a:pt x="24" y="50"/>
                                </a:lnTo>
                                <a:lnTo>
                                  <a:pt x="14" y="32"/>
                                </a:lnTo>
                                <a:lnTo>
                                  <a:pt x="8" y="16"/>
                                </a:lnTo>
                                <a:lnTo>
                                  <a:pt x="4" y="4"/>
                                </a:lnTo>
                                <a:lnTo>
                                  <a:pt x="2" y="0"/>
                                </a:lnTo>
                                <a:lnTo>
                                  <a:pt x="0" y="16"/>
                                </a:lnTo>
                                <a:lnTo>
                                  <a:pt x="2" y="34"/>
                                </a:lnTo>
                                <a:lnTo>
                                  <a:pt x="6" y="52"/>
                                </a:lnTo>
                                <a:lnTo>
                                  <a:pt x="12" y="70"/>
                                </a:lnTo>
                                <a:lnTo>
                                  <a:pt x="18" y="84"/>
                                </a:lnTo>
                                <a:lnTo>
                                  <a:pt x="24" y="96"/>
                                </a:lnTo>
                                <a:lnTo>
                                  <a:pt x="28" y="105"/>
                                </a:lnTo>
                                <a:lnTo>
                                  <a:pt x="30" y="107"/>
                                </a:lnTo>
                                <a:lnTo>
                                  <a:pt x="30" y="121"/>
                                </a:lnTo>
                                <a:lnTo>
                                  <a:pt x="40" y="121"/>
                                </a:lnTo>
                                <a:lnTo>
                                  <a:pt x="48" y="121"/>
                                </a:lnTo>
                                <a:lnTo>
                                  <a:pt x="57" y="119"/>
                                </a:lnTo>
                                <a:lnTo>
                                  <a:pt x="63" y="117"/>
                                </a:lnTo>
                                <a:lnTo>
                                  <a:pt x="69" y="115"/>
                                </a:lnTo>
                                <a:lnTo>
                                  <a:pt x="73" y="113"/>
                                </a:lnTo>
                                <a:lnTo>
                                  <a:pt x="75" y="113"/>
                                </a:lnTo>
                                <a:lnTo>
                                  <a:pt x="77" y="113"/>
                                </a:lnTo>
                                <a:lnTo>
                                  <a:pt x="63" y="103"/>
                                </a:lnTo>
                                <a:lnTo>
                                  <a:pt x="48" y="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65" name="Freeform 450"/>
                        <wps:cNvSpPr>
                          <a:spLocks/>
                        </wps:cNvSpPr>
                        <wps:spPr bwMode="auto">
                          <a:xfrm>
                            <a:off x="180975" y="1657350"/>
                            <a:ext cx="236571" cy="233276"/>
                          </a:xfrm>
                          <a:custGeom>
                            <a:avLst/>
                            <a:gdLst>
                              <a:gd name="T0" fmla="*/ 110 w 149"/>
                              <a:gd name="T1" fmla="*/ 83 h 147"/>
                              <a:gd name="T2" fmla="*/ 102 w 149"/>
                              <a:gd name="T3" fmla="*/ 61 h 147"/>
                              <a:gd name="T4" fmla="*/ 96 w 149"/>
                              <a:gd name="T5" fmla="*/ 43 h 147"/>
                              <a:gd name="T6" fmla="*/ 94 w 149"/>
                              <a:gd name="T7" fmla="*/ 26 h 147"/>
                              <a:gd name="T8" fmla="*/ 94 w 149"/>
                              <a:gd name="T9" fmla="*/ 14 h 147"/>
                              <a:gd name="T10" fmla="*/ 96 w 149"/>
                              <a:gd name="T11" fmla="*/ 4 h 147"/>
                              <a:gd name="T12" fmla="*/ 96 w 149"/>
                              <a:gd name="T13" fmla="*/ 0 h 147"/>
                              <a:gd name="T14" fmla="*/ 88 w 149"/>
                              <a:gd name="T15" fmla="*/ 16 h 147"/>
                              <a:gd name="T16" fmla="*/ 82 w 149"/>
                              <a:gd name="T17" fmla="*/ 34 h 147"/>
                              <a:gd name="T18" fmla="*/ 80 w 149"/>
                              <a:gd name="T19" fmla="*/ 49 h 147"/>
                              <a:gd name="T20" fmla="*/ 80 w 149"/>
                              <a:gd name="T21" fmla="*/ 67 h 147"/>
                              <a:gd name="T22" fmla="*/ 82 w 149"/>
                              <a:gd name="T23" fmla="*/ 83 h 147"/>
                              <a:gd name="T24" fmla="*/ 84 w 149"/>
                              <a:gd name="T25" fmla="*/ 93 h 147"/>
                              <a:gd name="T26" fmla="*/ 86 w 149"/>
                              <a:gd name="T27" fmla="*/ 103 h 147"/>
                              <a:gd name="T28" fmla="*/ 88 w 149"/>
                              <a:gd name="T29" fmla="*/ 105 h 147"/>
                              <a:gd name="T30" fmla="*/ 72 w 149"/>
                              <a:gd name="T31" fmla="*/ 107 h 147"/>
                              <a:gd name="T32" fmla="*/ 56 w 149"/>
                              <a:gd name="T33" fmla="*/ 111 h 147"/>
                              <a:gd name="T34" fmla="*/ 42 w 149"/>
                              <a:gd name="T35" fmla="*/ 119 h 147"/>
                              <a:gd name="T36" fmla="*/ 28 w 149"/>
                              <a:gd name="T37" fmla="*/ 125 h 147"/>
                              <a:gd name="T38" fmla="*/ 16 w 149"/>
                              <a:gd name="T39" fmla="*/ 133 h 147"/>
                              <a:gd name="T40" fmla="*/ 8 w 149"/>
                              <a:gd name="T41" fmla="*/ 141 h 147"/>
                              <a:gd name="T42" fmla="*/ 2 w 149"/>
                              <a:gd name="T43" fmla="*/ 145 h 147"/>
                              <a:gd name="T44" fmla="*/ 0 w 149"/>
                              <a:gd name="T45" fmla="*/ 147 h 147"/>
                              <a:gd name="T46" fmla="*/ 6 w 149"/>
                              <a:gd name="T47" fmla="*/ 143 h 147"/>
                              <a:gd name="T48" fmla="*/ 14 w 149"/>
                              <a:gd name="T49" fmla="*/ 139 h 147"/>
                              <a:gd name="T50" fmla="*/ 24 w 149"/>
                              <a:gd name="T51" fmla="*/ 137 h 147"/>
                              <a:gd name="T52" fmla="*/ 34 w 149"/>
                              <a:gd name="T53" fmla="*/ 133 h 147"/>
                              <a:gd name="T54" fmla="*/ 46 w 149"/>
                              <a:gd name="T55" fmla="*/ 131 h 147"/>
                              <a:gd name="T56" fmla="*/ 58 w 149"/>
                              <a:gd name="T57" fmla="*/ 129 h 147"/>
                              <a:gd name="T58" fmla="*/ 70 w 149"/>
                              <a:gd name="T59" fmla="*/ 127 h 147"/>
                              <a:gd name="T60" fmla="*/ 84 w 149"/>
                              <a:gd name="T61" fmla="*/ 127 h 147"/>
                              <a:gd name="T62" fmla="*/ 96 w 149"/>
                              <a:gd name="T63" fmla="*/ 125 h 147"/>
                              <a:gd name="T64" fmla="*/ 108 w 149"/>
                              <a:gd name="T65" fmla="*/ 123 h 147"/>
                              <a:gd name="T66" fmla="*/ 118 w 149"/>
                              <a:gd name="T67" fmla="*/ 123 h 147"/>
                              <a:gd name="T68" fmla="*/ 128 w 149"/>
                              <a:gd name="T69" fmla="*/ 123 h 147"/>
                              <a:gd name="T70" fmla="*/ 137 w 149"/>
                              <a:gd name="T71" fmla="*/ 121 h 147"/>
                              <a:gd name="T72" fmla="*/ 143 w 149"/>
                              <a:gd name="T73" fmla="*/ 121 h 147"/>
                              <a:gd name="T74" fmla="*/ 147 w 149"/>
                              <a:gd name="T75" fmla="*/ 121 h 147"/>
                              <a:gd name="T76" fmla="*/ 149 w 149"/>
                              <a:gd name="T77" fmla="*/ 121 h 147"/>
                              <a:gd name="T78" fmla="*/ 126 w 149"/>
                              <a:gd name="T79" fmla="*/ 103 h 147"/>
                              <a:gd name="T80" fmla="*/ 110 w 149"/>
                              <a:gd name="T81" fmla="*/ 83 h 14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49" h="147">
                                <a:moveTo>
                                  <a:pt x="110" y="83"/>
                                </a:moveTo>
                                <a:lnTo>
                                  <a:pt x="102" y="61"/>
                                </a:lnTo>
                                <a:lnTo>
                                  <a:pt x="96" y="43"/>
                                </a:lnTo>
                                <a:lnTo>
                                  <a:pt x="94" y="26"/>
                                </a:lnTo>
                                <a:lnTo>
                                  <a:pt x="94" y="14"/>
                                </a:lnTo>
                                <a:lnTo>
                                  <a:pt x="96" y="4"/>
                                </a:lnTo>
                                <a:lnTo>
                                  <a:pt x="96" y="0"/>
                                </a:lnTo>
                                <a:lnTo>
                                  <a:pt x="88" y="16"/>
                                </a:lnTo>
                                <a:lnTo>
                                  <a:pt x="82" y="34"/>
                                </a:lnTo>
                                <a:lnTo>
                                  <a:pt x="80" y="49"/>
                                </a:lnTo>
                                <a:lnTo>
                                  <a:pt x="80" y="67"/>
                                </a:lnTo>
                                <a:lnTo>
                                  <a:pt x="82" y="83"/>
                                </a:lnTo>
                                <a:lnTo>
                                  <a:pt x="84" y="93"/>
                                </a:lnTo>
                                <a:lnTo>
                                  <a:pt x="86" y="103"/>
                                </a:lnTo>
                                <a:lnTo>
                                  <a:pt x="88" y="105"/>
                                </a:lnTo>
                                <a:lnTo>
                                  <a:pt x="72" y="107"/>
                                </a:lnTo>
                                <a:lnTo>
                                  <a:pt x="56" y="111"/>
                                </a:lnTo>
                                <a:lnTo>
                                  <a:pt x="42" y="119"/>
                                </a:lnTo>
                                <a:lnTo>
                                  <a:pt x="28" y="125"/>
                                </a:lnTo>
                                <a:lnTo>
                                  <a:pt x="16" y="133"/>
                                </a:lnTo>
                                <a:lnTo>
                                  <a:pt x="8" y="141"/>
                                </a:lnTo>
                                <a:lnTo>
                                  <a:pt x="2" y="145"/>
                                </a:lnTo>
                                <a:lnTo>
                                  <a:pt x="0" y="147"/>
                                </a:lnTo>
                                <a:lnTo>
                                  <a:pt x="6" y="143"/>
                                </a:lnTo>
                                <a:lnTo>
                                  <a:pt x="14" y="139"/>
                                </a:lnTo>
                                <a:lnTo>
                                  <a:pt x="24" y="137"/>
                                </a:lnTo>
                                <a:lnTo>
                                  <a:pt x="34" y="133"/>
                                </a:lnTo>
                                <a:lnTo>
                                  <a:pt x="46" y="131"/>
                                </a:lnTo>
                                <a:lnTo>
                                  <a:pt x="58" y="129"/>
                                </a:lnTo>
                                <a:lnTo>
                                  <a:pt x="70" y="127"/>
                                </a:lnTo>
                                <a:lnTo>
                                  <a:pt x="84" y="127"/>
                                </a:lnTo>
                                <a:lnTo>
                                  <a:pt x="96" y="125"/>
                                </a:lnTo>
                                <a:lnTo>
                                  <a:pt x="108" y="123"/>
                                </a:lnTo>
                                <a:lnTo>
                                  <a:pt x="118" y="123"/>
                                </a:lnTo>
                                <a:lnTo>
                                  <a:pt x="128" y="123"/>
                                </a:lnTo>
                                <a:lnTo>
                                  <a:pt x="137" y="121"/>
                                </a:lnTo>
                                <a:lnTo>
                                  <a:pt x="143" y="121"/>
                                </a:lnTo>
                                <a:lnTo>
                                  <a:pt x="147" y="121"/>
                                </a:lnTo>
                                <a:lnTo>
                                  <a:pt x="149" y="121"/>
                                </a:lnTo>
                                <a:lnTo>
                                  <a:pt x="126" y="103"/>
                                </a:lnTo>
                                <a:lnTo>
                                  <a:pt x="110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66" name="Freeform 451"/>
                        <wps:cNvSpPr>
                          <a:spLocks/>
                        </wps:cNvSpPr>
                        <wps:spPr bwMode="auto">
                          <a:xfrm>
                            <a:off x="342900" y="485775"/>
                            <a:ext cx="20640" cy="22217"/>
                          </a:xfrm>
                          <a:custGeom>
                            <a:avLst/>
                            <a:gdLst>
                              <a:gd name="T0" fmla="*/ 11 w 13"/>
                              <a:gd name="T1" fmla="*/ 2 h 14"/>
                              <a:gd name="T2" fmla="*/ 9 w 13"/>
                              <a:gd name="T3" fmla="*/ 2 h 14"/>
                              <a:gd name="T4" fmla="*/ 7 w 13"/>
                              <a:gd name="T5" fmla="*/ 0 h 14"/>
                              <a:gd name="T6" fmla="*/ 5 w 13"/>
                              <a:gd name="T7" fmla="*/ 2 h 14"/>
                              <a:gd name="T8" fmla="*/ 2 w 13"/>
                              <a:gd name="T9" fmla="*/ 2 h 14"/>
                              <a:gd name="T10" fmla="*/ 0 w 13"/>
                              <a:gd name="T11" fmla="*/ 4 h 14"/>
                              <a:gd name="T12" fmla="*/ 0 w 13"/>
                              <a:gd name="T13" fmla="*/ 6 h 14"/>
                              <a:gd name="T14" fmla="*/ 0 w 13"/>
                              <a:gd name="T15" fmla="*/ 10 h 14"/>
                              <a:gd name="T16" fmla="*/ 2 w 13"/>
                              <a:gd name="T17" fmla="*/ 12 h 14"/>
                              <a:gd name="T18" fmla="*/ 5 w 13"/>
                              <a:gd name="T19" fmla="*/ 14 h 14"/>
                              <a:gd name="T20" fmla="*/ 7 w 13"/>
                              <a:gd name="T21" fmla="*/ 14 h 14"/>
                              <a:gd name="T22" fmla="*/ 9 w 13"/>
                              <a:gd name="T23" fmla="*/ 14 h 14"/>
                              <a:gd name="T24" fmla="*/ 11 w 13"/>
                              <a:gd name="T25" fmla="*/ 12 h 14"/>
                              <a:gd name="T26" fmla="*/ 13 w 13"/>
                              <a:gd name="T27" fmla="*/ 10 h 14"/>
                              <a:gd name="T28" fmla="*/ 13 w 13"/>
                              <a:gd name="T29" fmla="*/ 6 h 14"/>
                              <a:gd name="T30" fmla="*/ 13 w 13"/>
                              <a:gd name="T31" fmla="*/ 4 h 14"/>
                              <a:gd name="T32" fmla="*/ 11 w 13"/>
                              <a:gd name="T33" fmla="*/ 2 h 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3" h="14">
                                <a:moveTo>
                                  <a:pt x="11" y="2"/>
                                </a:moveTo>
                                <a:lnTo>
                                  <a:pt x="9" y="2"/>
                                </a:lnTo>
                                <a:lnTo>
                                  <a:pt x="7" y="0"/>
                                </a:lnTo>
                                <a:lnTo>
                                  <a:pt x="5" y="2"/>
                                </a:lnTo>
                                <a:lnTo>
                                  <a:pt x="2" y="2"/>
                                </a:lnTo>
                                <a:lnTo>
                                  <a:pt x="0" y="4"/>
                                </a:lnTo>
                                <a:lnTo>
                                  <a:pt x="0" y="6"/>
                                </a:lnTo>
                                <a:lnTo>
                                  <a:pt x="0" y="10"/>
                                </a:lnTo>
                                <a:lnTo>
                                  <a:pt x="2" y="12"/>
                                </a:lnTo>
                                <a:lnTo>
                                  <a:pt x="5" y="14"/>
                                </a:lnTo>
                                <a:lnTo>
                                  <a:pt x="7" y="14"/>
                                </a:lnTo>
                                <a:lnTo>
                                  <a:pt x="9" y="14"/>
                                </a:lnTo>
                                <a:lnTo>
                                  <a:pt x="11" y="12"/>
                                </a:lnTo>
                                <a:lnTo>
                                  <a:pt x="13" y="10"/>
                                </a:lnTo>
                                <a:lnTo>
                                  <a:pt x="13" y="6"/>
                                </a:lnTo>
                                <a:lnTo>
                                  <a:pt x="13" y="4"/>
                                </a:lnTo>
                                <a:lnTo>
                                  <a:pt x="11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67" name="Freeform 452"/>
                        <wps:cNvSpPr>
                          <a:spLocks/>
                        </wps:cNvSpPr>
                        <wps:spPr bwMode="auto">
                          <a:xfrm>
                            <a:off x="581025" y="952500"/>
                            <a:ext cx="50807" cy="57129"/>
                          </a:xfrm>
                          <a:custGeom>
                            <a:avLst/>
                            <a:gdLst>
                              <a:gd name="T0" fmla="*/ 26 w 32"/>
                              <a:gd name="T1" fmla="*/ 6 h 36"/>
                              <a:gd name="T2" fmla="*/ 22 w 32"/>
                              <a:gd name="T3" fmla="*/ 2 h 36"/>
                              <a:gd name="T4" fmla="*/ 16 w 32"/>
                              <a:gd name="T5" fmla="*/ 0 h 36"/>
                              <a:gd name="T6" fmla="*/ 10 w 32"/>
                              <a:gd name="T7" fmla="*/ 2 h 36"/>
                              <a:gd name="T8" fmla="*/ 4 w 32"/>
                              <a:gd name="T9" fmla="*/ 6 h 36"/>
                              <a:gd name="T10" fmla="*/ 0 w 32"/>
                              <a:gd name="T11" fmla="*/ 12 h 36"/>
                              <a:gd name="T12" fmla="*/ 0 w 32"/>
                              <a:gd name="T13" fmla="*/ 18 h 36"/>
                              <a:gd name="T14" fmla="*/ 0 w 32"/>
                              <a:gd name="T15" fmla="*/ 24 h 36"/>
                              <a:gd name="T16" fmla="*/ 4 w 32"/>
                              <a:gd name="T17" fmla="*/ 30 h 36"/>
                              <a:gd name="T18" fmla="*/ 10 w 32"/>
                              <a:gd name="T19" fmla="*/ 34 h 36"/>
                              <a:gd name="T20" fmla="*/ 16 w 32"/>
                              <a:gd name="T21" fmla="*/ 36 h 36"/>
                              <a:gd name="T22" fmla="*/ 22 w 32"/>
                              <a:gd name="T23" fmla="*/ 34 h 36"/>
                              <a:gd name="T24" fmla="*/ 26 w 32"/>
                              <a:gd name="T25" fmla="*/ 30 h 36"/>
                              <a:gd name="T26" fmla="*/ 30 w 32"/>
                              <a:gd name="T27" fmla="*/ 24 h 36"/>
                              <a:gd name="T28" fmla="*/ 32 w 32"/>
                              <a:gd name="T29" fmla="*/ 18 h 36"/>
                              <a:gd name="T30" fmla="*/ 30 w 32"/>
                              <a:gd name="T31" fmla="*/ 12 h 36"/>
                              <a:gd name="T32" fmla="*/ 26 w 32"/>
                              <a:gd name="T33" fmla="*/ 6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2" h="36">
                                <a:moveTo>
                                  <a:pt x="26" y="6"/>
                                </a:moveTo>
                                <a:lnTo>
                                  <a:pt x="22" y="2"/>
                                </a:lnTo>
                                <a:lnTo>
                                  <a:pt x="16" y="0"/>
                                </a:lnTo>
                                <a:lnTo>
                                  <a:pt x="10" y="2"/>
                                </a:lnTo>
                                <a:lnTo>
                                  <a:pt x="4" y="6"/>
                                </a:lnTo>
                                <a:lnTo>
                                  <a:pt x="0" y="12"/>
                                </a:lnTo>
                                <a:lnTo>
                                  <a:pt x="0" y="18"/>
                                </a:lnTo>
                                <a:lnTo>
                                  <a:pt x="0" y="24"/>
                                </a:lnTo>
                                <a:lnTo>
                                  <a:pt x="4" y="30"/>
                                </a:lnTo>
                                <a:lnTo>
                                  <a:pt x="10" y="34"/>
                                </a:lnTo>
                                <a:lnTo>
                                  <a:pt x="16" y="36"/>
                                </a:lnTo>
                                <a:lnTo>
                                  <a:pt x="22" y="34"/>
                                </a:lnTo>
                                <a:lnTo>
                                  <a:pt x="26" y="30"/>
                                </a:lnTo>
                                <a:lnTo>
                                  <a:pt x="30" y="24"/>
                                </a:lnTo>
                                <a:lnTo>
                                  <a:pt x="32" y="18"/>
                                </a:lnTo>
                                <a:lnTo>
                                  <a:pt x="30" y="12"/>
                                </a:lnTo>
                                <a:lnTo>
                                  <a:pt x="26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68" name="Freeform 453"/>
                        <wps:cNvSpPr>
                          <a:spLocks/>
                        </wps:cNvSpPr>
                        <wps:spPr bwMode="auto">
                          <a:xfrm>
                            <a:off x="381000" y="1152525"/>
                            <a:ext cx="47632" cy="49194"/>
                          </a:xfrm>
                          <a:custGeom>
                            <a:avLst/>
                            <a:gdLst>
                              <a:gd name="T0" fmla="*/ 26 w 30"/>
                              <a:gd name="T1" fmla="*/ 4 h 31"/>
                              <a:gd name="T2" fmla="*/ 20 w 30"/>
                              <a:gd name="T3" fmla="*/ 2 h 31"/>
                              <a:gd name="T4" fmla="*/ 14 w 30"/>
                              <a:gd name="T5" fmla="*/ 0 h 31"/>
                              <a:gd name="T6" fmla="*/ 8 w 30"/>
                              <a:gd name="T7" fmla="*/ 2 h 31"/>
                              <a:gd name="T8" fmla="*/ 4 w 30"/>
                              <a:gd name="T9" fmla="*/ 4 h 31"/>
                              <a:gd name="T10" fmla="*/ 2 w 30"/>
                              <a:gd name="T11" fmla="*/ 10 h 31"/>
                              <a:gd name="T12" fmla="*/ 0 w 30"/>
                              <a:gd name="T13" fmla="*/ 16 h 31"/>
                              <a:gd name="T14" fmla="*/ 2 w 30"/>
                              <a:gd name="T15" fmla="*/ 21 h 31"/>
                              <a:gd name="T16" fmla="*/ 4 w 30"/>
                              <a:gd name="T17" fmla="*/ 27 h 31"/>
                              <a:gd name="T18" fmla="*/ 8 w 30"/>
                              <a:gd name="T19" fmla="*/ 29 h 31"/>
                              <a:gd name="T20" fmla="*/ 14 w 30"/>
                              <a:gd name="T21" fmla="*/ 31 h 31"/>
                              <a:gd name="T22" fmla="*/ 20 w 30"/>
                              <a:gd name="T23" fmla="*/ 29 h 31"/>
                              <a:gd name="T24" fmla="*/ 26 w 30"/>
                              <a:gd name="T25" fmla="*/ 27 h 31"/>
                              <a:gd name="T26" fmla="*/ 28 w 30"/>
                              <a:gd name="T27" fmla="*/ 21 h 31"/>
                              <a:gd name="T28" fmla="*/ 30 w 30"/>
                              <a:gd name="T29" fmla="*/ 16 h 31"/>
                              <a:gd name="T30" fmla="*/ 28 w 30"/>
                              <a:gd name="T31" fmla="*/ 10 h 31"/>
                              <a:gd name="T32" fmla="*/ 26 w 30"/>
                              <a:gd name="T33" fmla="*/ 4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0" h="31">
                                <a:moveTo>
                                  <a:pt x="26" y="4"/>
                                </a:moveTo>
                                <a:lnTo>
                                  <a:pt x="20" y="2"/>
                                </a:lnTo>
                                <a:lnTo>
                                  <a:pt x="14" y="0"/>
                                </a:lnTo>
                                <a:lnTo>
                                  <a:pt x="8" y="2"/>
                                </a:lnTo>
                                <a:lnTo>
                                  <a:pt x="4" y="4"/>
                                </a:lnTo>
                                <a:lnTo>
                                  <a:pt x="2" y="10"/>
                                </a:lnTo>
                                <a:lnTo>
                                  <a:pt x="0" y="16"/>
                                </a:lnTo>
                                <a:lnTo>
                                  <a:pt x="2" y="21"/>
                                </a:lnTo>
                                <a:lnTo>
                                  <a:pt x="4" y="27"/>
                                </a:lnTo>
                                <a:lnTo>
                                  <a:pt x="8" y="29"/>
                                </a:lnTo>
                                <a:lnTo>
                                  <a:pt x="14" y="31"/>
                                </a:lnTo>
                                <a:lnTo>
                                  <a:pt x="20" y="29"/>
                                </a:lnTo>
                                <a:lnTo>
                                  <a:pt x="26" y="27"/>
                                </a:lnTo>
                                <a:lnTo>
                                  <a:pt x="28" y="21"/>
                                </a:lnTo>
                                <a:lnTo>
                                  <a:pt x="30" y="16"/>
                                </a:lnTo>
                                <a:lnTo>
                                  <a:pt x="28" y="10"/>
                                </a:lnTo>
                                <a:lnTo>
                                  <a:pt x="26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69" name="Freeform 454"/>
                        <wps:cNvSpPr>
                          <a:spLocks/>
                        </wps:cNvSpPr>
                        <wps:spPr bwMode="auto">
                          <a:xfrm>
                            <a:off x="38100" y="800100"/>
                            <a:ext cx="28579" cy="23804"/>
                          </a:xfrm>
                          <a:custGeom>
                            <a:avLst/>
                            <a:gdLst>
                              <a:gd name="T0" fmla="*/ 14 w 18"/>
                              <a:gd name="T1" fmla="*/ 2 h 15"/>
                              <a:gd name="T2" fmla="*/ 12 w 18"/>
                              <a:gd name="T3" fmla="*/ 0 h 15"/>
                              <a:gd name="T4" fmla="*/ 8 w 18"/>
                              <a:gd name="T5" fmla="*/ 0 h 15"/>
                              <a:gd name="T6" fmla="*/ 4 w 18"/>
                              <a:gd name="T7" fmla="*/ 0 h 15"/>
                              <a:gd name="T8" fmla="*/ 2 w 18"/>
                              <a:gd name="T9" fmla="*/ 2 h 15"/>
                              <a:gd name="T10" fmla="*/ 0 w 18"/>
                              <a:gd name="T11" fmla="*/ 4 h 15"/>
                              <a:gd name="T12" fmla="*/ 0 w 18"/>
                              <a:gd name="T13" fmla="*/ 8 h 15"/>
                              <a:gd name="T14" fmla="*/ 0 w 18"/>
                              <a:gd name="T15" fmla="*/ 12 h 15"/>
                              <a:gd name="T16" fmla="*/ 2 w 18"/>
                              <a:gd name="T17" fmla="*/ 14 h 15"/>
                              <a:gd name="T18" fmla="*/ 4 w 18"/>
                              <a:gd name="T19" fmla="*/ 15 h 15"/>
                              <a:gd name="T20" fmla="*/ 8 w 18"/>
                              <a:gd name="T21" fmla="*/ 15 h 15"/>
                              <a:gd name="T22" fmla="*/ 12 w 18"/>
                              <a:gd name="T23" fmla="*/ 15 h 15"/>
                              <a:gd name="T24" fmla="*/ 14 w 18"/>
                              <a:gd name="T25" fmla="*/ 14 h 15"/>
                              <a:gd name="T26" fmla="*/ 16 w 18"/>
                              <a:gd name="T27" fmla="*/ 12 h 15"/>
                              <a:gd name="T28" fmla="*/ 18 w 18"/>
                              <a:gd name="T29" fmla="*/ 8 h 15"/>
                              <a:gd name="T30" fmla="*/ 16 w 18"/>
                              <a:gd name="T31" fmla="*/ 4 h 15"/>
                              <a:gd name="T32" fmla="*/ 14 w 18"/>
                              <a:gd name="T33" fmla="*/ 2 h 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8" h="15">
                                <a:moveTo>
                                  <a:pt x="14" y="2"/>
                                </a:moveTo>
                                <a:lnTo>
                                  <a:pt x="12" y="0"/>
                                </a:lnTo>
                                <a:lnTo>
                                  <a:pt x="8" y="0"/>
                                </a:lnTo>
                                <a:lnTo>
                                  <a:pt x="4" y="0"/>
                                </a:lnTo>
                                <a:lnTo>
                                  <a:pt x="2" y="2"/>
                                </a:lnTo>
                                <a:lnTo>
                                  <a:pt x="0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2"/>
                                </a:lnTo>
                                <a:lnTo>
                                  <a:pt x="2" y="14"/>
                                </a:lnTo>
                                <a:lnTo>
                                  <a:pt x="4" y="15"/>
                                </a:lnTo>
                                <a:lnTo>
                                  <a:pt x="8" y="15"/>
                                </a:lnTo>
                                <a:lnTo>
                                  <a:pt x="12" y="15"/>
                                </a:lnTo>
                                <a:lnTo>
                                  <a:pt x="14" y="14"/>
                                </a:lnTo>
                                <a:lnTo>
                                  <a:pt x="16" y="12"/>
                                </a:lnTo>
                                <a:lnTo>
                                  <a:pt x="18" y="8"/>
                                </a:lnTo>
                                <a:lnTo>
                                  <a:pt x="16" y="4"/>
                                </a:lnTo>
                                <a:lnTo>
                                  <a:pt x="14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70" name="Freeform 455"/>
                        <wps:cNvSpPr>
                          <a:spLocks/>
                        </wps:cNvSpPr>
                        <wps:spPr bwMode="auto">
                          <a:xfrm>
                            <a:off x="276225" y="1428750"/>
                            <a:ext cx="52395" cy="57129"/>
                          </a:xfrm>
                          <a:custGeom>
                            <a:avLst/>
                            <a:gdLst>
                              <a:gd name="T0" fmla="*/ 27 w 33"/>
                              <a:gd name="T1" fmla="*/ 6 h 36"/>
                              <a:gd name="T2" fmla="*/ 22 w 33"/>
                              <a:gd name="T3" fmla="*/ 2 h 36"/>
                              <a:gd name="T4" fmla="*/ 16 w 33"/>
                              <a:gd name="T5" fmla="*/ 0 h 36"/>
                              <a:gd name="T6" fmla="*/ 10 w 33"/>
                              <a:gd name="T7" fmla="*/ 2 h 36"/>
                              <a:gd name="T8" fmla="*/ 4 w 33"/>
                              <a:gd name="T9" fmla="*/ 6 h 36"/>
                              <a:gd name="T10" fmla="*/ 0 w 33"/>
                              <a:gd name="T11" fmla="*/ 12 h 36"/>
                              <a:gd name="T12" fmla="*/ 0 w 33"/>
                              <a:gd name="T13" fmla="*/ 18 h 36"/>
                              <a:gd name="T14" fmla="*/ 0 w 33"/>
                              <a:gd name="T15" fmla="*/ 24 h 36"/>
                              <a:gd name="T16" fmla="*/ 4 w 33"/>
                              <a:gd name="T17" fmla="*/ 30 h 36"/>
                              <a:gd name="T18" fmla="*/ 10 w 33"/>
                              <a:gd name="T19" fmla="*/ 34 h 36"/>
                              <a:gd name="T20" fmla="*/ 16 w 33"/>
                              <a:gd name="T21" fmla="*/ 36 h 36"/>
                              <a:gd name="T22" fmla="*/ 22 w 33"/>
                              <a:gd name="T23" fmla="*/ 34 h 36"/>
                              <a:gd name="T24" fmla="*/ 27 w 33"/>
                              <a:gd name="T25" fmla="*/ 30 h 36"/>
                              <a:gd name="T26" fmla="*/ 31 w 33"/>
                              <a:gd name="T27" fmla="*/ 24 h 36"/>
                              <a:gd name="T28" fmla="*/ 33 w 33"/>
                              <a:gd name="T29" fmla="*/ 18 h 36"/>
                              <a:gd name="T30" fmla="*/ 31 w 33"/>
                              <a:gd name="T31" fmla="*/ 12 h 36"/>
                              <a:gd name="T32" fmla="*/ 27 w 33"/>
                              <a:gd name="T33" fmla="*/ 6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3" h="36">
                                <a:moveTo>
                                  <a:pt x="27" y="6"/>
                                </a:moveTo>
                                <a:lnTo>
                                  <a:pt x="22" y="2"/>
                                </a:lnTo>
                                <a:lnTo>
                                  <a:pt x="16" y="0"/>
                                </a:lnTo>
                                <a:lnTo>
                                  <a:pt x="10" y="2"/>
                                </a:lnTo>
                                <a:lnTo>
                                  <a:pt x="4" y="6"/>
                                </a:lnTo>
                                <a:lnTo>
                                  <a:pt x="0" y="12"/>
                                </a:lnTo>
                                <a:lnTo>
                                  <a:pt x="0" y="18"/>
                                </a:lnTo>
                                <a:lnTo>
                                  <a:pt x="0" y="24"/>
                                </a:lnTo>
                                <a:lnTo>
                                  <a:pt x="4" y="30"/>
                                </a:lnTo>
                                <a:lnTo>
                                  <a:pt x="10" y="34"/>
                                </a:lnTo>
                                <a:lnTo>
                                  <a:pt x="16" y="36"/>
                                </a:lnTo>
                                <a:lnTo>
                                  <a:pt x="22" y="34"/>
                                </a:lnTo>
                                <a:lnTo>
                                  <a:pt x="27" y="30"/>
                                </a:lnTo>
                                <a:lnTo>
                                  <a:pt x="31" y="24"/>
                                </a:lnTo>
                                <a:lnTo>
                                  <a:pt x="33" y="18"/>
                                </a:lnTo>
                                <a:lnTo>
                                  <a:pt x="31" y="12"/>
                                </a:lnTo>
                                <a:lnTo>
                                  <a:pt x="27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71" name="Freeform 456"/>
                        <wps:cNvSpPr>
                          <a:spLocks/>
                        </wps:cNvSpPr>
                        <wps:spPr bwMode="auto">
                          <a:xfrm>
                            <a:off x="847725" y="542925"/>
                            <a:ext cx="79386" cy="82519"/>
                          </a:xfrm>
                          <a:custGeom>
                            <a:avLst/>
                            <a:gdLst>
                              <a:gd name="T0" fmla="*/ 42 w 50"/>
                              <a:gd name="T1" fmla="*/ 6 h 52"/>
                              <a:gd name="T2" fmla="*/ 34 w 50"/>
                              <a:gd name="T3" fmla="*/ 2 h 52"/>
                              <a:gd name="T4" fmla="*/ 24 w 50"/>
                              <a:gd name="T5" fmla="*/ 0 h 52"/>
                              <a:gd name="T6" fmla="*/ 16 w 50"/>
                              <a:gd name="T7" fmla="*/ 2 h 52"/>
                              <a:gd name="T8" fmla="*/ 8 w 50"/>
                              <a:gd name="T9" fmla="*/ 6 h 52"/>
                              <a:gd name="T10" fmla="*/ 2 w 50"/>
                              <a:gd name="T11" fmla="*/ 16 h 52"/>
                              <a:gd name="T12" fmla="*/ 0 w 50"/>
                              <a:gd name="T13" fmla="*/ 26 h 52"/>
                              <a:gd name="T14" fmla="*/ 2 w 50"/>
                              <a:gd name="T15" fmla="*/ 36 h 52"/>
                              <a:gd name="T16" fmla="*/ 8 w 50"/>
                              <a:gd name="T17" fmla="*/ 44 h 52"/>
                              <a:gd name="T18" fmla="*/ 16 w 50"/>
                              <a:gd name="T19" fmla="*/ 50 h 52"/>
                              <a:gd name="T20" fmla="*/ 24 w 50"/>
                              <a:gd name="T21" fmla="*/ 52 h 52"/>
                              <a:gd name="T22" fmla="*/ 34 w 50"/>
                              <a:gd name="T23" fmla="*/ 50 h 52"/>
                              <a:gd name="T24" fmla="*/ 42 w 50"/>
                              <a:gd name="T25" fmla="*/ 44 h 52"/>
                              <a:gd name="T26" fmla="*/ 48 w 50"/>
                              <a:gd name="T27" fmla="*/ 36 h 52"/>
                              <a:gd name="T28" fmla="*/ 50 w 50"/>
                              <a:gd name="T29" fmla="*/ 26 h 52"/>
                              <a:gd name="T30" fmla="*/ 48 w 50"/>
                              <a:gd name="T31" fmla="*/ 16 h 52"/>
                              <a:gd name="T32" fmla="*/ 42 w 50"/>
                              <a:gd name="T33" fmla="*/ 6 h 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50" h="52">
                                <a:moveTo>
                                  <a:pt x="42" y="6"/>
                                </a:moveTo>
                                <a:lnTo>
                                  <a:pt x="34" y="2"/>
                                </a:lnTo>
                                <a:lnTo>
                                  <a:pt x="24" y="0"/>
                                </a:lnTo>
                                <a:lnTo>
                                  <a:pt x="16" y="2"/>
                                </a:lnTo>
                                <a:lnTo>
                                  <a:pt x="8" y="6"/>
                                </a:lnTo>
                                <a:lnTo>
                                  <a:pt x="2" y="16"/>
                                </a:lnTo>
                                <a:lnTo>
                                  <a:pt x="0" y="26"/>
                                </a:lnTo>
                                <a:lnTo>
                                  <a:pt x="2" y="36"/>
                                </a:lnTo>
                                <a:lnTo>
                                  <a:pt x="8" y="44"/>
                                </a:lnTo>
                                <a:lnTo>
                                  <a:pt x="16" y="50"/>
                                </a:lnTo>
                                <a:lnTo>
                                  <a:pt x="24" y="52"/>
                                </a:lnTo>
                                <a:lnTo>
                                  <a:pt x="34" y="50"/>
                                </a:lnTo>
                                <a:lnTo>
                                  <a:pt x="42" y="44"/>
                                </a:lnTo>
                                <a:lnTo>
                                  <a:pt x="48" y="36"/>
                                </a:lnTo>
                                <a:lnTo>
                                  <a:pt x="50" y="26"/>
                                </a:lnTo>
                                <a:lnTo>
                                  <a:pt x="48" y="16"/>
                                </a:lnTo>
                                <a:lnTo>
                                  <a:pt x="4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</wpg:grpSp>
                    <wpg:grpSp>
                      <wpg:cNvPr id="3472" name="Holiday card"/>
                      <wpg:cNvGrpSpPr/>
                      <wpg:grpSpPr>
                        <a:xfrm>
                          <a:off x="5467350" y="3190875"/>
                          <a:ext cx="1837690" cy="3201035"/>
                          <a:chOff x="0" y="0"/>
                          <a:chExt cx="1836875" cy="3203165"/>
                        </a:xfrm>
                      </wpg:grpSpPr>
                      <wps:wsp>
                        <wps:cNvPr id="3473" name="Rectangle 347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829057" cy="1417113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74" name="Freeform 399"/>
                        <wps:cNvSpPr>
                          <a:spLocks/>
                        </wps:cNvSpPr>
                        <wps:spPr bwMode="auto">
                          <a:xfrm>
                            <a:off x="0" y="380870"/>
                            <a:ext cx="1828617" cy="2048704"/>
                          </a:xfrm>
                          <a:custGeom>
                            <a:avLst/>
                            <a:gdLst>
                              <a:gd name="T0" fmla="*/ 1114 w 1150"/>
                              <a:gd name="T1" fmla="*/ 4 h 1291"/>
                              <a:gd name="T2" fmla="*/ 1039 w 1150"/>
                              <a:gd name="T3" fmla="*/ 4 h 1291"/>
                              <a:gd name="T4" fmla="*/ 959 w 1150"/>
                              <a:gd name="T5" fmla="*/ 48 h 1291"/>
                              <a:gd name="T6" fmla="*/ 878 w 1150"/>
                              <a:gd name="T7" fmla="*/ 149 h 1291"/>
                              <a:gd name="T8" fmla="*/ 803 w 1150"/>
                              <a:gd name="T9" fmla="*/ 272 h 1291"/>
                              <a:gd name="T10" fmla="*/ 729 w 1150"/>
                              <a:gd name="T11" fmla="*/ 375 h 1291"/>
                              <a:gd name="T12" fmla="*/ 662 w 1150"/>
                              <a:gd name="T13" fmla="*/ 456 h 1291"/>
                              <a:gd name="T14" fmla="*/ 595 w 1150"/>
                              <a:gd name="T15" fmla="*/ 513 h 1291"/>
                              <a:gd name="T16" fmla="*/ 537 w 1150"/>
                              <a:gd name="T17" fmla="*/ 545 h 1291"/>
                              <a:gd name="T18" fmla="*/ 485 w 1150"/>
                              <a:gd name="T19" fmla="*/ 549 h 1291"/>
                              <a:gd name="T20" fmla="*/ 438 w 1150"/>
                              <a:gd name="T21" fmla="*/ 525 h 1291"/>
                              <a:gd name="T22" fmla="*/ 400 w 1150"/>
                              <a:gd name="T23" fmla="*/ 470 h 1291"/>
                              <a:gd name="T24" fmla="*/ 368 w 1150"/>
                              <a:gd name="T25" fmla="*/ 416 h 1291"/>
                              <a:gd name="T26" fmla="*/ 346 w 1150"/>
                              <a:gd name="T27" fmla="*/ 395 h 1291"/>
                              <a:gd name="T28" fmla="*/ 323 w 1150"/>
                              <a:gd name="T29" fmla="*/ 400 h 1291"/>
                              <a:gd name="T30" fmla="*/ 305 w 1150"/>
                              <a:gd name="T31" fmla="*/ 424 h 1291"/>
                              <a:gd name="T32" fmla="*/ 285 w 1150"/>
                              <a:gd name="T33" fmla="*/ 462 h 1291"/>
                              <a:gd name="T34" fmla="*/ 264 w 1150"/>
                              <a:gd name="T35" fmla="*/ 506 h 1291"/>
                              <a:gd name="T36" fmla="*/ 236 w 1150"/>
                              <a:gd name="T37" fmla="*/ 549 h 1291"/>
                              <a:gd name="T38" fmla="*/ 198 w 1150"/>
                              <a:gd name="T39" fmla="*/ 587 h 1291"/>
                              <a:gd name="T40" fmla="*/ 158 w 1150"/>
                              <a:gd name="T41" fmla="*/ 597 h 1291"/>
                              <a:gd name="T42" fmla="*/ 120 w 1150"/>
                              <a:gd name="T43" fmla="*/ 573 h 1291"/>
                              <a:gd name="T44" fmla="*/ 83 w 1150"/>
                              <a:gd name="T45" fmla="*/ 529 h 1291"/>
                              <a:gd name="T46" fmla="*/ 46 w 1150"/>
                              <a:gd name="T47" fmla="*/ 480 h 1291"/>
                              <a:gd name="T48" fmla="*/ 12 w 1150"/>
                              <a:gd name="T49" fmla="*/ 436 h 1291"/>
                              <a:gd name="T50" fmla="*/ 0 w 1150"/>
                              <a:gd name="T51" fmla="*/ 1291 h 1291"/>
                              <a:gd name="T52" fmla="*/ 24 w 1150"/>
                              <a:gd name="T53" fmla="*/ 1291 h 1291"/>
                              <a:gd name="T54" fmla="*/ 75 w 1150"/>
                              <a:gd name="T55" fmla="*/ 1289 h 1291"/>
                              <a:gd name="T56" fmla="*/ 144 w 1150"/>
                              <a:gd name="T57" fmla="*/ 1287 h 1291"/>
                              <a:gd name="T58" fmla="*/ 228 w 1150"/>
                              <a:gd name="T59" fmla="*/ 1279 h 1291"/>
                              <a:gd name="T60" fmla="*/ 328 w 1150"/>
                              <a:gd name="T61" fmla="*/ 1271 h 1291"/>
                              <a:gd name="T62" fmla="*/ 434 w 1150"/>
                              <a:gd name="T63" fmla="*/ 1261 h 1291"/>
                              <a:gd name="T64" fmla="*/ 547 w 1150"/>
                              <a:gd name="T65" fmla="*/ 1251 h 1291"/>
                              <a:gd name="T66" fmla="*/ 666 w 1150"/>
                              <a:gd name="T67" fmla="*/ 1239 h 1291"/>
                              <a:gd name="T68" fmla="*/ 781 w 1150"/>
                              <a:gd name="T69" fmla="*/ 1227 h 1291"/>
                              <a:gd name="T70" fmla="*/ 895 w 1150"/>
                              <a:gd name="T71" fmla="*/ 1215 h 1291"/>
                              <a:gd name="T72" fmla="*/ 1001 w 1150"/>
                              <a:gd name="T73" fmla="*/ 1205 h 1291"/>
                              <a:gd name="T74" fmla="*/ 1096 w 1150"/>
                              <a:gd name="T75" fmla="*/ 1195 h 1291"/>
                              <a:gd name="T76" fmla="*/ 1150 w 1150"/>
                              <a:gd name="T77" fmla="*/ 1187 h 1291"/>
                              <a:gd name="T78" fmla="*/ 1148 w 1150"/>
                              <a:gd name="T79" fmla="*/ 20 h 12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1150" h="1291">
                                <a:moveTo>
                                  <a:pt x="1148" y="20"/>
                                </a:moveTo>
                                <a:lnTo>
                                  <a:pt x="1114" y="4"/>
                                </a:lnTo>
                                <a:lnTo>
                                  <a:pt x="1078" y="0"/>
                                </a:lnTo>
                                <a:lnTo>
                                  <a:pt x="1039" y="4"/>
                                </a:lnTo>
                                <a:lnTo>
                                  <a:pt x="999" y="20"/>
                                </a:lnTo>
                                <a:lnTo>
                                  <a:pt x="959" y="48"/>
                                </a:lnTo>
                                <a:lnTo>
                                  <a:pt x="917" y="91"/>
                                </a:lnTo>
                                <a:lnTo>
                                  <a:pt x="878" y="149"/>
                                </a:lnTo>
                                <a:lnTo>
                                  <a:pt x="841" y="212"/>
                                </a:lnTo>
                                <a:lnTo>
                                  <a:pt x="803" y="272"/>
                                </a:lnTo>
                                <a:lnTo>
                                  <a:pt x="765" y="325"/>
                                </a:lnTo>
                                <a:lnTo>
                                  <a:pt x="729" y="375"/>
                                </a:lnTo>
                                <a:lnTo>
                                  <a:pt x="695" y="418"/>
                                </a:lnTo>
                                <a:lnTo>
                                  <a:pt x="662" y="456"/>
                                </a:lnTo>
                                <a:lnTo>
                                  <a:pt x="628" y="488"/>
                                </a:lnTo>
                                <a:lnTo>
                                  <a:pt x="595" y="513"/>
                                </a:lnTo>
                                <a:lnTo>
                                  <a:pt x="565" y="533"/>
                                </a:lnTo>
                                <a:lnTo>
                                  <a:pt x="537" y="545"/>
                                </a:lnTo>
                                <a:lnTo>
                                  <a:pt x="509" y="551"/>
                                </a:lnTo>
                                <a:lnTo>
                                  <a:pt x="485" y="549"/>
                                </a:lnTo>
                                <a:lnTo>
                                  <a:pt x="460" y="541"/>
                                </a:lnTo>
                                <a:lnTo>
                                  <a:pt x="438" y="525"/>
                                </a:lnTo>
                                <a:lnTo>
                                  <a:pt x="418" y="502"/>
                                </a:lnTo>
                                <a:lnTo>
                                  <a:pt x="400" y="470"/>
                                </a:lnTo>
                                <a:lnTo>
                                  <a:pt x="384" y="438"/>
                                </a:lnTo>
                                <a:lnTo>
                                  <a:pt x="368" y="416"/>
                                </a:lnTo>
                                <a:lnTo>
                                  <a:pt x="356" y="402"/>
                                </a:lnTo>
                                <a:lnTo>
                                  <a:pt x="346" y="395"/>
                                </a:lnTo>
                                <a:lnTo>
                                  <a:pt x="334" y="395"/>
                                </a:lnTo>
                                <a:lnTo>
                                  <a:pt x="323" y="400"/>
                                </a:lnTo>
                                <a:lnTo>
                                  <a:pt x="315" y="410"/>
                                </a:lnTo>
                                <a:lnTo>
                                  <a:pt x="305" y="424"/>
                                </a:lnTo>
                                <a:lnTo>
                                  <a:pt x="295" y="442"/>
                                </a:lnTo>
                                <a:lnTo>
                                  <a:pt x="285" y="462"/>
                                </a:lnTo>
                                <a:lnTo>
                                  <a:pt x="276" y="484"/>
                                </a:lnTo>
                                <a:lnTo>
                                  <a:pt x="264" y="506"/>
                                </a:lnTo>
                                <a:lnTo>
                                  <a:pt x="250" y="529"/>
                                </a:lnTo>
                                <a:lnTo>
                                  <a:pt x="236" y="549"/>
                                </a:lnTo>
                                <a:lnTo>
                                  <a:pt x="218" y="569"/>
                                </a:lnTo>
                                <a:lnTo>
                                  <a:pt x="198" y="587"/>
                                </a:lnTo>
                                <a:lnTo>
                                  <a:pt x="178" y="597"/>
                                </a:lnTo>
                                <a:lnTo>
                                  <a:pt x="158" y="597"/>
                                </a:lnTo>
                                <a:lnTo>
                                  <a:pt x="138" y="589"/>
                                </a:lnTo>
                                <a:lnTo>
                                  <a:pt x="120" y="573"/>
                                </a:lnTo>
                                <a:lnTo>
                                  <a:pt x="100" y="553"/>
                                </a:lnTo>
                                <a:lnTo>
                                  <a:pt x="83" y="529"/>
                                </a:lnTo>
                                <a:lnTo>
                                  <a:pt x="65" y="506"/>
                                </a:lnTo>
                                <a:lnTo>
                                  <a:pt x="46" y="480"/>
                                </a:lnTo>
                                <a:lnTo>
                                  <a:pt x="28" y="456"/>
                                </a:lnTo>
                                <a:lnTo>
                                  <a:pt x="12" y="436"/>
                                </a:lnTo>
                                <a:lnTo>
                                  <a:pt x="0" y="426"/>
                                </a:lnTo>
                                <a:lnTo>
                                  <a:pt x="0" y="1291"/>
                                </a:lnTo>
                                <a:lnTo>
                                  <a:pt x="6" y="1291"/>
                                </a:lnTo>
                                <a:lnTo>
                                  <a:pt x="24" y="1291"/>
                                </a:lnTo>
                                <a:lnTo>
                                  <a:pt x="46" y="1291"/>
                                </a:lnTo>
                                <a:lnTo>
                                  <a:pt x="75" y="1289"/>
                                </a:lnTo>
                                <a:lnTo>
                                  <a:pt x="106" y="1289"/>
                                </a:lnTo>
                                <a:lnTo>
                                  <a:pt x="144" y="1287"/>
                                </a:lnTo>
                                <a:lnTo>
                                  <a:pt x="184" y="1283"/>
                                </a:lnTo>
                                <a:lnTo>
                                  <a:pt x="228" y="1279"/>
                                </a:lnTo>
                                <a:lnTo>
                                  <a:pt x="278" y="1277"/>
                                </a:lnTo>
                                <a:lnTo>
                                  <a:pt x="328" y="1271"/>
                                </a:lnTo>
                                <a:lnTo>
                                  <a:pt x="380" y="1267"/>
                                </a:lnTo>
                                <a:lnTo>
                                  <a:pt x="434" y="1261"/>
                                </a:lnTo>
                                <a:lnTo>
                                  <a:pt x="491" y="1257"/>
                                </a:lnTo>
                                <a:lnTo>
                                  <a:pt x="547" y="1251"/>
                                </a:lnTo>
                                <a:lnTo>
                                  <a:pt x="606" y="1245"/>
                                </a:lnTo>
                                <a:lnTo>
                                  <a:pt x="666" y="1239"/>
                                </a:lnTo>
                                <a:lnTo>
                                  <a:pt x="723" y="1233"/>
                                </a:lnTo>
                                <a:lnTo>
                                  <a:pt x="781" y="1227"/>
                                </a:lnTo>
                                <a:lnTo>
                                  <a:pt x="837" y="1221"/>
                                </a:lnTo>
                                <a:lnTo>
                                  <a:pt x="895" y="1215"/>
                                </a:lnTo>
                                <a:lnTo>
                                  <a:pt x="947" y="1211"/>
                                </a:lnTo>
                                <a:lnTo>
                                  <a:pt x="1001" y="1205"/>
                                </a:lnTo>
                                <a:lnTo>
                                  <a:pt x="1049" y="1199"/>
                                </a:lnTo>
                                <a:lnTo>
                                  <a:pt x="1096" y="1195"/>
                                </a:lnTo>
                                <a:lnTo>
                                  <a:pt x="1140" y="1189"/>
                                </a:lnTo>
                                <a:lnTo>
                                  <a:pt x="1150" y="1187"/>
                                </a:lnTo>
                                <a:lnTo>
                                  <a:pt x="1150" y="22"/>
                                </a:lnTo>
                                <a:lnTo>
                                  <a:pt x="1148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75" name="Freeform 400"/>
                        <wps:cNvSpPr>
                          <a:spLocks/>
                        </wps:cNvSpPr>
                        <wps:spPr bwMode="auto">
                          <a:xfrm>
                            <a:off x="0" y="1589864"/>
                            <a:ext cx="1835485" cy="1069579"/>
                          </a:xfrm>
                          <a:custGeom>
                            <a:avLst/>
                            <a:gdLst>
                              <a:gd name="T0" fmla="*/ 1120 w 1150"/>
                              <a:gd name="T1" fmla="*/ 69 h 673"/>
                              <a:gd name="T2" fmla="*/ 1078 w 1150"/>
                              <a:gd name="T3" fmla="*/ 122 h 673"/>
                              <a:gd name="T4" fmla="*/ 1035 w 1150"/>
                              <a:gd name="T5" fmla="*/ 182 h 673"/>
                              <a:gd name="T6" fmla="*/ 987 w 1150"/>
                              <a:gd name="T7" fmla="*/ 231 h 673"/>
                              <a:gd name="T8" fmla="*/ 923 w 1150"/>
                              <a:gd name="T9" fmla="*/ 253 h 673"/>
                              <a:gd name="T10" fmla="*/ 841 w 1150"/>
                              <a:gd name="T11" fmla="*/ 227 h 673"/>
                              <a:gd name="T12" fmla="*/ 729 w 1150"/>
                              <a:gd name="T13" fmla="*/ 138 h 673"/>
                              <a:gd name="T14" fmla="*/ 666 w 1150"/>
                              <a:gd name="T15" fmla="*/ 82 h 673"/>
                              <a:gd name="T16" fmla="*/ 603 w 1150"/>
                              <a:gd name="T17" fmla="*/ 42 h 673"/>
                              <a:gd name="T18" fmla="*/ 539 w 1150"/>
                              <a:gd name="T19" fmla="*/ 16 h 673"/>
                              <a:gd name="T20" fmla="*/ 478 w 1150"/>
                              <a:gd name="T21" fmla="*/ 2 h 673"/>
                              <a:gd name="T22" fmla="*/ 416 w 1150"/>
                              <a:gd name="T23" fmla="*/ 0 h 673"/>
                              <a:gd name="T24" fmla="*/ 358 w 1150"/>
                              <a:gd name="T25" fmla="*/ 8 h 673"/>
                              <a:gd name="T26" fmla="*/ 301 w 1150"/>
                              <a:gd name="T27" fmla="*/ 22 h 673"/>
                              <a:gd name="T28" fmla="*/ 246 w 1150"/>
                              <a:gd name="T29" fmla="*/ 45 h 673"/>
                              <a:gd name="T30" fmla="*/ 196 w 1150"/>
                              <a:gd name="T31" fmla="*/ 72 h 673"/>
                              <a:gd name="T32" fmla="*/ 148 w 1150"/>
                              <a:gd name="T33" fmla="*/ 102 h 673"/>
                              <a:gd name="T34" fmla="*/ 104 w 1150"/>
                              <a:gd name="T35" fmla="*/ 136 h 673"/>
                              <a:gd name="T36" fmla="*/ 65 w 1150"/>
                              <a:gd name="T37" fmla="*/ 168 h 673"/>
                              <a:gd name="T38" fmla="*/ 30 w 1150"/>
                              <a:gd name="T39" fmla="*/ 201 h 673"/>
                              <a:gd name="T40" fmla="*/ 0 w 1150"/>
                              <a:gd name="T41" fmla="*/ 231 h 673"/>
                              <a:gd name="T42" fmla="*/ 4 w 1150"/>
                              <a:gd name="T43" fmla="*/ 673 h 673"/>
                              <a:gd name="T44" fmla="*/ 92 w 1150"/>
                              <a:gd name="T45" fmla="*/ 669 h 673"/>
                              <a:gd name="T46" fmla="*/ 196 w 1150"/>
                              <a:gd name="T47" fmla="*/ 653 h 673"/>
                              <a:gd name="T48" fmla="*/ 311 w 1150"/>
                              <a:gd name="T49" fmla="*/ 634 h 673"/>
                              <a:gd name="T50" fmla="*/ 436 w 1150"/>
                              <a:gd name="T51" fmla="*/ 608 h 673"/>
                              <a:gd name="T52" fmla="*/ 565 w 1150"/>
                              <a:gd name="T53" fmla="*/ 578 h 673"/>
                              <a:gd name="T54" fmla="*/ 695 w 1150"/>
                              <a:gd name="T55" fmla="*/ 544 h 673"/>
                              <a:gd name="T56" fmla="*/ 823 w 1150"/>
                              <a:gd name="T57" fmla="*/ 511 h 673"/>
                              <a:gd name="T58" fmla="*/ 943 w 1150"/>
                              <a:gd name="T59" fmla="*/ 477 h 673"/>
                              <a:gd name="T60" fmla="*/ 1055 w 1150"/>
                              <a:gd name="T61" fmla="*/ 443 h 673"/>
                              <a:gd name="T62" fmla="*/ 1150 w 1150"/>
                              <a:gd name="T63" fmla="*/ 416 h 673"/>
                              <a:gd name="T64" fmla="*/ 1144 w 1150"/>
                              <a:gd name="T65" fmla="*/ 48 h 6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1150" h="673">
                                <a:moveTo>
                                  <a:pt x="1144" y="48"/>
                                </a:moveTo>
                                <a:lnTo>
                                  <a:pt x="1120" y="69"/>
                                </a:lnTo>
                                <a:lnTo>
                                  <a:pt x="1098" y="93"/>
                                </a:lnTo>
                                <a:lnTo>
                                  <a:pt x="1078" y="122"/>
                                </a:lnTo>
                                <a:lnTo>
                                  <a:pt x="1057" y="152"/>
                                </a:lnTo>
                                <a:lnTo>
                                  <a:pt x="1035" y="182"/>
                                </a:lnTo>
                                <a:lnTo>
                                  <a:pt x="1013" y="209"/>
                                </a:lnTo>
                                <a:lnTo>
                                  <a:pt x="987" y="231"/>
                                </a:lnTo>
                                <a:lnTo>
                                  <a:pt x="957" y="245"/>
                                </a:lnTo>
                                <a:lnTo>
                                  <a:pt x="923" y="253"/>
                                </a:lnTo>
                                <a:lnTo>
                                  <a:pt x="885" y="245"/>
                                </a:lnTo>
                                <a:lnTo>
                                  <a:pt x="841" y="227"/>
                                </a:lnTo>
                                <a:lnTo>
                                  <a:pt x="789" y="192"/>
                                </a:lnTo>
                                <a:lnTo>
                                  <a:pt x="729" y="138"/>
                                </a:lnTo>
                                <a:lnTo>
                                  <a:pt x="699" y="108"/>
                                </a:lnTo>
                                <a:lnTo>
                                  <a:pt x="666" y="82"/>
                                </a:lnTo>
                                <a:lnTo>
                                  <a:pt x="636" y="60"/>
                                </a:lnTo>
                                <a:lnTo>
                                  <a:pt x="603" y="42"/>
                                </a:lnTo>
                                <a:lnTo>
                                  <a:pt x="571" y="26"/>
                                </a:lnTo>
                                <a:lnTo>
                                  <a:pt x="539" y="16"/>
                                </a:lnTo>
                                <a:lnTo>
                                  <a:pt x="507" y="8"/>
                                </a:lnTo>
                                <a:lnTo>
                                  <a:pt x="478" y="2"/>
                                </a:lnTo>
                                <a:lnTo>
                                  <a:pt x="448" y="0"/>
                                </a:lnTo>
                                <a:lnTo>
                                  <a:pt x="416" y="0"/>
                                </a:lnTo>
                                <a:lnTo>
                                  <a:pt x="386" y="2"/>
                                </a:lnTo>
                                <a:lnTo>
                                  <a:pt x="358" y="8"/>
                                </a:lnTo>
                                <a:lnTo>
                                  <a:pt x="329" y="14"/>
                                </a:lnTo>
                                <a:lnTo>
                                  <a:pt x="301" y="22"/>
                                </a:lnTo>
                                <a:lnTo>
                                  <a:pt x="274" y="32"/>
                                </a:lnTo>
                                <a:lnTo>
                                  <a:pt x="246" y="45"/>
                                </a:lnTo>
                                <a:lnTo>
                                  <a:pt x="220" y="58"/>
                                </a:lnTo>
                                <a:lnTo>
                                  <a:pt x="196" y="72"/>
                                </a:lnTo>
                                <a:lnTo>
                                  <a:pt x="172" y="86"/>
                                </a:lnTo>
                                <a:lnTo>
                                  <a:pt x="148" y="102"/>
                                </a:lnTo>
                                <a:lnTo>
                                  <a:pt x="124" y="117"/>
                                </a:lnTo>
                                <a:lnTo>
                                  <a:pt x="104" y="136"/>
                                </a:lnTo>
                                <a:lnTo>
                                  <a:pt x="83" y="152"/>
                                </a:lnTo>
                                <a:lnTo>
                                  <a:pt x="65" y="168"/>
                                </a:lnTo>
                                <a:lnTo>
                                  <a:pt x="46" y="184"/>
                                </a:lnTo>
                                <a:lnTo>
                                  <a:pt x="30" y="201"/>
                                </a:lnTo>
                                <a:lnTo>
                                  <a:pt x="12" y="217"/>
                                </a:lnTo>
                                <a:lnTo>
                                  <a:pt x="0" y="231"/>
                                </a:lnTo>
                                <a:lnTo>
                                  <a:pt x="0" y="673"/>
                                </a:lnTo>
                                <a:lnTo>
                                  <a:pt x="4" y="673"/>
                                </a:lnTo>
                                <a:lnTo>
                                  <a:pt x="46" y="673"/>
                                </a:lnTo>
                                <a:lnTo>
                                  <a:pt x="92" y="669"/>
                                </a:lnTo>
                                <a:lnTo>
                                  <a:pt x="142" y="661"/>
                                </a:lnTo>
                                <a:lnTo>
                                  <a:pt x="196" y="653"/>
                                </a:lnTo>
                                <a:lnTo>
                                  <a:pt x="254" y="645"/>
                                </a:lnTo>
                                <a:lnTo>
                                  <a:pt x="311" y="634"/>
                                </a:lnTo>
                                <a:lnTo>
                                  <a:pt x="374" y="622"/>
                                </a:lnTo>
                                <a:lnTo>
                                  <a:pt x="436" y="608"/>
                                </a:lnTo>
                                <a:lnTo>
                                  <a:pt x="501" y="594"/>
                                </a:lnTo>
                                <a:lnTo>
                                  <a:pt x="565" y="578"/>
                                </a:lnTo>
                                <a:lnTo>
                                  <a:pt x="632" y="562"/>
                                </a:lnTo>
                                <a:lnTo>
                                  <a:pt x="695" y="544"/>
                                </a:lnTo>
                                <a:lnTo>
                                  <a:pt x="759" y="529"/>
                                </a:lnTo>
                                <a:lnTo>
                                  <a:pt x="823" y="511"/>
                                </a:lnTo>
                                <a:lnTo>
                                  <a:pt x="885" y="495"/>
                                </a:lnTo>
                                <a:lnTo>
                                  <a:pt x="943" y="477"/>
                                </a:lnTo>
                                <a:lnTo>
                                  <a:pt x="1001" y="459"/>
                                </a:lnTo>
                                <a:lnTo>
                                  <a:pt x="1055" y="443"/>
                                </a:lnTo>
                                <a:lnTo>
                                  <a:pt x="1104" y="429"/>
                                </a:lnTo>
                                <a:lnTo>
                                  <a:pt x="1150" y="416"/>
                                </a:lnTo>
                                <a:lnTo>
                                  <a:pt x="1150" y="46"/>
                                </a:lnTo>
                                <a:lnTo>
                                  <a:pt x="1144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76" name="Freeform 401"/>
                        <wps:cNvSpPr>
                          <a:spLocks/>
                        </wps:cNvSpPr>
                        <wps:spPr bwMode="auto">
                          <a:xfrm>
                            <a:off x="0" y="2095500"/>
                            <a:ext cx="1825881" cy="1107665"/>
                          </a:xfrm>
                          <a:custGeom>
                            <a:avLst/>
                            <a:gdLst>
                              <a:gd name="T0" fmla="*/ 1074 w 1150"/>
                              <a:gd name="T1" fmla="*/ 70 h 698"/>
                              <a:gd name="T2" fmla="*/ 1011 w 1150"/>
                              <a:gd name="T3" fmla="*/ 141 h 698"/>
                              <a:gd name="T4" fmla="*/ 953 w 1150"/>
                              <a:gd name="T5" fmla="*/ 209 h 698"/>
                              <a:gd name="T6" fmla="*/ 897 w 1150"/>
                              <a:gd name="T7" fmla="*/ 262 h 698"/>
                              <a:gd name="T8" fmla="*/ 835 w 1150"/>
                              <a:gd name="T9" fmla="*/ 278 h 698"/>
                              <a:gd name="T10" fmla="*/ 761 w 1150"/>
                              <a:gd name="T11" fmla="*/ 242 h 698"/>
                              <a:gd name="T12" fmla="*/ 693 w 1150"/>
                              <a:gd name="T13" fmla="*/ 177 h 698"/>
                              <a:gd name="T14" fmla="*/ 642 w 1150"/>
                              <a:gd name="T15" fmla="*/ 131 h 698"/>
                              <a:gd name="T16" fmla="*/ 587 w 1150"/>
                              <a:gd name="T17" fmla="*/ 94 h 698"/>
                              <a:gd name="T18" fmla="*/ 527 w 1150"/>
                              <a:gd name="T19" fmla="*/ 62 h 698"/>
                              <a:gd name="T20" fmla="*/ 466 w 1150"/>
                              <a:gd name="T21" fmla="*/ 38 h 698"/>
                              <a:gd name="T22" fmla="*/ 402 w 1150"/>
                              <a:gd name="T23" fmla="*/ 18 h 698"/>
                              <a:gd name="T24" fmla="*/ 334 w 1150"/>
                              <a:gd name="T25" fmla="*/ 6 h 698"/>
                              <a:gd name="T26" fmla="*/ 268 w 1150"/>
                              <a:gd name="T27" fmla="*/ 0 h 698"/>
                              <a:gd name="T28" fmla="*/ 202 w 1150"/>
                              <a:gd name="T29" fmla="*/ 0 h 698"/>
                              <a:gd name="T30" fmla="*/ 134 w 1150"/>
                              <a:gd name="T31" fmla="*/ 6 h 698"/>
                              <a:gd name="T32" fmla="*/ 71 w 1150"/>
                              <a:gd name="T33" fmla="*/ 20 h 698"/>
                              <a:gd name="T34" fmla="*/ 6 w 1150"/>
                              <a:gd name="T35" fmla="*/ 38 h 698"/>
                              <a:gd name="T36" fmla="*/ 0 w 1150"/>
                              <a:gd name="T37" fmla="*/ 698 h 698"/>
                              <a:gd name="T38" fmla="*/ 374 w 1150"/>
                              <a:gd name="T39" fmla="*/ 692 h 698"/>
                              <a:gd name="T40" fmla="*/ 406 w 1150"/>
                              <a:gd name="T41" fmla="*/ 668 h 698"/>
                              <a:gd name="T42" fmla="*/ 456 w 1150"/>
                              <a:gd name="T43" fmla="*/ 633 h 698"/>
                              <a:gd name="T44" fmla="*/ 509 w 1150"/>
                              <a:gd name="T45" fmla="*/ 605 h 698"/>
                              <a:gd name="T46" fmla="*/ 563 w 1150"/>
                              <a:gd name="T47" fmla="*/ 585 h 698"/>
                              <a:gd name="T48" fmla="*/ 616 w 1150"/>
                              <a:gd name="T49" fmla="*/ 571 h 698"/>
                              <a:gd name="T50" fmla="*/ 672 w 1150"/>
                              <a:gd name="T51" fmla="*/ 565 h 698"/>
                              <a:gd name="T52" fmla="*/ 725 w 1150"/>
                              <a:gd name="T53" fmla="*/ 563 h 698"/>
                              <a:gd name="T54" fmla="*/ 779 w 1150"/>
                              <a:gd name="T55" fmla="*/ 565 h 698"/>
                              <a:gd name="T56" fmla="*/ 833 w 1150"/>
                              <a:gd name="T57" fmla="*/ 571 h 698"/>
                              <a:gd name="T58" fmla="*/ 886 w 1150"/>
                              <a:gd name="T59" fmla="*/ 579 h 698"/>
                              <a:gd name="T60" fmla="*/ 939 w 1150"/>
                              <a:gd name="T61" fmla="*/ 589 h 698"/>
                              <a:gd name="T62" fmla="*/ 991 w 1150"/>
                              <a:gd name="T63" fmla="*/ 601 h 698"/>
                              <a:gd name="T64" fmla="*/ 1041 w 1150"/>
                              <a:gd name="T65" fmla="*/ 611 h 698"/>
                              <a:gd name="T66" fmla="*/ 1090 w 1150"/>
                              <a:gd name="T67" fmla="*/ 621 h 698"/>
                              <a:gd name="T68" fmla="*/ 1138 w 1150"/>
                              <a:gd name="T69" fmla="*/ 629 h 698"/>
                              <a:gd name="T70" fmla="*/ 1150 w 1150"/>
                              <a:gd name="T71" fmla="*/ 14 h 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1150" h="698">
                                <a:moveTo>
                                  <a:pt x="1112" y="38"/>
                                </a:moveTo>
                                <a:lnTo>
                                  <a:pt x="1074" y="70"/>
                                </a:lnTo>
                                <a:lnTo>
                                  <a:pt x="1041" y="104"/>
                                </a:lnTo>
                                <a:lnTo>
                                  <a:pt x="1011" y="141"/>
                                </a:lnTo>
                                <a:lnTo>
                                  <a:pt x="981" y="177"/>
                                </a:lnTo>
                                <a:lnTo>
                                  <a:pt x="953" y="209"/>
                                </a:lnTo>
                                <a:lnTo>
                                  <a:pt x="925" y="238"/>
                                </a:lnTo>
                                <a:lnTo>
                                  <a:pt x="897" y="262"/>
                                </a:lnTo>
                                <a:lnTo>
                                  <a:pt x="867" y="274"/>
                                </a:lnTo>
                                <a:lnTo>
                                  <a:pt x="835" y="278"/>
                                </a:lnTo>
                                <a:lnTo>
                                  <a:pt x="799" y="268"/>
                                </a:lnTo>
                                <a:lnTo>
                                  <a:pt x="761" y="242"/>
                                </a:lnTo>
                                <a:lnTo>
                                  <a:pt x="717" y="201"/>
                                </a:lnTo>
                                <a:lnTo>
                                  <a:pt x="693" y="177"/>
                                </a:lnTo>
                                <a:lnTo>
                                  <a:pt x="670" y="151"/>
                                </a:lnTo>
                                <a:lnTo>
                                  <a:pt x="642" y="131"/>
                                </a:lnTo>
                                <a:lnTo>
                                  <a:pt x="616" y="111"/>
                                </a:lnTo>
                                <a:lnTo>
                                  <a:pt x="587" y="94"/>
                                </a:lnTo>
                                <a:lnTo>
                                  <a:pt x="557" y="78"/>
                                </a:lnTo>
                                <a:lnTo>
                                  <a:pt x="527" y="62"/>
                                </a:lnTo>
                                <a:lnTo>
                                  <a:pt x="497" y="50"/>
                                </a:lnTo>
                                <a:lnTo>
                                  <a:pt x="466" y="38"/>
                                </a:lnTo>
                                <a:lnTo>
                                  <a:pt x="434" y="28"/>
                                </a:lnTo>
                                <a:lnTo>
                                  <a:pt x="402" y="18"/>
                                </a:lnTo>
                                <a:lnTo>
                                  <a:pt x="368" y="12"/>
                                </a:lnTo>
                                <a:lnTo>
                                  <a:pt x="334" y="6"/>
                                </a:lnTo>
                                <a:lnTo>
                                  <a:pt x="301" y="2"/>
                                </a:lnTo>
                                <a:lnTo>
                                  <a:pt x="268" y="0"/>
                                </a:lnTo>
                                <a:lnTo>
                                  <a:pt x="234" y="0"/>
                                </a:lnTo>
                                <a:lnTo>
                                  <a:pt x="202" y="0"/>
                                </a:lnTo>
                                <a:lnTo>
                                  <a:pt x="168" y="2"/>
                                </a:lnTo>
                                <a:lnTo>
                                  <a:pt x="134" y="6"/>
                                </a:lnTo>
                                <a:lnTo>
                                  <a:pt x="102" y="14"/>
                                </a:lnTo>
                                <a:lnTo>
                                  <a:pt x="71" y="20"/>
                                </a:lnTo>
                                <a:lnTo>
                                  <a:pt x="38" y="28"/>
                                </a:lnTo>
                                <a:lnTo>
                                  <a:pt x="6" y="38"/>
                                </a:lnTo>
                                <a:lnTo>
                                  <a:pt x="0" y="40"/>
                                </a:lnTo>
                                <a:lnTo>
                                  <a:pt x="0" y="698"/>
                                </a:lnTo>
                                <a:lnTo>
                                  <a:pt x="364" y="698"/>
                                </a:lnTo>
                                <a:lnTo>
                                  <a:pt x="374" y="692"/>
                                </a:lnTo>
                                <a:lnTo>
                                  <a:pt x="390" y="680"/>
                                </a:lnTo>
                                <a:lnTo>
                                  <a:pt x="406" y="668"/>
                                </a:lnTo>
                                <a:lnTo>
                                  <a:pt x="432" y="651"/>
                                </a:lnTo>
                                <a:lnTo>
                                  <a:pt x="456" y="633"/>
                                </a:lnTo>
                                <a:lnTo>
                                  <a:pt x="481" y="619"/>
                                </a:lnTo>
                                <a:lnTo>
                                  <a:pt x="509" y="605"/>
                                </a:lnTo>
                                <a:lnTo>
                                  <a:pt x="535" y="595"/>
                                </a:lnTo>
                                <a:lnTo>
                                  <a:pt x="563" y="585"/>
                                </a:lnTo>
                                <a:lnTo>
                                  <a:pt x="589" y="579"/>
                                </a:lnTo>
                                <a:lnTo>
                                  <a:pt x="616" y="571"/>
                                </a:lnTo>
                                <a:lnTo>
                                  <a:pt x="644" y="569"/>
                                </a:lnTo>
                                <a:lnTo>
                                  <a:pt x="672" y="565"/>
                                </a:lnTo>
                                <a:lnTo>
                                  <a:pt x="697" y="565"/>
                                </a:lnTo>
                                <a:lnTo>
                                  <a:pt x="725" y="563"/>
                                </a:lnTo>
                                <a:lnTo>
                                  <a:pt x="751" y="565"/>
                                </a:lnTo>
                                <a:lnTo>
                                  <a:pt x="779" y="565"/>
                                </a:lnTo>
                                <a:lnTo>
                                  <a:pt x="807" y="569"/>
                                </a:lnTo>
                                <a:lnTo>
                                  <a:pt x="833" y="571"/>
                                </a:lnTo>
                                <a:lnTo>
                                  <a:pt x="859" y="575"/>
                                </a:lnTo>
                                <a:lnTo>
                                  <a:pt x="886" y="579"/>
                                </a:lnTo>
                                <a:lnTo>
                                  <a:pt x="913" y="585"/>
                                </a:lnTo>
                                <a:lnTo>
                                  <a:pt x="939" y="589"/>
                                </a:lnTo>
                                <a:lnTo>
                                  <a:pt x="965" y="595"/>
                                </a:lnTo>
                                <a:lnTo>
                                  <a:pt x="991" y="601"/>
                                </a:lnTo>
                                <a:lnTo>
                                  <a:pt x="1017" y="605"/>
                                </a:lnTo>
                                <a:lnTo>
                                  <a:pt x="1041" y="611"/>
                                </a:lnTo>
                                <a:lnTo>
                                  <a:pt x="1067" y="617"/>
                                </a:lnTo>
                                <a:lnTo>
                                  <a:pt x="1090" y="621"/>
                                </a:lnTo>
                                <a:lnTo>
                                  <a:pt x="1114" y="625"/>
                                </a:lnTo>
                                <a:lnTo>
                                  <a:pt x="1138" y="629"/>
                                </a:lnTo>
                                <a:lnTo>
                                  <a:pt x="1150" y="631"/>
                                </a:lnTo>
                                <a:lnTo>
                                  <a:pt x="1150" y="14"/>
                                </a:lnTo>
                                <a:lnTo>
                                  <a:pt x="1112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77" name="Freeform 402"/>
                        <wps:cNvSpPr>
                          <a:spLocks/>
                        </wps:cNvSpPr>
                        <wps:spPr bwMode="auto">
                          <a:xfrm>
                            <a:off x="847725" y="1628775"/>
                            <a:ext cx="26991" cy="41260"/>
                          </a:xfrm>
                          <a:custGeom>
                            <a:avLst/>
                            <a:gdLst>
                              <a:gd name="T0" fmla="*/ 6 w 17"/>
                              <a:gd name="T1" fmla="*/ 0 h 26"/>
                              <a:gd name="T2" fmla="*/ 6 w 17"/>
                              <a:gd name="T3" fmla="*/ 2 h 26"/>
                              <a:gd name="T4" fmla="*/ 6 w 17"/>
                              <a:gd name="T5" fmla="*/ 8 h 26"/>
                              <a:gd name="T6" fmla="*/ 4 w 17"/>
                              <a:gd name="T7" fmla="*/ 16 h 26"/>
                              <a:gd name="T8" fmla="*/ 0 w 17"/>
                              <a:gd name="T9" fmla="*/ 24 h 26"/>
                              <a:gd name="T10" fmla="*/ 10 w 17"/>
                              <a:gd name="T11" fmla="*/ 26 h 26"/>
                              <a:gd name="T12" fmla="*/ 12 w 17"/>
                              <a:gd name="T13" fmla="*/ 20 h 26"/>
                              <a:gd name="T14" fmla="*/ 17 w 17"/>
                              <a:gd name="T15" fmla="*/ 24 h 26"/>
                              <a:gd name="T16" fmla="*/ 12 w 17"/>
                              <a:gd name="T17" fmla="*/ 6 h 26"/>
                              <a:gd name="T18" fmla="*/ 6 w 17"/>
                              <a:gd name="T19" fmla="*/ 0 h 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" h="26">
                                <a:moveTo>
                                  <a:pt x="6" y="0"/>
                                </a:moveTo>
                                <a:lnTo>
                                  <a:pt x="6" y="2"/>
                                </a:lnTo>
                                <a:lnTo>
                                  <a:pt x="6" y="8"/>
                                </a:lnTo>
                                <a:lnTo>
                                  <a:pt x="4" y="16"/>
                                </a:lnTo>
                                <a:lnTo>
                                  <a:pt x="0" y="24"/>
                                </a:lnTo>
                                <a:lnTo>
                                  <a:pt x="10" y="26"/>
                                </a:lnTo>
                                <a:lnTo>
                                  <a:pt x="12" y="20"/>
                                </a:lnTo>
                                <a:lnTo>
                                  <a:pt x="17" y="24"/>
                                </a:lnTo>
                                <a:lnTo>
                                  <a:pt x="12" y="6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78" name="Freeform 403"/>
                        <wps:cNvSpPr>
                          <a:spLocks/>
                        </wps:cNvSpPr>
                        <wps:spPr bwMode="auto">
                          <a:xfrm>
                            <a:off x="771525" y="1419225"/>
                            <a:ext cx="171474" cy="226929"/>
                          </a:xfrm>
                          <a:custGeom>
                            <a:avLst/>
                            <a:gdLst>
                              <a:gd name="T0" fmla="*/ 104 w 108"/>
                              <a:gd name="T1" fmla="*/ 137 h 143"/>
                              <a:gd name="T2" fmla="*/ 98 w 108"/>
                              <a:gd name="T3" fmla="*/ 133 h 143"/>
                              <a:gd name="T4" fmla="*/ 92 w 108"/>
                              <a:gd name="T5" fmla="*/ 129 h 143"/>
                              <a:gd name="T6" fmla="*/ 88 w 108"/>
                              <a:gd name="T7" fmla="*/ 121 h 143"/>
                              <a:gd name="T8" fmla="*/ 82 w 108"/>
                              <a:gd name="T9" fmla="*/ 113 h 143"/>
                              <a:gd name="T10" fmla="*/ 80 w 108"/>
                              <a:gd name="T11" fmla="*/ 105 h 143"/>
                              <a:gd name="T12" fmla="*/ 80 w 108"/>
                              <a:gd name="T13" fmla="*/ 97 h 143"/>
                              <a:gd name="T14" fmla="*/ 94 w 108"/>
                              <a:gd name="T15" fmla="*/ 95 h 143"/>
                              <a:gd name="T16" fmla="*/ 94 w 108"/>
                              <a:gd name="T17" fmla="*/ 93 h 143"/>
                              <a:gd name="T18" fmla="*/ 90 w 108"/>
                              <a:gd name="T19" fmla="*/ 91 h 143"/>
                              <a:gd name="T20" fmla="*/ 86 w 108"/>
                              <a:gd name="T21" fmla="*/ 87 h 143"/>
                              <a:gd name="T22" fmla="*/ 80 w 108"/>
                              <a:gd name="T23" fmla="*/ 83 h 143"/>
                              <a:gd name="T24" fmla="*/ 74 w 108"/>
                              <a:gd name="T25" fmla="*/ 78 h 143"/>
                              <a:gd name="T26" fmla="*/ 70 w 108"/>
                              <a:gd name="T27" fmla="*/ 72 h 143"/>
                              <a:gd name="T28" fmla="*/ 66 w 108"/>
                              <a:gd name="T29" fmla="*/ 66 h 143"/>
                              <a:gd name="T30" fmla="*/ 64 w 108"/>
                              <a:gd name="T31" fmla="*/ 58 h 143"/>
                              <a:gd name="T32" fmla="*/ 76 w 108"/>
                              <a:gd name="T33" fmla="*/ 52 h 143"/>
                              <a:gd name="T34" fmla="*/ 72 w 108"/>
                              <a:gd name="T35" fmla="*/ 50 h 143"/>
                              <a:gd name="T36" fmla="*/ 66 w 108"/>
                              <a:gd name="T37" fmla="*/ 44 h 143"/>
                              <a:gd name="T38" fmla="*/ 57 w 108"/>
                              <a:gd name="T39" fmla="*/ 30 h 143"/>
                              <a:gd name="T40" fmla="*/ 53 w 108"/>
                              <a:gd name="T41" fmla="*/ 0 h 143"/>
                              <a:gd name="T42" fmla="*/ 51 w 108"/>
                              <a:gd name="T43" fmla="*/ 8 h 143"/>
                              <a:gd name="T44" fmla="*/ 47 w 108"/>
                              <a:gd name="T45" fmla="*/ 24 h 143"/>
                              <a:gd name="T46" fmla="*/ 41 w 108"/>
                              <a:gd name="T47" fmla="*/ 42 h 143"/>
                              <a:gd name="T48" fmla="*/ 27 w 108"/>
                              <a:gd name="T49" fmla="*/ 54 h 143"/>
                              <a:gd name="T50" fmla="*/ 39 w 108"/>
                              <a:gd name="T51" fmla="*/ 58 h 143"/>
                              <a:gd name="T52" fmla="*/ 39 w 108"/>
                              <a:gd name="T53" fmla="*/ 62 h 143"/>
                              <a:gd name="T54" fmla="*/ 37 w 108"/>
                              <a:gd name="T55" fmla="*/ 72 h 143"/>
                              <a:gd name="T56" fmla="*/ 33 w 108"/>
                              <a:gd name="T57" fmla="*/ 85 h 143"/>
                              <a:gd name="T58" fmla="*/ 21 w 108"/>
                              <a:gd name="T59" fmla="*/ 95 h 143"/>
                              <a:gd name="T60" fmla="*/ 31 w 108"/>
                              <a:gd name="T61" fmla="*/ 99 h 143"/>
                              <a:gd name="T62" fmla="*/ 31 w 108"/>
                              <a:gd name="T63" fmla="*/ 99 h 143"/>
                              <a:gd name="T64" fmla="*/ 33 w 108"/>
                              <a:gd name="T65" fmla="*/ 103 h 143"/>
                              <a:gd name="T66" fmla="*/ 35 w 108"/>
                              <a:gd name="T67" fmla="*/ 107 h 143"/>
                              <a:gd name="T68" fmla="*/ 35 w 108"/>
                              <a:gd name="T69" fmla="*/ 111 h 143"/>
                              <a:gd name="T70" fmla="*/ 33 w 108"/>
                              <a:gd name="T71" fmla="*/ 119 h 143"/>
                              <a:gd name="T72" fmla="*/ 27 w 108"/>
                              <a:gd name="T73" fmla="*/ 125 h 143"/>
                              <a:gd name="T74" fmla="*/ 15 w 108"/>
                              <a:gd name="T75" fmla="*/ 131 h 143"/>
                              <a:gd name="T76" fmla="*/ 0 w 108"/>
                              <a:gd name="T77" fmla="*/ 139 h 143"/>
                              <a:gd name="T78" fmla="*/ 45 w 108"/>
                              <a:gd name="T79" fmla="*/ 143 h 143"/>
                              <a:gd name="T80" fmla="*/ 45 w 108"/>
                              <a:gd name="T81" fmla="*/ 143 h 143"/>
                              <a:gd name="T82" fmla="*/ 49 w 108"/>
                              <a:gd name="T83" fmla="*/ 141 h 143"/>
                              <a:gd name="T84" fmla="*/ 56 w 108"/>
                              <a:gd name="T85" fmla="*/ 141 h 143"/>
                              <a:gd name="T86" fmla="*/ 64 w 108"/>
                              <a:gd name="T87" fmla="*/ 139 h 143"/>
                              <a:gd name="T88" fmla="*/ 72 w 108"/>
                              <a:gd name="T89" fmla="*/ 139 h 143"/>
                              <a:gd name="T90" fmla="*/ 82 w 108"/>
                              <a:gd name="T91" fmla="*/ 139 h 143"/>
                              <a:gd name="T92" fmla="*/ 96 w 108"/>
                              <a:gd name="T93" fmla="*/ 139 h 143"/>
                              <a:gd name="T94" fmla="*/ 108 w 108"/>
                              <a:gd name="T95" fmla="*/ 141 h 143"/>
                              <a:gd name="T96" fmla="*/ 108 w 108"/>
                              <a:gd name="T97" fmla="*/ 139 h 143"/>
                              <a:gd name="T98" fmla="*/ 104 w 108"/>
                              <a:gd name="T99" fmla="*/ 13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08" h="143">
                                <a:moveTo>
                                  <a:pt x="104" y="137"/>
                                </a:moveTo>
                                <a:lnTo>
                                  <a:pt x="98" y="133"/>
                                </a:lnTo>
                                <a:lnTo>
                                  <a:pt x="92" y="129"/>
                                </a:lnTo>
                                <a:lnTo>
                                  <a:pt x="88" y="121"/>
                                </a:lnTo>
                                <a:lnTo>
                                  <a:pt x="82" y="113"/>
                                </a:lnTo>
                                <a:lnTo>
                                  <a:pt x="80" y="105"/>
                                </a:lnTo>
                                <a:lnTo>
                                  <a:pt x="80" y="97"/>
                                </a:lnTo>
                                <a:lnTo>
                                  <a:pt x="94" y="95"/>
                                </a:lnTo>
                                <a:lnTo>
                                  <a:pt x="94" y="93"/>
                                </a:lnTo>
                                <a:lnTo>
                                  <a:pt x="90" y="91"/>
                                </a:lnTo>
                                <a:lnTo>
                                  <a:pt x="86" y="87"/>
                                </a:lnTo>
                                <a:lnTo>
                                  <a:pt x="80" y="83"/>
                                </a:lnTo>
                                <a:lnTo>
                                  <a:pt x="74" y="78"/>
                                </a:lnTo>
                                <a:lnTo>
                                  <a:pt x="70" y="72"/>
                                </a:lnTo>
                                <a:lnTo>
                                  <a:pt x="66" y="66"/>
                                </a:lnTo>
                                <a:lnTo>
                                  <a:pt x="64" y="58"/>
                                </a:lnTo>
                                <a:lnTo>
                                  <a:pt x="76" y="52"/>
                                </a:lnTo>
                                <a:lnTo>
                                  <a:pt x="72" y="50"/>
                                </a:lnTo>
                                <a:lnTo>
                                  <a:pt x="66" y="44"/>
                                </a:lnTo>
                                <a:lnTo>
                                  <a:pt x="57" y="30"/>
                                </a:lnTo>
                                <a:lnTo>
                                  <a:pt x="53" y="0"/>
                                </a:lnTo>
                                <a:lnTo>
                                  <a:pt x="51" y="8"/>
                                </a:lnTo>
                                <a:lnTo>
                                  <a:pt x="47" y="24"/>
                                </a:lnTo>
                                <a:lnTo>
                                  <a:pt x="41" y="42"/>
                                </a:lnTo>
                                <a:lnTo>
                                  <a:pt x="27" y="54"/>
                                </a:lnTo>
                                <a:lnTo>
                                  <a:pt x="39" y="58"/>
                                </a:lnTo>
                                <a:lnTo>
                                  <a:pt x="39" y="62"/>
                                </a:lnTo>
                                <a:lnTo>
                                  <a:pt x="37" y="72"/>
                                </a:lnTo>
                                <a:lnTo>
                                  <a:pt x="33" y="85"/>
                                </a:lnTo>
                                <a:lnTo>
                                  <a:pt x="21" y="95"/>
                                </a:lnTo>
                                <a:lnTo>
                                  <a:pt x="31" y="99"/>
                                </a:lnTo>
                                <a:lnTo>
                                  <a:pt x="31" y="99"/>
                                </a:lnTo>
                                <a:lnTo>
                                  <a:pt x="33" y="103"/>
                                </a:lnTo>
                                <a:lnTo>
                                  <a:pt x="35" y="107"/>
                                </a:lnTo>
                                <a:lnTo>
                                  <a:pt x="35" y="111"/>
                                </a:lnTo>
                                <a:lnTo>
                                  <a:pt x="33" y="119"/>
                                </a:lnTo>
                                <a:lnTo>
                                  <a:pt x="27" y="125"/>
                                </a:lnTo>
                                <a:lnTo>
                                  <a:pt x="15" y="131"/>
                                </a:lnTo>
                                <a:lnTo>
                                  <a:pt x="0" y="139"/>
                                </a:lnTo>
                                <a:lnTo>
                                  <a:pt x="45" y="143"/>
                                </a:lnTo>
                                <a:lnTo>
                                  <a:pt x="45" y="143"/>
                                </a:lnTo>
                                <a:lnTo>
                                  <a:pt x="49" y="141"/>
                                </a:lnTo>
                                <a:lnTo>
                                  <a:pt x="56" y="141"/>
                                </a:lnTo>
                                <a:lnTo>
                                  <a:pt x="64" y="139"/>
                                </a:lnTo>
                                <a:lnTo>
                                  <a:pt x="72" y="139"/>
                                </a:lnTo>
                                <a:lnTo>
                                  <a:pt x="82" y="139"/>
                                </a:lnTo>
                                <a:lnTo>
                                  <a:pt x="96" y="139"/>
                                </a:lnTo>
                                <a:lnTo>
                                  <a:pt x="108" y="141"/>
                                </a:lnTo>
                                <a:lnTo>
                                  <a:pt x="108" y="139"/>
                                </a:lnTo>
                                <a:lnTo>
                                  <a:pt x="104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79" name="Freeform 404"/>
                        <wps:cNvSpPr>
                          <a:spLocks/>
                        </wps:cNvSpPr>
                        <wps:spPr bwMode="auto">
                          <a:xfrm>
                            <a:off x="857250" y="1476375"/>
                            <a:ext cx="14290" cy="25391"/>
                          </a:xfrm>
                          <a:custGeom>
                            <a:avLst/>
                            <a:gdLst>
                              <a:gd name="T0" fmla="*/ 2 w 9"/>
                              <a:gd name="T1" fmla="*/ 6 h 16"/>
                              <a:gd name="T2" fmla="*/ 0 w 9"/>
                              <a:gd name="T3" fmla="*/ 2 h 16"/>
                              <a:gd name="T4" fmla="*/ 0 w 9"/>
                              <a:gd name="T5" fmla="*/ 0 h 16"/>
                              <a:gd name="T6" fmla="*/ 0 w 9"/>
                              <a:gd name="T7" fmla="*/ 8 h 16"/>
                              <a:gd name="T8" fmla="*/ 0 w 9"/>
                              <a:gd name="T9" fmla="*/ 14 h 16"/>
                              <a:gd name="T10" fmla="*/ 2 w 9"/>
                              <a:gd name="T11" fmla="*/ 16 h 16"/>
                              <a:gd name="T12" fmla="*/ 2 w 9"/>
                              <a:gd name="T13" fmla="*/ 16 h 16"/>
                              <a:gd name="T14" fmla="*/ 9 w 9"/>
                              <a:gd name="T15" fmla="*/ 14 h 16"/>
                              <a:gd name="T16" fmla="*/ 4 w 9"/>
                              <a:gd name="T17" fmla="*/ 12 h 16"/>
                              <a:gd name="T18" fmla="*/ 2 w 9"/>
                              <a:gd name="T19" fmla="*/ 6 h 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9" h="16">
                                <a:moveTo>
                                  <a:pt x="2" y="6"/>
                                </a:moveTo>
                                <a:lnTo>
                                  <a:pt x="0" y="2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0" y="14"/>
                                </a:lnTo>
                                <a:lnTo>
                                  <a:pt x="2" y="16"/>
                                </a:lnTo>
                                <a:lnTo>
                                  <a:pt x="2" y="16"/>
                                </a:lnTo>
                                <a:lnTo>
                                  <a:pt x="9" y="14"/>
                                </a:lnTo>
                                <a:lnTo>
                                  <a:pt x="4" y="12"/>
                                </a:lnTo>
                                <a:lnTo>
                                  <a:pt x="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80" name="Freeform 405"/>
                        <wps:cNvSpPr>
                          <a:spLocks/>
                        </wps:cNvSpPr>
                        <wps:spPr bwMode="auto">
                          <a:xfrm>
                            <a:off x="857250" y="1514475"/>
                            <a:ext cx="26991" cy="42847"/>
                          </a:xfrm>
                          <a:custGeom>
                            <a:avLst/>
                            <a:gdLst>
                              <a:gd name="T0" fmla="*/ 6 w 17"/>
                              <a:gd name="T1" fmla="*/ 12 h 27"/>
                              <a:gd name="T2" fmla="*/ 2 w 17"/>
                              <a:gd name="T3" fmla="*/ 4 h 27"/>
                              <a:gd name="T4" fmla="*/ 0 w 17"/>
                              <a:gd name="T5" fmla="*/ 0 h 27"/>
                              <a:gd name="T6" fmla="*/ 0 w 17"/>
                              <a:gd name="T7" fmla="*/ 8 h 27"/>
                              <a:gd name="T8" fmla="*/ 4 w 17"/>
                              <a:gd name="T9" fmla="*/ 16 h 27"/>
                              <a:gd name="T10" fmla="*/ 6 w 17"/>
                              <a:gd name="T11" fmla="*/ 21 h 27"/>
                              <a:gd name="T12" fmla="*/ 7 w 17"/>
                              <a:gd name="T13" fmla="*/ 23 h 27"/>
                              <a:gd name="T14" fmla="*/ 7 w 17"/>
                              <a:gd name="T15" fmla="*/ 27 h 27"/>
                              <a:gd name="T16" fmla="*/ 11 w 17"/>
                              <a:gd name="T17" fmla="*/ 27 h 27"/>
                              <a:gd name="T18" fmla="*/ 13 w 17"/>
                              <a:gd name="T19" fmla="*/ 27 h 27"/>
                              <a:gd name="T20" fmla="*/ 15 w 17"/>
                              <a:gd name="T21" fmla="*/ 25 h 27"/>
                              <a:gd name="T22" fmla="*/ 17 w 17"/>
                              <a:gd name="T23" fmla="*/ 25 h 27"/>
                              <a:gd name="T24" fmla="*/ 11 w 17"/>
                              <a:gd name="T25" fmla="*/ 21 h 27"/>
                              <a:gd name="T26" fmla="*/ 6 w 17"/>
                              <a:gd name="T27" fmla="*/ 12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7" h="27">
                                <a:moveTo>
                                  <a:pt x="6" y="12"/>
                                </a:moveTo>
                                <a:lnTo>
                                  <a:pt x="2" y="4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4" y="16"/>
                                </a:lnTo>
                                <a:lnTo>
                                  <a:pt x="6" y="21"/>
                                </a:lnTo>
                                <a:lnTo>
                                  <a:pt x="7" y="23"/>
                                </a:lnTo>
                                <a:lnTo>
                                  <a:pt x="7" y="27"/>
                                </a:lnTo>
                                <a:lnTo>
                                  <a:pt x="11" y="27"/>
                                </a:lnTo>
                                <a:lnTo>
                                  <a:pt x="13" y="27"/>
                                </a:lnTo>
                                <a:lnTo>
                                  <a:pt x="15" y="25"/>
                                </a:lnTo>
                                <a:lnTo>
                                  <a:pt x="17" y="25"/>
                                </a:lnTo>
                                <a:lnTo>
                                  <a:pt x="11" y="21"/>
                                </a:lnTo>
                                <a:lnTo>
                                  <a:pt x="6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81" name="Freeform 406"/>
                        <wps:cNvSpPr>
                          <a:spLocks/>
                        </wps:cNvSpPr>
                        <wps:spPr bwMode="auto">
                          <a:xfrm>
                            <a:off x="847725" y="1581150"/>
                            <a:ext cx="55570" cy="53955"/>
                          </a:xfrm>
                          <a:custGeom>
                            <a:avLst/>
                            <a:gdLst>
                              <a:gd name="T0" fmla="*/ 23 w 35"/>
                              <a:gd name="T1" fmla="*/ 10 h 34"/>
                              <a:gd name="T2" fmla="*/ 23 w 35"/>
                              <a:gd name="T3" fmla="*/ 2 h 34"/>
                              <a:gd name="T4" fmla="*/ 23 w 35"/>
                              <a:gd name="T5" fmla="*/ 0 h 34"/>
                              <a:gd name="T6" fmla="*/ 18 w 35"/>
                              <a:gd name="T7" fmla="*/ 8 h 34"/>
                              <a:gd name="T8" fmla="*/ 18 w 35"/>
                              <a:gd name="T9" fmla="*/ 16 h 34"/>
                              <a:gd name="T10" fmla="*/ 21 w 35"/>
                              <a:gd name="T11" fmla="*/ 22 h 34"/>
                              <a:gd name="T12" fmla="*/ 21 w 35"/>
                              <a:gd name="T13" fmla="*/ 24 h 34"/>
                              <a:gd name="T14" fmla="*/ 14 w 35"/>
                              <a:gd name="T15" fmla="*/ 26 h 34"/>
                              <a:gd name="T16" fmla="*/ 6 w 35"/>
                              <a:gd name="T17" fmla="*/ 28 h 34"/>
                              <a:gd name="T18" fmla="*/ 2 w 35"/>
                              <a:gd name="T19" fmla="*/ 32 h 34"/>
                              <a:gd name="T20" fmla="*/ 0 w 35"/>
                              <a:gd name="T21" fmla="*/ 34 h 34"/>
                              <a:gd name="T22" fmla="*/ 4 w 35"/>
                              <a:gd name="T23" fmla="*/ 32 h 34"/>
                              <a:gd name="T24" fmla="*/ 8 w 35"/>
                              <a:gd name="T25" fmla="*/ 30 h 34"/>
                              <a:gd name="T26" fmla="*/ 14 w 35"/>
                              <a:gd name="T27" fmla="*/ 30 h 34"/>
                              <a:gd name="T28" fmla="*/ 21 w 35"/>
                              <a:gd name="T29" fmla="*/ 28 h 34"/>
                              <a:gd name="T30" fmla="*/ 25 w 35"/>
                              <a:gd name="T31" fmla="*/ 28 h 34"/>
                              <a:gd name="T32" fmla="*/ 31 w 35"/>
                              <a:gd name="T33" fmla="*/ 28 h 34"/>
                              <a:gd name="T34" fmla="*/ 33 w 35"/>
                              <a:gd name="T35" fmla="*/ 28 h 34"/>
                              <a:gd name="T36" fmla="*/ 35 w 35"/>
                              <a:gd name="T37" fmla="*/ 28 h 34"/>
                              <a:gd name="T38" fmla="*/ 27 w 35"/>
                              <a:gd name="T39" fmla="*/ 18 h 34"/>
                              <a:gd name="T40" fmla="*/ 23 w 35"/>
                              <a:gd name="T41" fmla="*/ 10 h 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35" h="34">
                                <a:moveTo>
                                  <a:pt x="23" y="10"/>
                                </a:moveTo>
                                <a:lnTo>
                                  <a:pt x="23" y="2"/>
                                </a:lnTo>
                                <a:lnTo>
                                  <a:pt x="23" y="0"/>
                                </a:lnTo>
                                <a:lnTo>
                                  <a:pt x="18" y="8"/>
                                </a:lnTo>
                                <a:lnTo>
                                  <a:pt x="18" y="16"/>
                                </a:lnTo>
                                <a:lnTo>
                                  <a:pt x="21" y="22"/>
                                </a:lnTo>
                                <a:lnTo>
                                  <a:pt x="21" y="24"/>
                                </a:lnTo>
                                <a:lnTo>
                                  <a:pt x="14" y="26"/>
                                </a:lnTo>
                                <a:lnTo>
                                  <a:pt x="6" y="28"/>
                                </a:lnTo>
                                <a:lnTo>
                                  <a:pt x="2" y="32"/>
                                </a:lnTo>
                                <a:lnTo>
                                  <a:pt x="0" y="34"/>
                                </a:lnTo>
                                <a:lnTo>
                                  <a:pt x="4" y="32"/>
                                </a:lnTo>
                                <a:lnTo>
                                  <a:pt x="8" y="30"/>
                                </a:lnTo>
                                <a:lnTo>
                                  <a:pt x="14" y="30"/>
                                </a:lnTo>
                                <a:lnTo>
                                  <a:pt x="21" y="28"/>
                                </a:lnTo>
                                <a:lnTo>
                                  <a:pt x="25" y="28"/>
                                </a:lnTo>
                                <a:lnTo>
                                  <a:pt x="31" y="28"/>
                                </a:lnTo>
                                <a:lnTo>
                                  <a:pt x="33" y="28"/>
                                </a:lnTo>
                                <a:lnTo>
                                  <a:pt x="35" y="28"/>
                                </a:lnTo>
                                <a:lnTo>
                                  <a:pt x="27" y="18"/>
                                </a:lnTo>
                                <a:lnTo>
                                  <a:pt x="23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82" name="Freeform 407"/>
                        <wps:cNvSpPr>
                          <a:spLocks/>
                        </wps:cNvSpPr>
                        <wps:spPr bwMode="auto">
                          <a:xfrm>
                            <a:off x="666750" y="1638300"/>
                            <a:ext cx="25404" cy="41260"/>
                          </a:xfrm>
                          <a:custGeom>
                            <a:avLst/>
                            <a:gdLst>
                              <a:gd name="T0" fmla="*/ 6 w 16"/>
                              <a:gd name="T1" fmla="*/ 0 h 26"/>
                              <a:gd name="T2" fmla="*/ 6 w 16"/>
                              <a:gd name="T3" fmla="*/ 2 h 26"/>
                              <a:gd name="T4" fmla="*/ 4 w 16"/>
                              <a:gd name="T5" fmla="*/ 8 h 26"/>
                              <a:gd name="T6" fmla="*/ 2 w 16"/>
                              <a:gd name="T7" fmla="*/ 16 h 26"/>
                              <a:gd name="T8" fmla="*/ 0 w 16"/>
                              <a:gd name="T9" fmla="*/ 22 h 26"/>
                              <a:gd name="T10" fmla="*/ 10 w 16"/>
                              <a:gd name="T11" fmla="*/ 26 h 26"/>
                              <a:gd name="T12" fmla="*/ 10 w 16"/>
                              <a:gd name="T13" fmla="*/ 20 h 26"/>
                              <a:gd name="T14" fmla="*/ 16 w 16"/>
                              <a:gd name="T15" fmla="*/ 24 h 26"/>
                              <a:gd name="T16" fmla="*/ 12 w 16"/>
                              <a:gd name="T17" fmla="*/ 4 h 26"/>
                              <a:gd name="T18" fmla="*/ 6 w 16"/>
                              <a:gd name="T19" fmla="*/ 0 h 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6" h="26">
                                <a:moveTo>
                                  <a:pt x="6" y="0"/>
                                </a:moveTo>
                                <a:lnTo>
                                  <a:pt x="6" y="2"/>
                                </a:lnTo>
                                <a:lnTo>
                                  <a:pt x="4" y="8"/>
                                </a:lnTo>
                                <a:lnTo>
                                  <a:pt x="2" y="16"/>
                                </a:lnTo>
                                <a:lnTo>
                                  <a:pt x="0" y="22"/>
                                </a:lnTo>
                                <a:lnTo>
                                  <a:pt x="10" y="26"/>
                                </a:lnTo>
                                <a:lnTo>
                                  <a:pt x="10" y="20"/>
                                </a:lnTo>
                                <a:lnTo>
                                  <a:pt x="16" y="24"/>
                                </a:lnTo>
                                <a:lnTo>
                                  <a:pt x="12" y="4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83" name="Freeform 408"/>
                        <wps:cNvSpPr>
                          <a:spLocks/>
                        </wps:cNvSpPr>
                        <wps:spPr bwMode="auto">
                          <a:xfrm>
                            <a:off x="590550" y="1428750"/>
                            <a:ext cx="171474" cy="226929"/>
                          </a:xfrm>
                          <a:custGeom>
                            <a:avLst/>
                            <a:gdLst>
                              <a:gd name="T0" fmla="*/ 102 w 108"/>
                              <a:gd name="T1" fmla="*/ 137 h 143"/>
                              <a:gd name="T2" fmla="*/ 98 w 108"/>
                              <a:gd name="T3" fmla="*/ 133 h 143"/>
                              <a:gd name="T4" fmla="*/ 92 w 108"/>
                              <a:gd name="T5" fmla="*/ 127 h 143"/>
                              <a:gd name="T6" fmla="*/ 86 w 108"/>
                              <a:gd name="T7" fmla="*/ 121 h 143"/>
                              <a:gd name="T8" fmla="*/ 82 w 108"/>
                              <a:gd name="T9" fmla="*/ 113 h 143"/>
                              <a:gd name="T10" fmla="*/ 78 w 108"/>
                              <a:gd name="T11" fmla="*/ 105 h 143"/>
                              <a:gd name="T12" fmla="*/ 78 w 108"/>
                              <a:gd name="T13" fmla="*/ 97 h 143"/>
                              <a:gd name="T14" fmla="*/ 94 w 108"/>
                              <a:gd name="T15" fmla="*/ 93 h 143"/>
                              <a:gd name="T16" fmla="*/ 92 w 108"/>
                              <a:gd name="T17" fmla="*/ 93 h 143"/>
                              <a:gd name="T18" fmla="*/ 88 w 108"/>
                              <a:gd name="T19" fmla="*/ 91 h 143"/>
                              <a:gd name="T20" fmla="*/ 84 w 108"/>
                              <a:gd name="T21" fmla="*/ 87 h 143"/>
                              <a:gd name="T22" fmla="*/ 78 w 108"/>
                              <a:gd name="T23" fmla="*/ 83 h 143"/>
                              <a:gd name="T24" fmla="*/ 74 w 108"/>
                              <a:gd name="T25" fmla="*/ 77 h 143"/>
                              <a:gd name="T26" fmla="*/ 68 w 108"/>
                              <a:gd name="T27" fmla="*/ 72 h 143"/>
                              <a:gd name="T28" fmla="*/ 66 w 108"/>
                              <a:gd name="T29" fmla="*/ 64 h 143"/>
                              <a:gd name="T30" fmla="*/ 64 w 108"/>
                              <a:gd name="T31" fmla="*/ 56 h 143"/>
                              <a:gd name="T32" fmla="*/ 76 w 108"/>
                              <a:gd name="T33" fmla="*/ 52 h 143"/>
                              <a:gd name="T34" fmla="*/ 72 w 108"/>
                              <a:gd name="T35" fmla="*/ 52 h 143"/>
                              <a:gd name="T36" fmla="*/ 66 w 108"/>
                              <a:gd name="T37" fmla="*/ 44 h 143"/>
                              <a:gd name="T38" fmla="*/ 58 w 108"/>
                              <a:gd name="T39" fmla="*/ 28 h 143"/>
                              <a:gd name="T40" fmla="*/ 52 w 108"/>
                              <a:gd name="T41" fmla="*/ 0 h 143"/>
                              <a:gd name="T42" fmla="*/ 50 w 108"/>
                              <a:gd name="T43" fmla="*/ 8 h 143"/>
                              <a:gd name="T44" fmla="*/ 48 w 108"/>
                              <a:gd name="T45" fmla="*/ 24 h 143"/>
                              <a:gd name="T46" fmla="*/ 40 w 108"/>
                              <a:gd name="T47" fmla="*/ 42 h 143"/>
                              <a:gd name="T48" fmla="*/ 28 w 108"/>
                              <a:gd name="T49" fmla="*/ 54 h 143"/>
                              <a:gd name="T50" fmla="*/ 40 w 108"/>
                              <a:gd name="T51" fmla="*/ 58 h 143"/>
                              <a:gd name="T52" fmla="*/ 40 w 108"/>
                              <a:gd name="T53" fmla="*/ 62 h 143"/>
                              <a:gd name="T54" fmla="*/ 38 w 108"/>
                              <a:gd name="T55" fmla="*/ 72 h 143"/>
                              <a:gd name="T56" fmla="*/ 32 w 108"/>
                              <a:gd name="T57" fmla="*/ 83 h 143"/>
                              <a:gd name="T58" fmla="*/ 20 w 108"/>
                              <a:gd name="T59" fmla="*/ 93 h 143"/>
                              <a:gd name="T60" fmla="*/ 30 w 108"/>
                              <a:gd name="T61" fmla="*/ 97 h 143"/>
                              <a:gd name="T62" fmla="*/ 32 w 108"/>
                              <a:gd name="T63" fmla="*/ 99 h 143"/>
                              <a:gd name="T64" fmla="*/ 32 w 108"/>
                              <a:gd name="T65" fmla="*/ 101 h 143"/>
                              <a:gd name="T66" fmla="*/ 34 w 108"/>
                              <a:gd name="T67" fmla="*/ 105 h 143"/>
                              <a:gd name="T68" fmla="*/ 34 w 108"/>
                              <a:gd name="T69" fmla="*/ 111 h 143"/>
                              <a:gd name="T70" fmla="*/ 32 w 108"/>
                              <a:gd name="T71" fmla="*/ 117 h 143"/>
                              <a:gd name="T72" fmla="*/ 26 w 108"/>
                              <a:gd name="T73" fmla="*/ 123 h 143"/>
                              <a:gd name="T74" fmla="*/ 16 w 108"/>
                              <a:gd name="T75" fmla="*/ 131 h 143"/>
                              <a:gd name="T76" fmla="*/ 0 w 108"/>
                              <a:gd name="T77" fmla="*/ 139 h 143"/>
                              <a:gd name="T78" fmla="*/ 46 w 108"/>
                              <a:gd name="T79" fmla="*/ 143 h 143"/>
                              <a:gd name="T80" fmla="*/ 46 w 108"/>
                              <a:gd name="T81" fmla="*/ 143 h 143"/>
                              <a:gd name="T82" fmla="*/ 50 w 108"/>
                              <a:gd name="T83" fmla="*/ 141 h 143"/>
                              <a:gd name="T84" fmla="*/ 56 w 108"/>
                              <a:gd name="T85" fmla="*/ 141 h 143"/>
                              <a:gd name="T86" fmla="*/ 62 w 108"/>
                              <a:gd name="T87" fmla="*/ 139 h 143"/>
                              <a:gd name="T88" fmla="*/ 72 w 108"/>
                              <a:gd name="T89" fmla="*/ 139 h 143"/>
                              <a:gd name="T90" fmla="*/ 82 w 108"/>
                              <a:gd name="T91" fmla="*/ 139 h 143"/>
                              <a:gd name="T92" fmla="*/ 94 w 108"/>
                              <a:gd name="T93" fmla="*/ 139 h 143"/>
                              <a:gd name="T94" fmla="*/ 108 w 108"/>
                              <a:gd name="T95" fmla="*/ 141 h 143"/>
                              <a:gd name="T96" fmla="*/ 106 w 108"/>
                              <a:gd name="T97" fmla="*/ 141 h 143"/>
                              <a:gd name="T98" fmla="*/ 102 w 108"/>
                              <a:gd name="T99" fmla="*/ 13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08" h="143">
                                <a:moveTo>
                                  <a:pt x="102" y="137"/>
                                </a:moveTo>
                                <a:lnTo>
                                  <a:pt x="98" y="133"/>
                                </a:lnTo>
                                <a:lnTo>
                                  <a:pt x="92" y="127"/>
                                </a:lnTo>
                                <a:lnTo>
                                  <a:pt x="86" y="121"/>
                                </a:lnTo>
                                <a:lnTo>
                                  <a:pt x="82" y="113"/>
                                </a:lnTo>
                                <a:lnTo>
                                  <a:pt x="78" y="105"/>
                                </a:lnTo>
                                <a:lnTo>
                                  <a:pt x="78" y="97"/>
                                </a:lnTo>
                                <a:lnTo>
                                  <a:pt x="94" y="93"/>
                                </a:lnTo>
                                <a:lnTo>
                                  <a:pt x="92" y="93"/>
                                </a:lnTo>
                                <a:lnTo>
                                  <a:pt x="88" y="91"/>
                                </a:lnTo>
                                <a:lnTo>
                                  <a:pt x="84" y="87"/>
                                </a:lnTo>
                                <a:lnTo>
                                  <a:pt x="78" y="83"/>
                                </a:lnTo>
                                <a:lnTo>
                                  <a:pt x="74" y="77"/>
                                </a:lnTo>
                                <a:lnTo>
                                  <a:pt x="68" y="72"/>
                                </a:lnTo>
                                <a:lnTo>
                                  <a:pt x="66" y="64"/>
                                </a:lnTo>
                                <a:lnTo>
                                  <a:pt x="64" y="56"/>
                                </a:lnTo>
                                <a:lnTo>
                                  <a:pt x="76" y="52"/>
                                </a:lnTo>
                                <a:lnTo>
                                  <a:pt x="72" y="52"/>
                                </a:lnTo>
                                <a:lnTo>
                                  <a:pt x="66" y="44"/>
                                </a:lnTo>
                                <a:lnTo>
                                  <a:pt x="58" y="28"/>
                                </a:lnTo>
                                <a:lnTo>
                                  <a:pt x="52" y="0"/>
                                </a:lnTo>
                                <a:lnTo>
                                  <a:pt x="50" y="8"/>
                                </a:lnTo>
                                <a:lnTo>
                                  <a:pt x="48" y="24"/>
                                </a:lnTo>
                                <a:lnTo>
                                  <a:pt x="40" y="42"/>
                                </a:lnTo>
                                <a:lnTo>
                                  <a:pt x="28" y="54"/>
                                </a:lnTo>
                                <a:lnTo>
                                  <a:pt x="40" y="58"/>
                                </a:lnTo>
                                <a:lnTo>
                                  <a:pt x="40" y="62"/>
                                </a:lnTo>
                                <a:lnTo>
                                  <a:pt x="38" y="72"/>
                                </a:lnTo>
                                <a:lnTo>
                                  <a:pt x="32" y="83"/>
                                </a:lnTo>
                                <a:lnTo>
                                  <a:pt x="20" y="93"/>
                                </a:lnTo>
                                <a:lnTo>
                                  <a:pt x="30" y="97"/>
                                </a:lnTo>
                                <a:lnTo>
                                  <a:pt x="32" y="99"/>
                                </a:lnTo>
                                <a:lnTo>
                                  <a:pt x="32" y="101"/>
                                </a:lnTo>
                                <a:lnTo>
                                  <a:pt x="34" y="105"/>
                                </a:lnTo>
                                <a:lnTo>
                                  <a:pt x="34" y="111"/>
                                </a:lnTo>
                                <a:lnTo>
                                  <a:pt x="32" y="117"/>
                                </a:lnTo>
                                <a:lnTo>
                                  <a:pt x="26" y="123"/>
                                </a:lnTo>
                                <a:lnTo>
                                  <a:pt x="16" y="131"/>
                                </a:lnTo>
                                <a:lnTo>
                                  <a:pt x="0" y="139"/>
                                </a:lnTo>
                                <a:lnTo>
                                  <a:pt x="46" y="143"/>
                                </a:lnTo>
                                <a:lnTo>
                                  <a:pt x="46" y="143"/>
                                </a:lnTo>
                                <a:lnTo>
                                  <a:pt x="50" y="141"/>
                                </a:lnTo>
                                <a:lnTo>
                                  <a:pt x="56" y="141"/>
                                </a:lnTo>
                                <a:lnTo>
                                  <a:pt x="62" y="139"/>
                                </a:lnTo>
                                <a:lnTo>
                                  <a:pt x="72" y="139"/>
                                </a:lnTo>
                                <a:lnTo>
                                  <a:pt x="82" y="139"/>
                                </a:lnTo>
                                <a:lnTo>
                                  <a:pt x="94" y="139"/>
                                </a:lnTo>
                                <a:lnTo>
                                  <a:pt x="108" y="141"/>
                                </a:lnTo>
                                <a:lnTo>
                                  <a:pt x="106" y="141"/>
                                </a:lnTo>
                                <a:lnTo>
                                  <a:pt x="102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84" name="Freeform 409"/>
                        <wps:cNvSpPr>
                          <a:spLocks/>
                        </wps:cNvSpPr>
                        <wps:spPr bwMode="auto">
                          <a:xfrm>
                            <a:off x="514350" y="1619250"/>
                            <a:ext cx="23816" cy="41260"/>
                          </a:xfrm>
                          <a:custGeom>
                            <a:avLst/>
                            <a:gdLst>
                              <a:gd name="T0" fmla="*/ 6 w 15"/>
                              <a:gd name="T1" fmla="*/ 0 h 26"/>
                              <a:gd name="T2" fmla="*/ 6 w 15"/>
                              <a:gd name="T3" fmla="*/ 4 h 26"/>
                              <a:gd name="T4" fmla="*/ 6 w 15"/>
                              <a:gd name="T5" fmla="*/ 10 h 26"/>
                              <a:gd name="T6" fmla="*/ 4 w 15"/>
                              <a:gd name="T7" fmla="*/ 18 h 26"/>
                              <a:gd name="T8" fmla="*/ 0 w 15"/>
                              <a:gd name="T9" fmla="*/ 24 h 26"/>
                              <a:gd name="T10" fmla="*/ 10 w 15"/>
                              <a:gd name="T11" fmla="*/ 26 h 26"/>
                              <a:gd name="T12" fmla="*/ 12 w 15"/>
                              <a:gd name="T13" fmla="*/ 22 h 26"/>
                              <a:gd name="T14" fmla="*/ 15 w 15"/>
                              <a:gd name="T15" fmla="*/ 26 h 26"/>
                              <a:gd name="T16" fmla="*/ 14 w 15"/>
                              <a:gd name="T17" fmla="*/ 6 h 26"/>
                              <a:gd name="T18" fmla="*/ 6 w 15"/>
                              <a:gd name="T19" fmla="*/ 0 h 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5" h="26">
                                <a:moveTo>
                                  <a:pt x="6" y="0"/>
                                </a:moveTo>
                                <a:lnTo>
                                  <a:pt x="6" y="4"/>
                                </a:lnTo>
                                <a:lnTo>
                                  <a:pt x="6" y="10"/>
                                </a:lnTo>
                                <a:lnTo>
                                  <a:pt x="4" y="18"/>
                                </a:lnTo>
                                <a:lnTo>
                                  <a:pt x="0" y="24"/>
                                </a:lnTo>
                                <a:lnTo>
                                  <a:pt x="10" y="26"/>
                                </a:lnTo>
                                <a:lnTo>
                                  <a:pt x="12" y="22"/>
                                </a:lnTo>
                                <a:lnTo>
                                  <a:pt x="15" y="26"/>
                                </a:lnTo>
                                <a:lnTo>
                                  <a:pt x="14" y="6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85" name="Freeform 410"/>
                        <wps:cNvSpPr>
                          <a:spLocks/>
                        </wps:cNvSpPr>
                        <wps:spPr bwMode="auto">
                          <a:xfrm>
                            <a:off x="447675" y="1409700"/>
                            <a:ext cx="169886" cy="230102"/>
                          </a:xfrm>
                          <a:custGeom>
                            <a:avLst/>
                            <a:gdLst>
                              <a:gd name="T0" fmla="*/ 103 w 107"/>
                              <a:gd name="T1" fmla="*/ 139 h 145"/>
                              <a:gd name="T2" fmla="*/ 99 w 107"/>
                              <a:gd name="T3" fmla="*/ 133 h 145"/>
                              <a:gd name="T4" fmla="*/ 93 w 107"/>
                              <a:gd name="T5" fmla="*/ 129 h 145"/>
                              <a:gd name="T6" fmla="*/ 87 w 107"/>
                              <a:gd name="T7" fmla="*/ 123 h 145"/>
                              <a:gd name="T8" fmla="*/ 81 w 107"/>
                              <a:gd name="T9" fmla="*/ 115 h 145"/>
                              <a:gd name="T10" fmla="*/ 79 w 107"/>
                              <a:gd name="T11" fmla="*/ 107 h 145"/>
                              <a:gd name="T12" fmla="*/ 79 w 107"/>
                              <a:gd name="T13" fmla="*/ 97 h 145"/>
                              <a:gd name="T14" fmla="*/ 93 w 107"/>
                              <a:gd name="T15" fmla="*/ 95 h 145"/>
                              <a:gd name="T16" fmla="*/ 93 w 107"/>
                              <a:gd name="T17" fmla="*/ 93 h 145"/>
                              <a:gd name="T18" fmla="*/ 89 w 107"/>
                              <a:gd name="T19" fmla="*/ 91 h 145"/>
                              <a:gd name="T20" fmla="*/ 85 w 107"/>
                              <a:gd name="T21" fmla="*/ 87 h 145"/>
                              <a:gd name="T22" fmla="*/ 79 w 107"/>
                              <a:gd name="T23" fmla="*/ 83 h 145"/>
                              <a:gd name="T24" fmla="*/ 73 w 107"/>
                              <a:gd name="T25" fmla="*/ 80 h 145"/>
                              <a:gd name="T26" fmla="*/ 69 w 107"/>
                              <a:gd name="T27" fmla="*/ 72 h 145"/>
                              <a:gd name="T28" fmla="*/ 65 w 107"/>
                              <a:gd name="T29" fmla="*/ 66 h 145"/>
                              <a:gd name="T30" fmla="*/ 63 w 107"/>
                              <a:gd name="T31" fmla="*/ 58 h 145"/>
                              <a:gd name="T32" fmla="*/ 75 w 107"/>
                              <a:gd name="T33" fmla="*/ 52 h 145"/>
                              <a:gd name="T34" fmla="*/ 71 w 107"/>
                              <a:gd name="T35" fmla="*/ 52 h 145"/>
                              <a:gd name="T36" fmla="*/ 65 w 107"/>
                              <a:gd name="T37" fmla="*/ 44 h 145"/>
                              <a:gd name="T38" fmla="*/ 57 w 107"/>
                              <a:gd name="T39" fmla="*/ 30 h 145"/>
                              <a:gd name="T40" fmla="*/ 53 w 107"/>
                              <a:gd name="T41" fmla="*/ 0 h 145"/>
                              <a:gd name="T42" fmla="*/ 51 w 107"/>
                              <a:gd name="T43" fmla="*/ 8 h 145"/>
                              <a:gd name="T44" fmla="*/ 47 w 107"/>
                              <a:gd name="T45" fmla="*/ 26 h 145"/>
                              <a:gd name="T46" fmla="*/ 41 w 107"/>
                              <a:gd name="T47" fmla="*/ 44 h 145"/>
                              <a:gd name="T48" fmla="*/ 27 w 107"/>
                              <a:gd name="T49" fmla="*/ 54 h 145"/>
                              <a:gd name="T50" fmla="*/ 39 w 107"/>
                              <a:gd name="T51" fmla="*/ 58 h 145"/>
                              <a:gd name="T52" fmla="*/ 39 w 107"/>
                              <a:gd name="T53" fmla="*/ 62 h 145"/>
                              <a:gd name="T54" fmla="*/ 37 w 107"/>
                              <a:gd name="T55" fmla="*/ 74 h 145"/>
                              <a:gd name="T56" fmla="*/ 33 w 107"/>
                              <a:gd name="T57" fmla="*/ 85 h 145"/>
                              <a:gd name="T58" fmla="*/ 21 w 107"/>
                              <a:gd name="T59" fmla="*/ 95 h 145"/>
                              <a:gd name="T60" fmla="*/ 31 w 107"/>
                              <a:gd name="T61" fmla="*/ 99 h 145"/>
                              <a:gd name="T62" fmla="*/ 31 w 107"/>
                              <a:gd name="T63" fmla="*/ 99 h 145"/>
                              <a:gd name="T64" fmla="*/ 33 w 107"/>
                              <a:gd name="T65" fmla="*/ 103 h 145"/>
                              <a:gd name="T66" fmla="*/ 35 w 107"/>
                              <a:gd name="T67" fmla="*/ 107 h 145"/>
                              <a:gd name="T68" fmla="*/ 35 w 107"/>
                              <a:gd name="T69" fmla="*/ 113 h 145"/>
                              <a:gd name="T70" fmla="*/ 33 w 107"/>
                              <a:gd name="T71" fmla="*/ 119 h 145"/>
                              <a:gd name="T72" fmla="*/ 27 w 107"/>
                              <a:gd name="T73" fmla="*/ 125 h 145"/>
                              <a:gd name="T74" fmla="*/ 15 w 107"/>
                              <a:gd name="T75" fmla="*/ 131 h 145"/>
                              <a:gd name="T76" fmla="*/ 0 w 107"/>
                              <a:gd name="T77" fmla="*/ 139 h 145"/>
                              <a:gd name="T78" fmla="*/ 45 w 107"/>
                              <a:gd name="T79" fmla="*/ 145 h 145"/>
                              <a:gd name="T80" fmla="*/ 47 w 107"/>
                              <a:gd name="T81" fmla="*/ 145 h 145"/>
                              <a:gd name="T82" fmla="*/ 51 w 107"/>
                              <a:gd name="T83" fmla="*/ 143 h 145"/>
                              <a:gd name="T84" fmla="*/ 55 w 107"/>
                              <a:gd name="T85" fmla="*/ 141 h 145"/>
                              <a:gd name="T86" fmla="*/ 63 w 107"/>
                              <a:gd name="T87" fmla="*/ 141 h 145"/>
                              <a:gd name="T88" fmla="*/ 71 w 107"/>
                              <a:gd name="T89" fmla="*/ 139 h 145"/>
                              <a:gd name="T90" fmla="*/ 83 w 107"/>
                              <a:gd name="T91" fmla="*/ 139 h 145"/>
                              <a:gd name="T92" fmla="*/ 95 w 107"/>
                              <a:gd name="T93" fmla="*/ 141 h 145"/>
                              <a:gd name="T94" fmla="*/ 107 w 107"/>
                              <a:gd name="T95" fmla="*/ 141 h 145"/>
                              <a:gd name="T96" fmla="*/ 107 w 107"/>
                              <a:gd name="T97" fmla="*/ 141 h 145"/>
                              <a:gd name="T98" fmla="*/ 103 w 107"/>
                              <a:gd name="T99" fmla="*/ 139 h 1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07" h="145">
                                <a:moveTo>
                                  <a:pt x="103" y="139"/>
                                </a:moveTo>
                                <a:lnTo>
                                  <a:pt x="99" y="133"/>
                                </a:lnTo>
                                <a:lnTo>
                                  <a:pt x="93" y="129"/>
                                </a:lnTo>
                                <a:lnTo>
                                  <a:pt x="87" y="123"/>
                                </a:lnTo>
                                <a:lnTo>
                                  <a:pt x="81" y="115"/>
                                </a:lnTo>
                                <a:lnTo>
                                  <a:pt x="79" y="107"/>
                                </a:lnTo>
                                <a:lnTo>
                                  <a:pt x="79" y="97"/>
                                </a:lnTo>
                                <a:lnTo>
                                  <a:pt x="93" y="95"/>
                                </a:lnTo>
                                <a:lnTo>
                                  <a:pt x="93" y="93"/>
                                </a:lnTo>
                                <a:lnTo>
                                  <a:pt x="89" y="91"/>
                                </a:lnTo>
                                <a:lnTo>
                                  <a:pt x="85" y="87"/>
                                </a:lnTo>
                                <a:lnTo>
                                  <a:pt x="79" y="83"/>
                                </a:lnTo>
                                <a:lnTo>
                                  <a:pt x="73" y="80"/>
                                </a:lnTo>
                                <a:lnTo>
                                  <a:pt x="69" y="72"/>
                                </a:lnTo>
                                <a:lnTo>
                                  <a:pt x="65" y="66"/>
                                </a:lnTo>
                                <a:lnTo>
                                  <a:pt x="63" y="58"/>
                                </a:lnTo>
                                <a:lnTo>
                                  <a:pt x="75" y="52"/>
                                </a:lnTo>
                                <a:lnTo>
                                  <a:pt x="71" y="52"/>
                                </a:lnTo>
                                <a:lnTo>
                                  <a:pt x="65" y="44"/>
                                </a:lnTo>
                                <a:lnTo>
                                  <a:pt x="57" y="30"/>
                                </a:lnTo>
                                <a:lnTo>
                                  <a:pt x="53" y="0"/>
                                </a:lnTo>
                                <a:lnTo>
                                  <a:pt x="51" y="8"/>
                                </a:lnTo>
                                <a:lnTo>
                                  <a:pt x="47" y="26"/>
                                </a:lnTo>
                                <a:lnTo>
                                  <a:pt x="41" y="44"/>
                                </a:lnTo>
                                <a:lnTo>
                                  <a:pt x="27" y="54"/>
                                </a:lnTo>
                                <a:lnTo>
                                  <a:pt x="39" y="58"/>
                                </a:lnTo>
                                <a:lnTo>
                                  <a:pt x="39" y="62"/>
                                </a:lnTo>
                                <a:lnTo>
                                  <a:pt x="37" y="74"/>
                                </a:lnTo>
                                <a:lnTo>
                                  <a:pt x="33" y="85"/>
                                </a:lnTo>
                                <a:lnTo>
                                  <a:pt x="21" y="95"/>
                                </a:lnTo>
                                <a:lnTo>
                                  <a:pt x="31" y="99"/>
                                </a:lnTo>
                                <a:lnTo>
                                  <a:pt x="31" y="99"/>
                                </a:lnTo>
                                <a:lnTo>
                                  <a:pt x="33" y="103"/>
                                </a:lnTo>
                                <a:lnTo>
                                  <a:pt x="35" y="107"/>
                                </a:lnTo>
                                <a:lnTo>
                                  <a:pt x="35" y="113"/>
                                </a:lnTo>
                                <a:lnTo>
                                  <a:pt x="33" y="119"/>
                                </a:lnTo>
                                <a:lnTo>
                                  <a:pt x="27" y="125"/>
                                </a:lnTo>
                                <a:lnTo>
                                  <a:pt x="15" y="131"/>
                                </a:lnTo>
                                <a:lnTo>
                                  <a:pt x="0" y="139"/>
                                </a:lnTo>
                                <a:lnTo>
                                  <a:pt x="45" y="145"/>
                                </a:lnTo>
                                <a:lnTo>
                                  <a:pt x="47" y="145"/>
                                </a:lnTo>
                                <a:lnTo>
                                  <a:pt x="51" y="143"/>
                                </a:lnTo>
                                <a:lnTo>
                                  <a:pt x="55" y="141"/>
                                </a:lnTo>
                                <a:lnTo>
                                  <a:pt x="63" y="141"/>
                                </a:lnTo>
                                <a:lnTo>
                                  <a:pt x="71" y="139"/>
                                </a:lnTo>
                                <a:lnTo>
                                  <a:pt x="83" y="139"/>
                                </a:lnTo>
                                <a:lnTo>
                                  <a:pt x="95" y="141"/>
                                </a:lnTo>
                                <a:lnTo>
                                  <a:pt x="107" y="141"/>
                                </a:lnTo>
                                <a:lnTo>
                                  <a:pt x="107" y="141"/>
                                </a:lnTo>
                                <a:lnTo>
                                  <a:pt x="103" y="1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86" name="Freeform 411"/>
                        <wps:cNvSpPr>
                          <a:spLocks/>
                        </wps:cNvSpPr>
                        <wps:spPr bwMode="auto">
                          <a:xfrm>
                            <a:off x="523875" y="1476375"/>
                            <a:ext cx="12702" cy="22217"/>
                          </a:xfrm>
                          <a:custGeom>
                            <a:avLst/>
                            <a:gdLst>
                              <a:gd name="T0" fmla="*/ 2 w 8"/>
                              <a:gd name="T1" fmla="*/ 6 h 14"/>
                              <a:gd name="T2" fmla="*/ 0 w 8"/>
                              <a:gd name="T3" fmla="*/ 2 h 14"/>
                              <a:gd name="T4" fmla="*/ 0 w 8"/>
                              <a:gd name="T5" fmla="*/ 0 h 14"/>
                              <a:gd name="T6" fmla="*/ 0 w 8"/>
                              <a:gd name="T7" fmla="*/ 6 h 14"/>
                              <a:gd name="T8" fmla="*/ 0 w 8"/>
                              <a:gd name="T9" fmla="*/ 12 h 14"/>
                              <a:gd name="T10" fmla="*/ 2 w 8"/>
                              <a:gd name="T11" fmla="*/ 14 h 14"/>
                              <a:gd name="T12" fmla="*/ 2 w 8"/>
                              <a:gd name="T13" fmla="*/ 14 h 14"/>
                              <a:gd name="T14" fmla="*/ 8 w 8"/>
                              <a:gd name="T15" fmla="*/ 14 h 14"/>
                              <a:gd name="T16" fmla="*/ 4 w 8"/>
                              <a:gd name="T17" fmla="*/ 10 h 14"/>
                              <a:gd name="T18" fmla="*/ 2 w 8"/>
                              <a:gd name="T19" fmla="*/ 6 h 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" h="14">
                                <a:moveTo>
                                  <a:pt x="2" y="6"/>
                                </a:moveTo>
                                <a:lnTo>
                                  <a:pt x="0" y="2"/>
                                </a:lnTo>
                                <a:lnTo>
                                  <a:pt x="0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2"/>
                                </a:lnTo>
                                <a:lnTo>
                                  <a:pt x="2" y="14"/>
                                </a:lnTo>
                                <a:lnTo>
                                  <a:pt x="2" y="14"/>
                                </a:lnTo>
                                <a:lnTo>
                                  <a:pt x="8" y="14"/>
                                </a:lnTo>
                                <a:lnTo>
                                  <a:pt x="4" y="10"/>
                                </a:lnTo>
                                <a:lnTo>
                                  <a:pt x="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87" name="Freeform 412"/>
                        <wps:cNvSpPr>
                          <a:spLocks/>
                        </wps:cNvSpPr>
                        <wps:spPr bwMode="auto">
                          <a:xfrm>
                            <a:off x="533400" y="1514475"/>
                            <a:ext cx="25404" cy="42847"/>
                          </a:xfrm>
                          <a:custGeom>
                            <a:avLst/>
                            <a:gdLst>
                              <a:gd name="T0" fmla="*/ 4 w 16"/>
                              <a:gd name="T1" fmla="*/ 12 h 27"/>
                              <a:gd name="T2" fmla="*/ 0 w 16"/>
                              <a:gd name="T3" fmla="*/ 4 h 27"/>
                              <a:gd name="T4" fmla="*/ 0 w 16"/>
                              <a:gd name="T5" fmla="*/ 0 h 27"/>
                              <a:gd name="T6" fmla="*/ 0 w 16"/>
                              <a:gd name="T7" fmla="*/ 6 h 27"/>
                              <a:gd name="T8" fmla="*/ 2 w 16"/>
                              <a:gd name="T9" fmla="*/ 14 h 27"/>
                              <a:gd name="T10" fmla="*/ 4 w 16"/>
                              <a:gd name="T11" fmla="*/ 21 h 27"/>
                              <a:gd name="T12" fmla="*/ 6 w 16"/>
                              <a:gd name="T13" fmla="*/ 23 h 27"/>
                              <a:gd name="T14" fmla="*/ 6 w 16"/>
                              <a:gd name="T15" fmla="*/ 27 h 27"/>
                              <a:gd name="T16" fmla="*/ 10 w 16"/>
                              <a:gd name="T17" fmla="*/ 27 h 27"/>
                              <a:gd name="T18" fmla="*/ 12 w 16"/>
                              <a:gd name="T19" fmla="*/ 25 h 27"/>
                              <a:gd name="T20" fmla="*/ 14 w 16"/>
                              <a:gd name="T21" fmla="*/ 25 h 27"/>
                              <a:gd name="T22" fmla="*/ 16 w 16"/>
                              <a:gd name="T23" fmla="*/ 25 h 27"/>
                              <a:gd name="T24" fmla="*/ 10 w 16"/>
                              <a:gd name="T25" fmla="*/ 19 h 27"/>
                              <a:gd name="T26" fmla="*/ 4 w 16"/>
                              <a:gd name="T27" fmla="*/ 12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6" h="27">
                                <a:moveTo>
                                  <a:pt x="4" y="12"/>
                                </a:moveTo>
                                <a:lnTo>
                                  <a:pt x="0" y="4"/>
                                </a:lnTo>
                                <a:lnTo>
                                  <a:pt x="0" y="0"/>
                                </a:lnTo>
                                <a:lnTo>
                                  <a:pt x="0" y="6"/>
                                </a:lnTo>
                                <a:lnTo>
                                  <a:pt x="2" y="14"/>
                                </a:lnTo>
                                <a:lnTo>
                                  <a:pt x="4" y="21"/>
                                </a:lnTo>
                                <a:lnTo>
                                  <a:pt x="6" y="23"/>
                                </a:lnTo>
                                <a:lnTo>
                                  <a:pt x="6" y="27"/>
                                </a:lnTo>
                                <a:lnTo>
                                  <a:pt x="10" y="27"/>
                                </a:lnTo>
                                <a:lnTo>
                                  <a:pt x="12" y="25"/>
                                </a:lnTo>
                                <a:lnTo>
                                  <a:pt x="14" y="25"/>
                                </a:lnTo>
                                <a:lnTo>
                                  <a:pt x="16" y="25"/>
                                </a:lnTo>
                                <a:lnTo>
                                  <a:pt x="10" y="19"/>
                                </a:lnTo>
                                <a:lnTo>
                                  <a:pt x="4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88" name="Freeform 413"/>
                        <wps:cNvSpPr>
                          <a:spLocks/>
                        </wps:cNvSpPr>
                        <wps:spPr bwMode="auto">
                          <a:xfrm>
                            <a:off x="523875" y="1581150"/>
                            <a:ext cx="53983" cy="50781"/>
                          </a:xfrm>
                          <a:custGeom>
                            <a:avLst/>
                            <a:gdLst>
                              <a:gd name="T0" fmla="*/ 22 w 34"/>
                              <a:gd name="T1" fmla="*/ 8 h 32"/>
                              <a:gd name="T2" fmla="*/ 22 w 34"/>
                              <a:gd name="T3" fmla="*/ 2 h 32"/>
                              <a:gd name="T4" fmla="*/ 22 w 34"/>
                              <a:gd name="T5" fmla="*/ 0 h 32"/>
                              <a:gd name="T6" fmla="*/ 18 w 34"/>
                              <a:gd name="T7" fmla="*/ 6 h 32"/>
                              <a:gd name="T8" fmla="*/ 18 w 34"/>
                              <a:gd name="T9" fmla="*/ 14 h 32"/>
                              <a:gd name="T10" fmla="*/ 20 w 34"/>
                              <a:gd name="T11" fmla="*/ 20 h 32"/>
                              <a:gd name="T12" fmla="*/ 20 w 34"/>
                              <a:gd name="T13" fmla="*/ 24 h 32"/>
                              <a:gd name="T14" fmla="*/ 14 w 34"/>
                              <a:gd name="T15" fmla="*/ 26 h 32"/>
                              <a:gd name="T16" fmla="*/ 6 w 34"/>
                              <a:gd name="T17" fmla="*/ 28 h 32"/>
                              <a:gd name="T18" fmla="*/ 2 w 34"/>
                              <a:gd name="T19" fmla="*/ 30 h 32"/>
                              <a:gd name="T20" fmla="*/ 0 w 34"/>
                              <a:gd name="T21" fmla="*/ 32 h 32"/>
                              <a:gd name="T22" fmla="*/ 4 w 34"/>
                              <a:gd name="T23" fmla="*/ 30 h 32"/>
                              <a:gd name="T24" fmla="*/ 8 w 34"/>
                              <a:gd name="T25" fmla="*/ 30 h 32"/>
                              <a:gd name="T26" fmla="*/ 14 w 34"/>
                              <a:gd name="T27" fmla="*/ 28 h 32"/>
                              <a:gd name="T28" fmla="*/ 20 w 34"/>
                              <a:gd name="T29" fmla="*/ 28 h 32"/>
                              <a:gd name="T30" fmla="*/ 24 w 34"/>
                              <a:gd name="T31" fmla="*/ 28 h 32"/>
                              <a:gd name="T32" fmla="*/ 30 w 34"/>
                              <a:gd name="T33" fmla="*/ 26 h 32"/>
                              <a:gd name="T34" fmla="*/ 32 w 34"/>
                              <a:gd name="T35" fmla="*/ 26 h 32"/>
                              <a:gd name="T36" fmla="*/ 34 w 34"/>
                              <a:gd name="T37" fmla="*/ 26 h 32"/>
                              <a:gd name="T38" fmla="*/ 26 w 34"/>
                              <a:gd name="T39" fmla="*/ 18 h 32"/>
                              <a:gd name="T40" fmla="*/ 22 w 34"/>
                              <a:gd name="T41" fmla="*/ 8 h 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34" h="32">
                                <a:moveTo>
                                  <a:pt x="22" y="8"/>
                                </a:moveTo>
                                <a:lnTo>
                                  <a:pt x="22" y="2"/>
                                </a:lnTo>
                                <a:lnTo>
                                  <a:pt x="22" y="0"/>
                                </a:lnTo>
                                <a:lnTo>
                                  <a:pt x="18" y="6"/>
                                </a:lnTo>
                                <a:lnTo>
                                  <a:pt x="18" y="14"/>
                                </a:lnTo>
                                <a:lnTo>
                                  <a:pt x="20" y="20"/>
                                </a:lnTo>
                                <a:lnTo>
                                  <a:pt x="20" y="24"/>
                                </a:lnTo>
                                <a:lnTo>
                                  <a:pt x="14" y="26"/>
                                </a:lnTo>
                                <a:lnTo>
                                  <a:pt x="6" y="28"/>
                                </a:lnTo>
                                <a:lnTo>
                                  <a:pt x="2" y="30"/>
                                </a:lnTo>
                                <a:lnTo>
                                  <a:pt x="0" y="32"/>
                                </a:lnTo>
                                <a:lnTo>
                                  <a:pt x="4" y="30"/>
                                </a:lnTo>
                                <a:lnTo>
                                  <a:pt x="8" y="30"/>
                                </a:lnTo>
                                <a:lnTo>
                                  <a:pt x="14" y="28"/>
                                </a:lnTo>
                                <a:lnTo>
                                  <a:pt x="20" y="28"/>
                                </a:lnTo>
                                <a:lnTo>
                                  <a:pt x="24" y="28"/>
                                </a:lnTo>
                                <a:lnTo>
                                  <a:pt x="30" y="26"/>
                                </a:lnTo>
                                <a:lnTo>
                                  <a:pt x="32" y="26"/>
                                </a:lnTo>
                                <a:lnTo>
                                  <a:pt x="34" y="26"/>
                                </a:lnTo>
                                <a:lnTo>
                                  <a:pt x="26" y="18"/>
                                </a:lnTo>
                                <a:lnTo>
                                  <a:pt x="22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89" name="Freeform 414"/>
                        <wps:cNvSpPr>
                          <a:spLocks/>
                        </wps:cNvSpPr>
                        <wps:spPr bwMode="auto">
                          <a:xfrm>
                            <a:off x="676275" y="1485900"/>
                            <a:ext cx="12702" cy="25391"/>
                          </a:xfrm>
                          <a:custGeom>
                            <a:avLst/>
                            <a:gdLst>
                              <a:gd name="T0" fmla="*/ 4 w 8"/>
                              <a:gd name="T1" fmla="*/ 6 h 16"/>
                              <a:gd name="T2" fmla="*/ 2 w 8"/>
                              <a:gd name="T3" fmla="*/ 2 h 16"/>
                              <a:gd name="T4" fmla="*/ 0 w 8"/>
                              <a:gd name="T5" fmla="*/ 0 h 16"/>
                              <a:gd name="T6" fmla="*/ 0 w 8"/>
                              <a:gd name="T7" fmla="*/ 8 h 16"/>
                              <a:gd name="T8" fmla="*/ 2 w 8"/>
                              <a:gd name="T9" fmla="*/ 12 h 16"/>
                              <a:gd name="T10" fmla="*/ 4 w 8"/>
                              <a:gd name="T11" fmla="*/ 16 h 16"/>
                              <a:gd name="T12" fmla="*/ 4 w 8"/>
                              <a:gd name="T13" fmla="*/ 16 h 16"/>
                              <a:gd name="T14" fmla="*/ 8 w 8"/>
                              <a:gd name="T15" fmla="*/ 14 h 16"/>
                              <a:gd name="T16" fmla="*/ 6 w 8"/>
                              <a:gd name="T17" fmla="*/ 10 h 16"/>
                              <a:gd name="T18" fmla="*/ 4 w 8"/>
                              <a:gd name="T19" fmla="*/ 6 h 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" h="16">
                                <a:moveTo>
                                  <a:pt x="4" y="6"/>
                                </a:moveTo>
                                <a:lnTo>
                                  <a:pt x="2" y="2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2" y="12"/>
                                </a:lnTo>
                                <a:lnTo>
                                  <a:pt x="4" y="16"/>
                                </a:lnTo>
                                <a:lnTo>
                                  <a:pt x="4" y="16"/>
                                </a:lnTo>
                                <a:lnTo>
                                  <a:pt x="8" y="14"/>
                                </a:lnTo>
                                <a:lnTo>
                                  <a:pt x="6" y="10"/>
                                </a:lnTo>
                                <a:lnTo>
                                  <a:pt x="4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90" name="Freeform 415"/>
                        <wps:cNvSpPr>
                          <a:spLocks/>
                        </wps:cNvSpPr>
                        <wps:spPr bwMode="auto">
                          <a:xfrm>
                            <a:off x="685800" y="1524000"/>
                            <a:ext cx="28579" cy="42847"/>
                          </a:xfrm>
                          <a:custGeom>
                            <a:avLst/>
                            <a:gdLst>
                              <a:gd name="T0" fmla="*/ 6 w 18"/>
                              <a:gd name="T1" fmla="*/ 11 h 27"/>
                              <a:gd name="T2" fmla="*/ 2 w 18"/>
                              <a:gd name="T3" fmla="*/ 4 h 27"/>
                              <a:gd name="T4" fmla="*/ 0 w 18"/>
                              <a:gd name="T5" fmla="*/ 0 h 27"/>
                              <a:gd name="T6" fmla="*/ 0 w 18"/>
                              <a:gd name="T7" fmla="*/ 8 h 27"/>
                              <a:gd name="T8" fmla="*/ 2 w 18"/>
                              <a:gd name="T9" fmla="*/ 15 h 27"/>
                              <a:gd name="T10" fmla="*/ 6 w 18"/>
                              <a:gd name="T11" fmla="*/ 21 h 27"/>
                              <a:gd name="T12" fmla="*/ 8 w 18"/>
                              <a:gd name="T13" fmla="*/ 25 h 27"/>
                              <a:gd name="T14" fmla="*/ 8 w 18"/>
                              <a:gd name="T15" fmla="*/ 27 h 27"/>
                              <a:gd name="T16" fmla="*/ 10 w 18"/>
                              <a:gd name="T17" fmla="*/ 27 h 27"/>
                              <a:gd name="T18" fmla="*/ 14 w 18"/>
                              <a:gd name="T19" fmla="*/ 25 h 27"/>
                              <a:gd name="T20" fmla="*/ 16 w 18"/>
                              <a:gd name="T21" fmla="*/ 25 h 27"/>
                              <a:gd name="T22" fmla="*/ 18 w 18"/>
                              <a:gd name="T23" fmla="*/ 25 h 27"/>
                              <a:gd name="T24" fmla="*/ 10 w 18"/>
                              <a:gd name="T25" fmla="*/ 19 h 27"/>
                              <a:gd name="T26" fmla="*/ 6 w 18"/>
                              <a:gd name="T27" fmla="*/ 11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8" h="27">
                                <a:moveTo>
                                  <a:pt x="6" y="11"/>
                                </a:moveTo>
                                <a:lnTo>
                                  <a:pt x="2" y="4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2" y="15"/>
                                </a:lnTo>
                                <a:lnTo>
                                  <a:pt x="6" y="21"/>
                                </a:lnTo>
                                <a:lnTo>
                                  <a:pt x="8" y="25"/>
                                </a:lnTo>
                                <a:lnTo>
                                  <a:pt x="8" y="27"/>
                                </a:lnTo>
                                <a:lnTo>
                                  <a:pt x="10" y="27"/>
                                </a:lnTo>
                                <a:lnTo>
                                  <a:pt x="14" y="25"/>
                                </a:lnTo>
                                <a:lnTo>
                                  <a:pt x="16" y="25"/>
                                </a:lnTo>
                                <a:lnTo>
                                  <a:pt x="18" y="25"/>
                                </a:lnTo>
                                <a:lnTo>
                                  <a:pt x="10" y="19"/>
                                </a:lnTo>
                                <a:lnTo>
                                  <a:pt x="6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91" name="Freeform 416"/>
                        <wps:cNvSpPr>
                          <a:spLocks/>
                        </wps:cNvSpPr>
                        <wps:spPr bwMode="auto">
                          <a:xfrm>
                            <a:off x="666750" y="1590675"/>
                            <a:ext cx="53983" cy="53955"/>
                          </a:xfrm>
                          <a:custGeom>
                            <a:avLst/>
                            <a:gdLst>
                              <a:gd name="T0" fmla="*/ 22 w 34"/>
                              <a:gd name="T1" fmla="*/ 10 h 34"/>
                              <a:gd name="T2" fmla="*/ 22 w 34"/>
                              <a:gd name="T3" fmla="*/ 2 h 34"/>
                              <a:gd name="T4" fmla="*/ 22 w 34"/>
                              <a:gd name="T5" fmla="*/ 0 h 34"/>
                              <a:gd name="T6" fmla="*/ 18 w 34"/>
                              <a:gd name="T7" fmla="*/ 8 h 34"/>
                              <a:gd name="T8" fmla="*/ 18 w 34"/>
                              <a:gd name="T9" fmla="*/ 16 h 34"/>
                              <a:gd name="T10" fmla="*/ 18 w 34"/>
                              <a:gd name="T11" fmla="*/ 20 h 34"/>
                              <a:gd name="T12" fmla="*/ 20 w 34"/>
                              <a:gd name="T13" fmla="*/ 24 h 34"/>
                              <a:gd name="T14" fmla="*/ 12 w 34"/>
                              <a:gd name="T15" fmla="*/ 26 h 34"/>
                              <a:gd name="T16" fmla="*/ 6 w 34"/>
                              <a:gd name="T17" fmla="*/ 28 h 34"/>
                              <a:gd name="T18" fmla="*/ 0 w 34"/>
                              <a:gd name="T19" fmla="*/ 32 h 34"/>
                              <a:gd name="T20" fmla="*/ 0 w 34"/>
                              <a:gd name="T21" fmla="*/ 34 h 34"/>
                              <a:gd name="T22" fmla="*/ 2 w 34"/>
                              <a:gd name="T23" fmla="*/ 32 h 34"/>
                              <a:gd name="T24" fmla="*/ 8 w 34"/>
                              <a:gd name="T25" fmla="*/ 30 h 34"/>
                              <a:gd name="T26" fmla="*/ 12 w 34"/>
                              <a:gd name="T27" fmla="*/ 30 h 34"/>
                              <a:gd name="T28" fmla="*/ 18 w 34"/>
                              <a:gd name="T29" fmla="*/ 30 h 34"/>
                              <a:gd name="T30" fmla="*/ 24 w 34"/>
                              <a:gd name="T31" fmla="*/ 28 h 34"/>
                              <a:gd name="T32" fmla="*/ 28 w 34"/>
                              <a:gd name="T33" fmla="*/ 28 h 34"/>
                              <a:gd name="T34" fmla="*/ 32 w 34"/>
                              <a:gd name="T35" fmla="*/ 28 h 34"/>
                              <a:gd name="T36" fmla="*/ 34 w 34"/>
                              <a:gd name="T37" fmla="*/ 28 h 34"/>
                              <a:gd name="T38" fmla="*/ 24 w 34"/>
                              <a:gd name="T39" fmla="*/ 20 h 34"/>
                              <a:gd name="T40" fmla="*/ 22 w 34"/>
                              <a:gd name="T41" fmla="*/ 10 h 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34" h="34">
                                <a:moveTo>
                                  <a:pt x="22" y="10"/>
                                </a:moveTo>
                                <a:lnTo>
                                  <a:pt x="22" y="2"/>
                                </a:lnTo>
                                <a:lnTo>
                                  <a:pt x="22" y="0"/>
                                </a:lnTo>
                                <a:lnTo>
                                  <a:pt x="18" y="8"/>
                                </a:lnTo>
                                <a:lnTo>
                                  <a:pt x="18" y="16"/>
                                </a:lnTo>
                                <a:lnTo>
                                  <a:pt x="18" y="20"/>
                                </a:lnTo>
                                <a:lnTo>
                                  <a:pt x="20" y="24"/>
                                </a:lnTo>
                                <a:lnTo>
                                  <a:pt x="12" y="26"/>
                                </a:lnTo>
                                <a:lnTo>
                                  <a:pt x="6" y="28"/>
                                </a:lnTo>
                                <a:lnTo>
                                  <a:pt x="0" y="32"/>
                                </a:lnTo>
                                <a:lnTo>
                                  <a:pt x="0" y="34"/>
                                </a:lnTo>
                                <a:lnTo>
                                  <a:pt x="2" y="32"/>
                                </a:lnTo>
                                <a:lnTo>
                                  <a:pt x="8" y="30"/>
                                </a:lnTo>
                                <a:lnTo>
                                  <a:pt x="12" y="30"/>
                                </a:lnTo>
                                <a:lnTo>
                                  <a:pt x="18" y="30"/>
                                </a:lnTo>
                                <a:lnTo>
                                  <a:pt x="24" y="28"/>
                                </a:lnTo>
                                <a:lnTo>
                                  <a:pt x="28" y="28"/>
                                </a:lnTo>
                                <a:lnTo>
                                  <a:pt x="32" y="28"/>
                                </a:lnTo>
                                <a:lnTo>
                                  <a:pt x="34" y="28"/>
                                </a:lnTo>
                                <a:lnTo>
                                  <a:pt x="24" y="20"/>
                                </a:lnTo>
                                <a:lnTo>
                                  <a:pt x="22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92" name="Freeform 417"/>
                        <wps:cNvSpPr>
                          <a:spLocks/>
                        </wps:cNvSpPr>
                        <wps:spPr bwMode="auto">
                          <a:xfrm>
                            <a:off x="857250" y="514350"/>
                            <a:ext cx="979625" cy="2680296"/>
                          </a:xfrm>
                          <a:custGeom>
                            <a:avLst/>
                            <a:gdLst>
                              <a:gd name="T0" fmla="*/ 581 w 617"/>
                              <a:gd name="T1" fmla="*/ 832 h 1689"/>
                              <a:gd name="T2" fmla="*/ 617 w 617"/>
                              <a:gd name="T3" fmla="*/ 689 h 1689"/>
                              <a:gd name="T4" fmla="*/ 551 w 617"/>
                              <a:gd name="T5" fmla="*/ 618 h 1689"/>
                              <a:gd name="T6" fmla="*/ 480 w 617"/>
                              <a:gd name="T7" fmla="*/ 523 h 1689"/>
                              <a:gd name="T8" fmla="*/ 454 w 617"/>
                              <a:gd name="T9" fmla="*/ 441 h 1689"/>
                              <a:gd name="T10" fmla="*/ 520 w 617"/>
                              <a:gd name="T11" fmla="*/ 429 h 1689"/>
                              <a:gd name="T12" fmla="*/ 522 w 617"/>
                              <a:gd name="T13" fmla="*/ 390 h 1689"/>
                              <a:gd name="T14" fmla="*/ 492 w 617"/>
                              <a:gd name="T15" fmla="*/ 320 h 1689"/>
                              <a:gd name="T16" fmla="*/ 579 w 617"/>
                              <a:gd name="T17" fmla="*/ 223 h 1689"/>
                              <a:gd name="T18" fmla="*/ 524 w 617"/>
                              <a:gd name="T19" fmla="*/ 209 h 1689"/>
                              <a:gd name="T20" fmla="*/ 450 w 617"/>
                              <a:gd name="T21" fmla="*/ 229 h 1689"/>
                              <a:gd name="T22" fmla="*/ 408 w 617"/>
                              <a:gd name="T23" fmla="*/ 115 h 1689"/>
                              <a:gd name="T24" fmla="*/ 334 w 617"/>
                              <a:gd name="T25" fmla="*/ 0 h 1689"/>
                              <a:gd name="T26" fmla="*/ 310 w 617"/>
                              <a:gd name="T27" fmla="*/ 48 h 1689"/>
                              <a:gd name="T28" fmla="*/ 292 w 617"/>
                              <a:gd name="T29" fmla="*/ 257 h 1689"/>
                              <a:gd name="T30" fmla="*/ 228 w 617"/>
                              <a:gd name="T31" fmla="*/ 312 h 1689"/>
                              <a:gd name="T32" fmla="*/ 172 w 617"/>
                              <a:gd name="T33" fmla="*/ 364 h 1689"/>
                              <a:gd name="T34" fmla="*/ 184 w 617"/>
                              <a:gd name="T35" fmla="*/ 386 h 1689"/>
                              <a:gd name="T36" fmla="*/ 248 w 617"/>
                              <a:gd name="T37" fmla="*/ 388 h 1689"/>
                              <a:gd name="T38" fmla="*/ 306 w 617"/>
                              <a:gd name="T39" fmla="*/ 390 h 1689"/>
                              <a:gd name="T40" fmla="*/ 314 w 617"/>
                              <a:gd name="T41" fmla="*/ 412 h 1689"/>
                              <a:gd name="T42" fmla="*/ 312 w 617"/>
                              <a:gd name="T43" fmla="*/ 467 h 1689"/>
                              <a:gd name="T44" fmla="*/ 367 w 617"/>
                              <a:gd name="T45" fmla="*/ 457 h 1689"/>
                              <a:gd name="T46" fmla="*/ 367 w 617"/>
                              <a:gd name="T47" fmla="*/ 542 h 1689"/>
                              <a:gd name="T48" fmla="*/ 284 w 617"/>
                              <a:gd name="T49" fmla="*/ 687 h 1689"/>
                              <a:gd name="T50" fmla="*/ 228 w 617"/>
                              <a:gd name="T51" fmla="*/ 788 h 1689"/>
                              <a:gd name="T52" fmla="*/ 280 w 617"/>
                              <a:gd name="T53" fmla="*/ 820 h 1689"/>
                              <a:gd name="T54" fmla="*/ 306 w 617"/>
                              <a:gd name="T55" fmla="*/ 868 h 1689"/>
                              <a:gd name="T56" fmla="*/ 248 w 617"/>
                              <a:gd name="T57" fmla="*/ 977 h 1689"/>
                              <a:gd name="T58" fmla="*/ 180 w 617"/>
                              <a:gd name="T59" fmla="*/ 1008 h 1689"/>
                              <a:gd name="T60" fmla="*/ 124 w 617"/>
                              <a:gd name="T61" fmla="*/ 1028 h 1689"/>
                              <a:gd name="T62" fmla="*/ 111 w 617"/>
                              <a:gd name="T63" fmla="*/ 1060 h 1689"/>
                              <a:gd name="T64" fmla="*/ 190 w 617"/>
                              <a:gd name="T65" fmla="*/ 1143 h 1689"/>
                              <a:gd name="T66" fmla="*/ 264 w 617"/>
                              <a:gd name="T67" fmla="*/ 1191 h 1689"/>
                              <a:gd name="T68" fmla="*/ 230 w 617"/>
                              <a:gd name="T69" fmla="*/ 1250 h 1689"/>
                              <a:gd name="T70" fmla="*/ 174 w 617"/>
                              <a:gd name="T71" fmla="*/ 1301 h 1689"/>
                              <a:gd name="T72" fmla="*/ 111 w 617"/>
                              <a:gd name="T73" fmla="*/ 1334 h 1689"/>
                              <a:gd name="T74" fmla="*/ 50 w 617"/>
                              <a:gd name="T75" fmla="*/ 1358 h 1689"/>
                              <a:gd name="T76" fmla="*/ 8 w 617"/>
                              <a:gd name="T77" fmla="*/ 1366 h 1689"/>
                              <a:gd name="T78" fmla="*/ 22 w 617"/>
                              <a:gd name="T79" fmla="*/ 1418 h 1689"/>
                              <a:gd name="T80" fmla="*/ 90 w 617"/>
                              <a:gd name="T81" fmla="*/ 1475 h 1689"/>
                              <a:gd name="T82" fmla="*/ 141 w 617"/>
                              <a:gd name="T83" fmla="*/ 1499 h 1689"/>
                              <a:gd name="T84" fmla="*/ 188 w 617"/>
                              <a:gd name="T85" fmla="*/ 1503 h 1689"/>
                              <a:gd name="T86" fmla="*/ 240 w 617"/>
                              <a:gd name="T87" fmla="*/ 1493 h 1689"/>
                              <a:gd name="T88" fmla="*/ 304 w 617"/>
                              <a:gd name="T89" fmla="*/ 1483 h 1689"/>
                              <a:gd name="T90" fmla="*/ 357 w 617"/>
                              <a:gd name="T91" fmla="*/ 1493 h 1689"/>
                              <a:gd name="T92" fmla="*/ 367 w 617"/>
                              <a:gd name="T93" fmla="*/ 1554 h 1689"/>
                              <a:gd name="T94" fmla="*/ 312 w 617"/>
                              <a:gd name="T95" fmla="*/ 1622 h 1689"/>
                              <a:gd name="T96" fmla="*/ 280 w 617"/>
                              <a:gd name="T97" fmla="*/ 1636 h 1689"/>
                              <a:gd name="T98" fmla="*/ 322 w 617"/>
                              <a:gd name="T99" fmla="*/ 1677 h 1689"/>
                              <a:gd name="T100" fmla="*/ 563 w 617"/>
                              <a:gd name="T101" fmla="*/ 1677 h 1689"/>
                              <a:gd name="T102" fmla="*/ 585 w 617"/>
                              <a:gd name="T103" fmla="*/ 1650 h 1689"/>
                              <a:gd name="T104" fmla="*/ 611 w 617"/>
                              <a:gd name="T105" fmla="*/ 881 h 168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617" h="1689">
                                <a:moveTo>
                                  <a:pt x="611" y="881"/>
                                </a:moveTo>
                                <a:lnTo>
                                  <a:pt x="597" y="870"/>
                                </a:lnTo>
                                <a:lnTo>
                                  <a:pt x="589" y="858"/>
                                </a:lnTo>
                                <a:lnTo>
                                  <a:pt x="583" y="844"/>
                                </a:lnTo>
                                <a:lnTo>
                                  <a:pt x="581" y="832"/>
                                </a:lnTo>
                                <a:lnTo>
                                  <a:pt x="583" y="818"/>
                                </a:lnTo>
                                <a:lnTo>
                                  <a:pt x="591" y="806"/>
                                </a:lnTo>
                                <a:lnTo>
                                  <a:pt x="613" y="786"/>
                                </a:lnTo>
                                <a:lnTo>
                                  <a:pt x="617" y="782"/>
                                </a:lnTo>
                                <a:lnTo>
                                  <a:pt x="617" y="689"/>
                                </a:lnTo>
                                <a:lnTo>
                                  <a:pt x="615" y="687"/>
                                </a:lnTo>
                                <a:lnTo>
                                  <a:pt x="599" y="671"/>
                                </a:lnTo>
                                <a:lnTo>
                                  <a:pt x="585" y="655"/>
                                </a:lnTo>
                                <a:lnTo>
                                  <a:pt x="567" y="638"/>
                                </a:lnTo>
                                <a:lnTo>
                                  <a:pt x="551" y="618"/>
                                </a:lnTo>
                                <a:lnTo>
                                  <a:pt x="536" y="598"/>
                                </a:lnTo>
                                <a:lnTo>
                                  <a:pt x="520" y="580"/>
                                </a:lnTo>
                                <a:lnTo>
                                  <a:pt x="504" y="560"/>
                                </a:lnTo>
                                <a:lnTo>
                                  <a:pt x="492" y="540"/>
                                </a:lnTo>
                                <a:lnTo>
                                  <a:pt x="480" y="523"/>
                                </a:lnTo>
                                <a:lnTo>
                                  <a:pt x="470" y="505"/>
                                </a:lnTo>
                                <a:lnTo>
                                  <a:pt x="462" y="487"/>
                                </a:lnTo>
                                <a:lnTo>
                                  <a:pt x="456" y="471"/>
                                </a:lnTo>
                                <a:lnTo>
                                  <a:pt x="454" y="455"/>
                                </a:lnTo>
                                <a:lnTo>
                                  <a:pt x="454" y="441"/>
                                </a:lnTo>
                                <a:lnTo>
                                  <a:pt x="462" y="422"/>
                                </a:lnTo>
                                <a:lnTo>
                                  <a:pt x="476" y="416"/>
                                </a:lnTo>
                                <a:lnTo>
                                  <a:pt x="490" y="416"/>
                                </a:lnTo>
                                <a:lnTo>
                                  <a:pt x="506" y="422"/>
                                </a:lnTo>
                                <a:lnTo>
                                  <a:pt x="520" y="429"/>
                                </a:lnTo>
                                <a:lnTo>
                                  <a:pt x="532" y="435"/>
                                </a:lnTo>
                                <a:lnTo>
                                  <a:pt x="538" y="433"/>
                                </a:lnTo>
                                <a:lnTo>
                                  <a:pt x="538" y="422"/>
                                </a:lnTo>
                                <a:lnTo>
                                  <a:pt x="532" y="404"/>
                                </a:lnTo>
                                <a:lnTo>
                                  <a:pt x="522" y="390"/>
                                </a:lnTo>
                                <a:lnTo>
                                  <a:pt x="510" y="376"/>
                                </a:lnTo>
                                <a:lnTo>
                                  <a:pt x="498" y="362"/>
                                </a:lnTo>
                                <a:lnTo>
                                  <a:pt x="490" y="348"/>
                                </a:lnTo>
                                <a:lnTo>
                                  <a:pt x="486" y="336"/>
                                </a:lnTo>
                                <a:lnTo>
                                  <a:pt x="492" y="320"/>
                                </a:lnTo>
                                <a:lnTo>
                                  <a:pt x="504" y="305"/>
                                </a:lnTo>
                                <a:lnTo>
                                  <a:pt x="524" y="287"/>
                                </a:lnTo>
                                <a:lnTo>
                                  <a:pt x="543" y="265"/>
                                </a:lnTo>
                                <a:lnTo>
                                  <a:pt x="563" y="243"/>
                                </a:lnTo>
                                <a:lnTo>
                                  <a:pt x="579" y="223"/>
                                </a:lnTo>
                                <a:lnTo>
                                  <a:pt x="587" y="207"/>
                                </a:lnTo>
                                <a:lnTo>
                                  <a:pt x="587" y="196"/>
                                </a:lnTo>
                                <a:lnTo>
                                  <a:pt x="577" y="193"/>
                                </a:lnTo>
                                <a:lnTo>
                                  <a:pt x="551" y="199"/>
                                </a:lnTo>
                                <a:lnTo>
                                  <a:pt x="524" y="209"/>
                                </a:lnTo>
                                <a:lnTo>
                                  <a:pt x="500" y="221"/>
                                </a:lnTo>
                                <a:lnTo>
                                  <a:pt x="482" y="227"/>
                                </a:lnTo>
                                <a:lnTo>
                                  <a:pt x="470" y="231"/>
                                </a:lnTo>
                                <a:lnTo>
                                  <a:pt x="458" y="233"/>
                                </a:lnTo>
                                <a:lnTo>
                                  <a:pt x="450" y="229"/>
                                </a:lnTo>
                                <a:lnTo>
                                  <a:pt x="444" y="217"/>
                                </a:lnTo>
                                <a:lnTo>
                                  <a:pt x="438" y="199"/>
                                </a:lnTo>
                                <a:lnTo>
                                  <a:pt x="430" y="175"/>
                                </a:lnTo>
                                <a:lnTo>
                                  <a:pt x="420" y="148"/>
                                </a:lnTo>
                                <a:lnTo>
                                  <a:pt x="408" y="115"/>
                                </a:lnTo>
                                <a:lnTo>
                                  <a:pt x="394" y="84"/>
                                </a:lnTo>
                                <a:lnTo>
                                  <a:pt x="378" y="54"/>
                                </a:lnTo>
                                <a:lnTo>
                                  <a:pt x="363" y="28"/>
                                </a:lnTo>
                                <a:lnTo>
                                  <a:pt x="347" y="10"/>
                                </a:lnTo>
                                <a:lnTo>
                                  <a:pt x="334" y="0"/>
                                </a:lnTo>
                                <a:lnTo>
                                  <a:pt x="330" y="0"/>
                                </a:lnTo>
                                <a:lnTo>
                                  <a:pt x="326" y="0"/>
                                </a:lnTo>
                                <a:lnTo>
                                  <a:pt x="322" y="2"/>
                                </a:lnTo>
                                <a:lnTo>
                                  <a:pt x="320" y="4"/>
                                </a:lnTo>
                                <a:lnTo>
                                  <a:pt x="310" y="48"/>
                                </a:lnTo>
                                <a:lnTo>
                                  <a:pt x="310" y="121"/>
                                </a:lnTo>
                                <a:lnTo>
                                  <a:pt x="312" y="196"/>
                                </a:lnTo>
                                <a:lnTo>
                                  <a:pt x="308" y="237"/>
                                </a:lnTo>
                                <a:lnTo>
                                  <a:pt x="302" y="245"/>
                                </a:lnTo>
                                <a:lnTo>
                                  <a:pt x="292" y="257"/>
                                </a:lnTo>
                                <a:lnTo>
                                  <a:pt x="282" y="267"/>
                                </a:lnTo>
                                <a:lnTo>
                                  <a:pt x="270" y="277"/>
                                </a:lnTo>
                                <a:lnTo>
                                  <a:pt x="256" y="289"/>
                                </a:lnTo>
                                <a:lnTo>
                                  <a:pt x="242" y="301"/>
                                </a:lnTo>
                                <a:lnTo>
                                  <a:pt x="228" y="312"/>
                                </a:lnTo>
                                <a:lnTo>
                                  <a:pt x="214" y="324"/>
                                </a:lnTo>
                                <a:lnTo>
                                  <a:pt x="202" y="334"/>
                                </a:lnTo>
                                <a:lnTo>
                                  <a:pt x="190" y="344"/>
                                </a:lnTo>
                                <a:lnTo>
                                  <a:pt x="180" y="354"/>
                                </a:lnTo>
                                <a:lnTo>
                                  <a:pt x="172" y="364"/>
                                </a:lnTo>
                                <a:lnTo>
                                  <a:pt x="168" y="370"/>
                                </a:lnTo>
                                <a:lnTo>
                                  <a:pt x="166" y="376"/>
                                </a:lnTo>
                                <a:lnTo>
                                  <a:pt x="168" y="382"/>
                                </a:lnTo>
                                <a:lnTo>
                                  <a:pt x="174" y="384"/>
                                </a:lnTo>
                                <a:lnTo>
                                  <a:pt x="184" y="386"/>
                                </a:lnTo>
                                <a:lnTo>
                                  <a:pt x="196" y="388"/>
                                </a:lnTo>
                                <a:lnTo>
                                  <a:pt x="208" y="388"/>
                                </a:lnTo>
                                <a:lnTo>
                                  <a:pt x="220" y="388"/>
                                </a:lnTo>
                                <a:lnTo>
                                  <a:pt x="234" y="388"/>
                                </a:lnTo>
                                <a:lnTo>
                                  <a:pt x="248" y="388"/>
                                </a:lnTo>
                                <a:lnTo>
                                  <a:pt x="262" y="388"/>
                                </a:lnTo>
                                <a:lnTo>
                                  <a:pt x="274" y="388"/>
                                </a:lnTo>
                                <a:lnTo>
                                  <a:pt x="286" y="388"/>
                                </a:lnTo>
                                <a:lnTo>
                                  <a:pt x="298" y="390"/>
                                </a:lnTo>
                                <a:lnTo>
                                  <a:pt x="306" y="390"/>
                                </a:lnTo>
                                <a:lnTo>
                                  <a:pt x="312" y="392"/>
                                </a:lnTo>
                                <a:lnTo>
                                  <a:pt x="318" y="396"/>
                                </a:lnTo>
                                <a:lnTo>
                                  <a:pt x="320" y="400"/>
                                </a:lnTo>
                                <a:lnTo>
                                  <a:pt x="318" y="406"/>
                                </a:lnTo>
                                <a:lnTo>
                                  <a:pt x="314" y="412"/>
                                </a:lnTo>
                                <a:lnTo>
                                  <a:pt x="304" y="425"/>
                                </a:lnTo>
                                <a:lnTo>
                                  <a:pt x="300" y="439"/>
                                </a:lnTo>
                                <a:lnTo>
                                  <a:pt x="300" y="451"/>
                                </a:lnTo>
                                <a:lnTo>
                                  <a:pt x="304" y="461"/>
                                </a:lnTo>
                                <a:lnTo>
                                  <a:pt x="312" y="467"/>
                                </a:lnTo>
                                <a:lnTo>
                                  <a:pt x="322" y="469"/>
                                </a:lnTo>
                                <a:lnTo>
                                  <a:pt x="334" y="467"/>
                                </a:lnTo>
                                <a:lnTo>
                                  <a:pt x="347" y="461"/>
                                </a:lnTo>
                                <a:lnTo>
                                  <a:pt x="360" y="455"/>
                                </a:lnTo>
                                <a:lnTo>
                                  <a:pt x="367" y="457"/>
                                </a:lnTo>
                                <a:lnTo>
                                  <a:pt x="376" y="465"/>
                                </a:lnTo>
                                <a:lnTo>
                                  <a:pt x="379" y="479"/>
                                </a:lnTo>
                                <a:lnTo>
                                  <a:pt x="379" y="497"/>
                                </a:lnTo>
                                <a:lnTo>
                                  <a:pt x="376" y="519"/>
                                </a:lnTo>
                                <a:lnTo>
                                  <a:pt x="367" y="542"/>
                                </a:lnTo>
                                <a:lnTo>
                                  <a:pt x="355" y="568"/>
                                </a:lnTo>
                                <a:lnTo>
                                  <a:pt x="341" y="594"/>
                                </a:lnTo>
                                <a:lnTo>
                                  <a:pt x="322" y="624"/>
                                </a:lnTo>
                                <a:lnTo>
                                  <a:pt x="304" y="655"/>
                                </a:lnTo>
                                <a:lnTo>
                                  <a:pt x="284" y="687"/>
                                </a:lnTo>
                                <a:lnTo>
                                  <a:pt x="266" y="717"/>
                                </a:lnTo>
                                <a:lnTo>
                                  <a:pt x="250" y="743"/>
                                </a:lnTo>
                                <a:lnTo>
                                  <a:pt x="238" y="762"/>
                                </a:lnTo>
                                <a:lnTo>
                                  <a:pt x="230" y="778"/>
                                </a:lnTo>
                                <a:lnTo>
                                  <a:pt x="228" y="788"/>
                                </a:lnTo>
                                <a:lnTo>
                                  <a:pt x="232" y="796"/>
                                </a:lnTo>
                                <a:lnTo>
                                  <a:pt x="242" y="804"/>
                                </a:lnTo>
                                <a:lnTo>
                                  <a:pt x="254" y="810"/>
                                </a:lnTo>
                                <a:lnTo>
                                  <a:pt x="268" y="816"/>
                                </a:lnTo>
                                <a:lnTo>
                                  <a:pt x="280" y="820"/>
                                </a:lnTo>
                                <a:lnTo>
                                  <a:pt x="292" y="824"/>
                                </a:lnTo>
                                <a:lnTo>
                                  <a:pt x="300" y="828"/>
                                </a:lnTo>
                                <a:lnTo>
                                  <a:pt x="302" y="834"/>
                                </a:lnTo>
                                <a:lnTo>
                                  <a:pt x="306" y="848"/>
                                </a:lnTo>
                                <a:lnTo>
                                  <a:pt x="306" y="868"/>
                                </a:lnTo>
                                <a:lnTo>
                                  <a:pt x="304" y="889"/>
                                </a:lnTo>
                                <a:lnTo>
                                  <a:pt x="300" y="913"/>
                                </a:lnTo>
                                <a:lnTo>
                                  <a:pt x="288" y="937"/>
                                </a:lnTo>
                                <a:lnTo>
                                  <a:pt x="272" y="959"/>
                                </a:lnTo>
                                <a:lnTo>
                                  <a:pt x="248" y="977"/>
                                </a:lnTo>
                                <a:lnTo>
                                  <a:pt x="236" y="984"/>
                                </a:lnTo>
                                <a:lnTo>
                                  <a:pt x="222" y="992"/>
                                </a:lnTo>
                                <a:lnTo>
                                  <a:pt x="208" y="998"/>
                                </a:lnTo>
                                <a:lnTo>
                                  <a:pt x="194" y="1002"/>
                                </a:lnTo>
                                <a:lnTo>
                                  <a:pt x="180" y="1008"/>
                                </a:lnTo>
                                <a:lnTo>
                                  <a:pt x="166" y="1012"/>
                                </a:lnTo>
                                <a:lnTo>
                                  <a:pt x="154" y="1016"/>
                                </a:lnTo>
                                <a:lnTo>
                                  <a:pt x="145" y="1020"/>
                                </a:lnTo>
                                <a:lnTo>
                                  <a:pt x="135" y="1024"/>
                                </a:lnTo>
                                <a:lnTo>
                                  <a:pt x="124" y="1028"/>
                                </a:lnTo>
                                <a:lnTo>
                                  <a:pt x="118" y="1034"/>
                                </a:lnTo>
                                <a:lnTo>
                                  <a:pt x="112" y="1038"/>
                                </a:lnTo>
                                <a:lnTo>
                                  <a:pt x="111" y="1044"/>
                                </a:lnTo>
                                <a:lnTo>
                                  <a:pt x="108" y="1052"/>
                                </a:lnTo>
                                <a:lnTo>
                                  <a:pt x="111" y="1060"/>
                                </a:lnTo>
                                <a:lnTo>
                                  <a:pt x="117" y="1070"/>
                                </a:lnTo>
                                <a:lnTo>
                                  <a:pt x="129" y="1090"/>
                                </a:lnTo>
                                <a:lnTo>
                                  <a:pt x="148" y="1109"/>
                                </a:lnTo>
                                <a:lnTo>
                                  <a:pt x="168" y="1127"/>
                                </a:lnTo>
                                <a:lnTo>
                                  <a:pt x="190" y="1143"/>
                                </a:lnTo>
                                <a:lnTo>
                                  <a:pt x="212" y="1157"/>
                                </a:lnTo>
                                <a:lnTo>
                                  <a:pt x="230" y="1171"/>
                                </a:lnTo>
                                <a:lnTo>
                                  <a:pt x="246" y="1179"/>
                                </a:lnTo>
                                <a:lnTo>
                                  <a:pt x="258" y="1185"/>
                                </a:lnTo>
                                <a:lnTo>
                                  <a:pt x="264" y="1191"/>
                                </a:lnTo>
                                <a:lnTo>
                                  <a:pt x="264" y="1199"/>
                                </a:lnTo>
                                <a:lnTo>
                                  <a:pt x="260" y="1210"/>
                                </a:lnTo>
                                <a:lnTo>
                                  <a:pt x="252" y="1223"/>
                                </a:lnTo>
                                <a:lnTo>
                                  <a:pt x="242" y="1236"/>
                                </a:lnTo>
                                <a:lnTo>
                                  <a:pt x="230" y="1250"/>
                                </a:lnTo>
                                <a:lnTo>
                                  <a:pt x="216" y="1265"/>
                                </a:lnTo>
                                <a:lnTo>
                                  <a:pt x="204" y="1278"/>
                                </a:lnTo>
                                <a:lnTo>
                                  <a:pt x="196" y="1286"/>
                                </a:lnTo>
                                <a:lnTo>
                                  <a:pt x="186" y="1295"/>
                                </a:lnTo>
                                <a:lnTo>
                                  <a:pt x="174" y="1301"/>
                                </a:lnTo>
                                <a:lnTo>
                                  <a:pt x="162" y="1309"/>
                                </a:lnTo>
                                <a:lnTo>
                                  <a:pt x="150" y="1315"/>
                                </a:lnTo>
                                <a:lnTo>
                                  <a:pt x="139" y="1322"/>
                                </a:lnTo>
                                <a:lnTo>
                                  <a:pt x="124" y="1330"/>
                                </a:lnTo>
                                <a:lnTo>
                                  <a:pt x="111" y="1334"/>
                                </a:lnTo>
                                <a:lnTo>
                                  <a:pt x="96" y="1340"/>
                                </a:lnTo>
                                <a:lnTo>
                                  <a:pt x="84" y="1346"/>
                                </a:lnTo>
                                <a:lnTo>
                                  <a:pt x="72" y="1350"/>
                                </a:lnTo>
                                <a:lnTo>
                                  <a:pt x="60" y="1354"/>
                                </a:lnTo>
                                <a:lnTo>
                                  <a:pt x="50" y="1358"/>
                                </a:lnTo>
                                <a:lnTo>
                                  <a:pt x="40" y="1360"/>
                                </a:lnTo>
                                <a:lnTo>
                                  <a:pt x="32" y="1362"/>
                                </a:lnTo>
                                <a:lnTo>
                                  <a:pt x="26" y="1362"/>
                                </a:lnTo>
                                <a:lnTo>
                                  <a:pt x="16" y="1364"/>
                                </a:lnTo>
                                <a:lnTo>
                                  <a:pt x="8" y="1366"/>
                                </a:lnTo>
                                <a:lnTo>
                                  <a:pt x="0" y="1370"/>
                                </a:lnTo>
                                <a:lnTo>
                                  <a:pt x="0" y="1378"/>
                                </a:lnTo>
                                <a:lnTo>
                                  <a:pt x="0" y="1388"/>
                                </a:lnTo>
                                <a:lnTo>
                                  <a:pt x="8" y="1402"/>
                                </a:lnTo>
                                <a:lnTo>
                                  <a:pt x="22" y="1418"/>
                                </a:lnTo>
                                <a:lnTo>
                                  <a:pt x="42" y="1437"/>
                                </a:lnTo>
                                <a:lnTo>
                                  <a:pt x="54" y="1449"/>
                                </a:lnTo>
                                <a:lnTo>
                                  <a:pt x="66" y="1459"/>
                                </a:lnTo>
                                <a:lnTo>
                                  <a:pt x="78" y="1467"/>
                                </a:lnTo>
                                <a:lnTo>
                                  <a:pt x="90" y="1475"/>
                                </a:lnTo>
                                <a:lnTo>
                                  <a:pt x="100" y="1481"/>
                                </a:lnTo>
                                <a:lnTo>
                                  <a:pt x="111" y="1487"/>
                                </a:lnTo>
                                <a:lnTo>
                                  <a:pt x="123" y="1491"/>
                                </a:lnTo>
                                <a:lnTo>
                                  <a:pt x="133" y="1497"/>
                                </a:lnTo>
                                <a:lnTo>
                                  <a:pt x="141" y="1499"/>
                                </a:lnTo>
                                <a:lnTo>
                                  <a:pt x="150" y="1501"/>
                                </a:lnTo>
                                <a:lnTo>
                                  <a:pt x="160" y="1503"/>
                                </a:lnTo>
                                <a:lnTo>
                                  <a:pt x="170" y="1505"/>
                                </a:lnTo>
                                <a:lnTo>
                                  <a:pt x="180" y="1505"/>
                                </a:lnTo>
                                <a:lnTo>
                                  <a:pt x="188" y="1503"/>
                                </a:lnTo>
                                <a:lnTo>
                                  <a:pt x="198" y="1503"/>
                                </a:lnTo>
                                <a:lnTo>
                                  <a:pt x="206" y="1501"/>
                                </a:lnTo>
                                <a:lnTo>
                                  <a:pt x="216" y="1499"/>
                                </a:lnTo>
                                <a:lnTo>
                                  <a:pt x="228" y="1495"/>
                                </a:lnTo>
                                <a:lnTo>
                                  <a:pt x="240" y="1493"/>
                                </a:lnTo>
                                <a:lnTo>
                                  <a:pt x="252" y="1491"/>
                                </a:lnTo>
                                <a:lnTo>
                                  <a:pt x="266" y="1489"/>
                                </a:lnTo>
                                <a:lnTo>
                                  <a:pt x="278" y="1485"/>
                                </a:lnTo>
                                <a:lnTo>
                                  <a:pt x="292" y="1485"/>
                                </a:lnTo>
                                <a:lnTo>
                                  <a:pt x="304" y="1483"/>
                                </a:lnTo>
                                <a:lnTo>
                                  <a:pt x="318" y="1483"/>
                                </a:lnTo>
                                <a:lnTo>
                                  <a:pt x="330" y="1483"/>
                                </a:lnTo>
                                <a:lnTo>
                                  <a:pt x="340" y="1485"/>
                                </a:lnTo>
                                <a:lnTo>
                                  <a:pt x="349" y="1489"/>
                                </a:lnTo>
                                <a:lnTo>
                                  <a:pt x="357" y="1493"/>
                                </a:lnTo>
                                <a:lnTo>
                                  <a:pt x="363" y="1499"/>
                                </a:lnTo>
                                <a:lnTo>
                                  <a:pt x="367" y="1505"/>
                                </a:lnTo>
                                <a:lnTo>
                                  <a:pt x="372" y="1515"/>
                                </a:lnTo>
                                <a:lnTo>
                                  <a:pt x="372" y="1535"/>
                                </a:lnTo>
                                <a:lnTo>
                                  <a:pt x="367" y="1554"/>
                                </a:lnTo>
                                <a:lnTo>
                                  <a:pt x="361" y="1572"/>
                                </a:lnTo>
                                <a:lnTo>
                                  <a:pt x="351" y="1588"/>
                                </a:lnTo>
                                <a:lnTo>
                                  <a:pt x="340" y="1604"/>
                                </a:lnTo>
                                <a:lnTo>
                                  <a:pt x="326" y="1614"/>
                                </a:lnTo>
                                <a:lnTo>
                                  <a:pt x="312" y="1622"/>
                                </a:lnTo>
                                <a:lnTo>
                                  <a:pt x="294" y="1624"/>
                                </a:lnTo>
                                <a:lnTo>
                                  <a:pt x="292" y="1624"/>
                                </a:lnTo>
                                <a:lnTo>
                                  <a:pt x="288" y="1626"/>
                                </a:lnTo>
                                <a:lnTo>
                                  <a:pt x="284" y="1632"/>
                                </a:lnTo>
                                <a:lnTo>
                                  <a:pt x="280" y="1636"/>
                                </a:lnTo>
                                <a:lnTo>
                                  <a:pt x="280" y="1642"/>
                                </a:lnTo>
                                <a:lnTo>
                                  <a:pt x="284" y="1650"/>
                                </a:lnTo>
                                <a:lnTo>
                                  <a:pt x="292" y="1659"/>
                                </a:lnTo>
                                <a:lnTo>
                                  <a:pt x="308" y="1669"/>
                                </a:lnTo>
                                <a:lnTo>
                                  <a:pt x="322" y="1677"/>
                                </a:lnTo>
                                <a:lnTo>
                                  <a:pt x="338" y="1683"/>
                                </a:lnTo>
                                <a:lnTo>
                                  <a:pt x="353" y="1689"/>
                                </a:lnTo>
                                <a:lnTo>
                                  <a:pt x="355" y="1689"/>
                                </a:lnTo>
                                <a:lnTo>
                                  <a:pt x="553" y="1689"/>
                                </a:lnTo>
                                <a:lnTo>
                                  <a:pt x="563" y="1677"/>
                                </a:lnTo>
                                <a:lnTo>
                                  <a:pt x="571" y="1663"/>
                                </a:lnTo>
                                <a:lnTo>
                                  <a:pt x="573" y="1654"/>
                                </a:lnTo>
                                <a:lnTo>
                                  <a:pt x="575" y="1650"/>
                                </a:lnTo>
                                <a:lnTo>
                                  <a:pt x="577" y="1650"/>
                                </a:lnTo>
                                <a:lnTo>
                                  <a:pt x="585" y="1650"/>
                                </a:lnTo>
                                <a:lnTo>
                                  <a:pt x="599" y="1652"/>
                                </a:lnTo>
                                <a:lnTo>
                                  <a:pt x="613" y="1652"/>
                                </a:lnTo>
                                <a:lnTo>
                                  <a:pt x="617" y="1652"/>
                                </a:lnTo>
                                <a:lnTo>
                                  <a:pt x="617" y="887"/>
                                </a:lnTo>
                                <a:lnTo>
                                  <a:pt x="611" y="8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93" name="Freeform 418"/>
                        <wps:cNvSpPr>
                          <a:spLocks/>
                        </wps:cNvSpPr>
                        <wps:spPr bwMode="auto">
                          <a:xfrm>
                            <a:off x="1409700" y="2838450"/>
                            <a:ext cx="301667" cy="325317"/>
                          </a:xfrm>
                          <a:custGeom>
                            <a:avLst/>
                            <a:gdLst>
                              <a:gd name="T0" fmla="*/ 64 w 190"/>
                              <a:gd name="T1" fmla="*/ 0 h 205"/>
                              <a:gd name="T2" fmla="*/ 64 w 190"/>
                              <a:gd name="T3" fmla="*/ 6 h 205"/>
                              <a:gd name="T4" fmla="*/ 62 w 190"/>
                              <a:gd name="T5" fmla="*/ 22 h 205"/>
                              <a:gd name="T6" fmla="*/ 60 w 190"/>
                              <a:gd name="T7" fmla="*/ 46 h 205"/>
                              <a:gd name="T8" fmla="*/ 56 w 190"/>
                              <a:gd name="T9" fmla="*/ 75 h 205"/>
                              <a:gd name="T10" fmla="*/ 48 w 190"/>
                              <a:gd name="T11" fmla="*/ 104 h 205"/>
                              <a:gd name="T12" fmla="*/ 38 w 190"/>
                              <a:gd name="T13" fmla="*/ 136 h 205"/>
                              <a:gd name="T14" fmla="*/ 22 w 190"/>
                              <a:gd name="T15" fmla="*/ 162 h 205"/>
                              <a:gd name="T16" fmla="*/ 0 w 190"/>
                              <a:gd name="T17" fmla="*/ 186 h 205"/>
                              <a:gd name="T18" fmla="*/ 106 w 190"/>
                              <a:gd name="T19" fmla="*/ 205 h 205"/>
                              <a:gd name="T20" fmla="*/ 126 w 190"/>
                              <a:gd name="T21" fmla="*/ 164 h 205"/>
                              <a:gd name="T22" fmla="*/ 190 w 190"/>
                              <a:gd name="T23" fmla="*/ 196 h 205"/>
                              <a:gd name="T24" fmla="*/ 148 w 190"/>
                              <a:gd name="T25" fmla="*/ 42 h 205"/>
                              <a:gd name="T26" fmla="*/ 64 w 190"/>
                              <a:gd name="T27" fmla="*/ 0 h 2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90" h="205">
                                <a:moveTo>
                                  <a:pt x="64" y="0"/>
                                </a:moveTo>
                                <a:lnTo>
                                  <a:pt x="64" y="6"/>
                                </a:lnTo>
                                <a:lnTo>
                                  <a:pt x="62" y="22"/>
                                </a:lnTo>
                                <a:lnTo>
                                  <a:pt x="60" y="46"/>
                                </a:lnTo>
                                <a:lnTo>
                                  <a:pt x="56" y="75"/>
                                </a:lnTo>
                                <a:lnTo>
                                  <a:pt x="48" y="104"/>
                                </a:lnTo>
                                <a:lnTo>
                                  <a:pt x="38" y="136"/>
                                </a:lnTo>
                                <a:lnTo>
                                  <a:pt x="22" y="162"/>
                                </a:lnTo>
                                <a:lnTo>
                                  <a:pt x="0" y="186"/>
                                </a:lnTo>
                                <a:lnTo>
                                  <a:pt x="106" y="205"/>
                                </a:lnTo>
                                <a:lnTo>
                                  <a:pt x="126" y="164"/>
                                </a:lnTo>
                                <a:lnTo>
                                  <a:pt x="190" y="196"/>
                                </a:lnTo>
                                <a:lnTo>
                                  <a:pt x="148" y="42"/>
                                </a:lnTo>
                                <a:lnTo>
                                  <a:pt x="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94" name="Freeform 419"/>
                        <wps:cNvSpPr>
                          <a:spLocks/>
                        </wps:cNvSpPr>
                        <wps:spPr bwMode="auto">
                          <a:xfrm>
                            <a:off x="914401" y="1143000"/>
                            <a:ext cx="917704" cy="1936034"/>
                          </a:xfrm>
                          <a:custGeom>
                            <a:avLst/>
                            <a:gdLst>
                              <a:gd name="T0" fmla="*/ 536 w 578"/>
                              <a:gd name="T1" fmla="*/ 481 h 1220"/>
                              <a:gd name="T2" fmla="*/ 508 w 578"/>
                              <a:gd name="T3" fmla="*/ 408 h 1220"/>
                              <a:gd name="T4" fmla="*/ 516 w 578"/>
                              <a:gd name="T5" fmla="*/ 376 h 1220"/>
                              <a:gd name="T6" fmla="*/ 546 w 578"/>
                              <a:gd name="T7" fmla="*/ 370 h 1220"/>
                              <a:gd name="T8" fmla="*/ 578 w 578"/>
                              <a:gd name="T9" fmla="*/ 351 h 1220"/>
                              <a:gd name="T10" fmla="*/ 566 w 578"/>
                              <a:gd name="T11" fmla="*/ 333 h 1220"/>
                              <a:gd name="T12" fmla="*/ 522 w 578"/>
                              <a:gd name="T13" fmla="*/ 295 h 1220"/>
                              <a:gd name="T14" fmla="*/ 467 w 578"/>
                              <a:gd name="T15" fmla="*/ 234 h 1220"/>
                              <a:gd name="T16" fmla="*/ 415 w 578"/>
                              <a:gd name="T17" fmla="*/ 148 h 1220"/>
                              <a:gd name="T18" fmla="*/ 379 w 578"/>
                              <a:gd name="T19" fmla="*/ 39 h 1220"/>
                              <a:gd name="T20" fmla="*/ 373 w 578"/>
                              <a:gd name="T21" fmla="*/ 12 h 1220"/>
                              <a:gd name="T22" fmla="*/ 363 w 578"/>
                              <a:gd name="T23" fmla="*/ 71 h 1220"/>
                              <a:gd name="T24" fmla="*/ 345 w 578"/>
                              <a:gd name="T25" fmla="*/ 156 h 1220"/>
                              <a:gd name="T26" fmla="*/ 313 w 578"/>
                              <a:gd name="T27" fmla="*/ 251 h 1220"/>
                              <a:gd name="T28" fmla="*/ 263 w 578"/>
                              <a:gd name="T29" fmla="*/ 337 h 1220"/>
                              <a:gd name="T30" fmla="*/ 291 w 578"/>
                              <a:gd name="T31" fmla="*/ 390 h 1220"/>
                              <a:gd name="T32" fmla="*/ 293 w 578"/>
                              <a:gd name="T33" fmla="*/ 410 h 1220"/>
                              <a:gd name="T34" fmla="*/ 291 w 578"/>
                              <a:gd name="T35" fmla="*/ 462 h 1220"/>
                              <a:gd name="T36" fmla="*/ 273 w 578"/>
                              <a:gd name="T37" fmla="*/ 527 h 1220"/>
                              <a:gd name="T38" fmla="*/ 225 w 578"/>
                              <a:gd name="T39" fmla="*/ 592 h 1220"/>
                              <a:gd name="T40" fmla="*/ 135 w 578"/>
                              <a:gd name="T41" fmla="*/ 642 h 1220"/>
                              <a:gd name="T42" fmla="*/ 98 w 578"/>
                              <a:gd name="T43" fmla="*/ 658 h 1220"/>
                              <a:gd name="T44" fmla="*/ 113 w 578"/>
                              <a:gd name="T45" fmla="*/ 676 h 1220"/>
                              <a:gd name="T46" fmla="*/ 143 w 578"/>
                              <a:gd name="T47" fmla="*/ 704 h 1220"/>
                              <a:gd name="T48" fmla="*/ 183 w 578"/>
                              <a:gd name="T49" fmla="*/ 732 h 1220"/>
                              <a:gd name="T50" fmla="*/ 235 w 578"/>
                              <a:gd name="T51" fmla="*/ 758 h 1220"/>
                              <a:gd name="T52" fmla="*/ 275 w 578"/>
                              <a:gd name="T53" fmla="*/ 770 h 1220"/>
                              <a:gd name="T54" fmla="*/ 267 w 578"/>
                              <a:gd name="T55" fmla="*/ 796 h 1220"/>
                              <a:gd name="T56" fmla="*/ 241 w 578"/>
                              <a:gd name="T57" fmla="*/ 845 h 1220"/>
                              <a:gd name="T58" fmla="*/ 193 w 578"/>
                              <a:gd name="T59" fmla="*/ 901 h 1220"/>
                              <a:gd name="T60" fmla="*/ 115 w 578"/>
                              <a:gd name="T61" fmla="*/ 952 h 1220"/>
                              <a:gd name="T62" fmla="*/ 0 w 578"/>
                              <a:gd name="T63" fmla="*/ 984 h 1220"/>
                              <a:gd name="T64" fmla="*/ 8 w 578"/>
                              <a:gd name="T65" fmla="*/ 994 h 1220"/>
                              <a:gd name="T66" fmla="*/ 34 w 578"/>
                              <a:gd name="T67" fmla="*/ 1018 h 1220"/>
                              <a:gd name="T68" fmla="*/ 72 w 578"/>
                              <a:gd name="T69" fmla="*/ 1043 h 1220"/>
                              <a:gd name="T70" fmla="*/ 119 w 578"/>
                              <a:gd name="T71" fmla="*/ 1061 h 1220"/>
                              <a:gd name="T72" fmla="*/ 179 w 578"/>
                              <a:gd name="T73" fmla="*/ 1063 h 1220"/>
                              <a:gd name="T74" fmla="*/ 243 w 578"/>
                              <a:gd name="T75" fmla="*/ 1049 h 1220"/>
                              <a:gd name="T76" fmla="*/ 305 w 578"/>
                              <a:gd name="T77" fmla="*/ 1053 h 1220"/>
                              <a:gd name="T78" fmla="*/ 363 w 578"/>
                              <a:gd name="T79" fmla="*/ 1075 h 1220"/>
                              <a:gd name="T80" fmla="*/ 415 w 578"/>
                              <a:gd name="T81" fmla="*/ 1109 h 1220"/>
                              <a:gd name="T82" fmla="*/ 461 w 578"/>
                              <a:gd name="T83" fmla="*/ 1145 h 1220"/>
                              <a:gd name="T84" fmla="*/ 499 w 578"/>
                              <a:gd name="T85" fmla="*/ 1176 h 1220"/>
                              <a:gd name="T86" fmla="*/ 530 w 578"/>
                              <a:gd name="T87" fmla="*/ 1198 h 1220"/>
                              <a:gd name="T88" fmla="*/ 558 w 578"/>
                              <a:gd name="T89" fmla="*/ 1212 h 1220"/>
                              <a:gd name="T90" fmla="*/ 578 w 578"/>
                              <a:gd name="T91" fmla="*/ 1220 h 1220"/>
                              <a:gd name="T92" fmla="*/ 574 w 578"/>
                              <a:gd name="T93" fmla="*/ 1065 h 1220"/>
                              <a:gd name="T94" fmla="*/ 578 w 578"/>
                              <a:gd name="T95" fmla="*/ 1032 h 122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8861 h 10000"/>
                              <a:gd name="connsiteX139" fmla="*/ 9965 w 10000"/>
                              <a:gd name="connsiteY139" fmla="*/ 8844 h 10000"/>
                              <a:gd name="connsiteX140" fmla="*/ 9931 w 10000"/>
                              <a:gd name="connsiteY140" fmla="*/ 8730 h 10000"/>
                              <a:gd name="connsiteX141" fmla="*/ 9965 w 10000"/>
                              <a:gd name="connsiteY141" fmla="*/ 8492 h 10000"/>
                              <a:gd name="connsiteX142" fmla="*/ 10000 w 10000"/>
                              <a:gd name="connsiteY142" fmla="*/ 8459 h 10000"/>
                              <a:gd name="connsiteX143" fmla="*/ 10000 w 10000"/>
                              <a:gd name="connsiteY143" fmla="*/ 4320 h 10000"/>
                              <a:gd name="connsiteX144" fmla="*/ 9827 w 10000"/>
                              <a:gd name="connsiteY144" fmla="*/ 4270 h 1000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8861 h 10000"/>
                              <a:gd name="connsiteX139" fmla="*/ 9965 w 10000"/>
                              <a:gd name="connsiteY139" fmla="*/ 8844 h 10000"/>
                              <a:gd name="connsiteX140" fmla="*/ 9965 w 10000"/>
                              <a:gd name="connsiteY140" fmla="*/ 8492 h 10000"/>
                              <a:gd name="connsiteX141" fmla="*/ 10000 w 10000"/>
                              <a:gd name="connsiteY141" fmla="*/ 8459 h 10000"/>
                              <a:gd name="connsiteX142" fmla="*/ 10000 w 10000"/>
                              <a:gd name="connsiteY142" fmla="*/ 4320 h 10000"/>
                              <a:gd name="connsiteX143" fmla="*/ 9827 w 10000"/>
                              <a:gd name="connsiteY143" fmla="*/ 4270 h 1000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8861 h 10000"/>
                              <a:gd name="connsiteX139" fmla="*/ 9965 w 10000"/>
                              <a:gd name="connsiteY139" fmla="*/ 8492 h 10000"/>
                              <a:gd name="connsiteX140" fmla="*/ 10000 w 10000"/>
                              <a:gd name="connsiteY140" fmla="*/ 8459 h 10000"/>
                              <a:gd name="connsiteX141" fmla="*/ 10000 w 10000"/>
                              <a:gd name="connsiteY141" fmla="*/ 4320 h 10000"/>
                              <a:gd name="connsiteX142" fmla="*/ 9827 w 10000"/>
                              <a:gd name="connsiteY142" fmla="*/ 4270 h 10000"/>
                              <a:gd name="connsiteX0" fmla="*/ 9827 w 10005"/>
                              <a:gd name="connsiteY0" fmla="*/ 4270 h 10000"/>
                              <a:gd name="connsiteX1" fmla="*/ 9550 w 10005"/>
                              <a:gd name="connsiteY1" fmla="*/ 4123 h 10000"/>
                              <a:gd name="connsiteX2" fmla="*/ 9273 w 10005"/>
                              <a:gd name="connsiteY2" fmla="*/ 3943 h 10000"/>
                              <a:gd name="connsiteX3" fmla="*/ 9031 w 10005"/>
                              <a:gd name="connsiteY3" fmla="*/ 3770 h 10000"/>
                              <a:gd name="connsiteX4" fmla="*/ 8893 w 10005"/>
                              <a:gd name="connsiteY4" fmla="*/ 3574 h 10000"/>
                              <a:gd name="connsiteX5" fmla="*/ 8789 w 10005"/>
                              <a:gd name="connsiteY5" fmla="*/ 3344 h 10000"/>
                              <a:gd name="connsiteX6" fmla="*/ 8824 w 10005"/>
                              <a:gd name="connsiteY6" fmla="*/ 3082 h 10000"/>
                              <a:gd name="connsiteX7" fmla="*/ 8858 w 10005"/>
                              <a:gd name="connsiteY7" fmla="*/ 3082 h 10000"/>
                              <a:gd name="connsiteX8" fmla="*/ 8927 w 10005"/>
                              <a:gd name="connsiteY8" fmla="*/ 3082 h 10000"/>
                              <a:gd name="connsiteX9" fmla="*/ 9066 w 10005"/>
                              <a:gd name="connsiteY9" fmla="*/ 3082 h 10000"/>
                              <a:gd name="connsiteX10" fmla="*/ 9239 w 10005"/>
                              <a:gd name="connsiteY10" fmla="*/ 3066 h 10000"/>
                              <a:gd name="connsiteX11" fmla="*/ 9446 w 10005"/>
                              <a:gd name="connsiteY11" fmla="*/ 3033 h 10000"/>
                              <a:gd name="connsiteX12" fmla="*/ 9654 w 10005"/>
                              <a:gd name="connsiteY12" fmla="*/ 2984 h 10000"/>
                              <a:gd name="connsiteX13" fmla="*/ 9862 w 10005"/>
                              <a:gd name="connsiteY13" fmla="*/ 2926 h 10000"/>
                              <a:gd name="connsiteX14" fmla="*/ 10000 w 10005"/>
                              <a:gd name="connsiteY14" fmla="*/ 2877 h 10000"/>
                              <a:gd name="connsiteX15" fmla="*/ 10000 w 10005"/>
                              <a:gd name="connsiteY15" fmla="*/ 2811 h 10000"/>
                              <a:gd name="connsiteX16" fmla="*/ 9931 w 10005"/>
                              <a:gd name="connsiteY16" fmla="*/ 2795 h 10000"/>
                              <a:gd name="connsiteX17" fmla="*/ 9792 w 10005"/>
                              <a:gd name="connsiteY17" fmla="*/ 2730 h 10000"/>
                              <a:gd name="connsiteX18" fmla="*/ 9550 w 10005"/>
                              <a:gd name="connsiteY18" fmla="*/ 2648 h 10000"/>
                              <a:gd name="connsiteX19" fmla="*/ 9308 w 10005"/>
                              <a:gd name="connsiteY19" fmla="*/ 2549 h 10000"/>
                              <a:gd name="connsiteX20" fmla="*/ 9031 w 10005"/>
                              <a:gd name="connsiteY20" fmla="*/ 2418 h 10000"/>
                              <a:gd name="connsiteX21" fmla="*/ 8720 w 10005"/>
                              <a:gd name="connsiteY21" fmla="*/ 2270 h 10000"/>
                              <a:gd name="connsiteX22" fmla="*/ 8426 w 10005"/>
                              <a:gd name="connsiteY22" fmla="*/ 2107 h 10000"/>
                              <a:gd name="connsiteX23" fmla="*/ 8080 w 10005"/>
                              <a:gd name="connsiteY23" fmla="*/ 1918 h 10000"/>
                              <a:gd name="connsiteX24" fmla="*/ 7768 w 10005"/>
                              <a:gd name="connsiteY24" fmla="*/ 1705 h 10000"/>
                              <a:gd name="connsiteX25" fmla="*/ 7457 w 10005"/>
                              <a:gd name="connsiteY25" fmla="*/ 1475 h 10000"/>
                              <a:gd name="connsiteX26" fmla="*/ 7180 w 10005"/>
                              <a:gd name="connsiteY26" fmla="*/ 1213 h 10000"/>
                              <a:gd name="connsiteX27" fmla="*/ 6938 w 10005"/>
                              <a:gd name="connsiteY27" fmla="*/ 943 h 10000"/>
                              <a:gd name="connsiteX28" fmla="*/ 6730 w 10005"/>
                              <a:gd name="connsiteY28" fmla="*/ 648 h 10000"/>
                              <a:gd name="connsiteX29" fmla="*/ 6557 w 10005"/>
                              <a:gd name="connsiteY29" fmla="*/ 320 h 10000"/>
                              <a:gd name="connsiteX30" fmla="*/ 6453 w 10005"/>
                              <a:gd name="connsiteY30" fmla="*/ 0 h 10000"/>
                              <a:gd name="connsiteX31" fmla="*/ 6453 w 10005"/>
                              <a:gd name="connsiteY31" fmla="*/ 16 h 10000"/>
                              <a:gd name="connsiteX32" fmla="*/ 6453 w 10005"/>
                              <a:gd name="connsiteY32" fmla="*/ 98 h 10000"/>
                              <a:gd name="connsiteX33" fmla="*/ 6419 w 10005"/>
                              <a:gd name="connsiteY33" fmla="*/ 221 h 10000"/>
                              <a:gd name="connsiteX34" fmla="*/ 6349 w 10005"/>
                              <a:gd name="connsiteY34" fmla="*/ 385 h 10000"/>
                              <a:gd name="connsiteX35" fmla="*/ 6280 w 10005"/>
                              <a:gd name="connsiteY35" fmla="*/ 582 h 10000"/>
                              <a:gd name="connsiteX36" fmla="*/ 6211 w 10005"/>
                              <a:gd name="connsiteY36" fmla="*/ 795 h 10000"/>
                              <a:gd name="connsiteX37" fmla="*/ 6107 w 10005"/>
                              <a:gd name="connsiteY37" fmla="*/ 1041 h 10000"/>
                              <a:gd name="connsiteX38" fmla="*/ 5969 w 10005"/>
                              <a:gd name="connsiteY38" fmla="*/ 1279 h 10000"/>
                              <a:gd name="connsiteX39" fmla="*/ 5830 w 10005"/>
                              <a:gd name="connsiteY39" fmla="*/ 1541 h 10000"/>
                              <a:gd name="connsiteX40" fmla="*/ 5623 w 10005"/>
                              <a:gd name="connsiteY40" fmla="*/ 1803 h 10000"/>
                              <a:gd name="connsiteX41" fmla="*/ 5415 w 10005"/>
                              <a:gd name="connsiteY41" fmla="*/ 2057 h 10000"/>
                              <a:gd name="connsiteX42" fmla="*/ 5173 w 10005"/>
                              <a:gd name="connsiteY42" fmla="*/ 2320 h 10000"/>
                              <a:gd name="connsiteX43" fmla="*/ 4896 w 10005"/>
                              <a:gd name="connsiteY43" fmla="*/ 2549 h 10000"/>
                              <a:gd name="connsiteX44" fmla="*/ 4550 w 10005"/>
                              <a:gd name="connsiteY44" fmla="*/ 2762 h 10000"/>
                              <a:gd name="connsiteX45" fmla="*/ 4204 w 10005"/>
                              <a:gd name="connsiteY45" fmla="*/ 2926 h 10000"/>
                              <a:gd name="connsiteX46" fmla="*/ 3824 w 10005"/>
                              <a:gd name="connsiteY46" fmla="*/ 3066 h 10000"/>
                              <a:gd name="connsiteX47" fmla="*/ 5035 w 10005"/>
                              <a:gd name="connsiteY47" fmla="*/ 3197 h 10000"/>
                              <a:gd name="connsiteX48" fmla="*/ 5035 w 10005"/>
                              <a:gd name="connsiteY48" fmla="*/ 3213 h 10000"/>
                              <a:gd name="connsiteX49" fmla="*/ 5069 w 10005"/>
                              <a:gd name="connsiteY49" fmla="*/ 3279 h 10000"/>
                              <a:gd name="connsiteX50" fmla="*/ 5069 w 10005"/>
                              <a:gd name="connsiteY50" fmla="*/ 3361 h 10000"/>
                              <a:gd name="connsiteX51" fmla="*/ 5069 w 10005"/>
                              <a:gd name="connsiteY51" fmla="*/ 3475 h 10000"/>
                              <a:gd name="connsiteX52" fmla="*/ 5069 w 10005"/>
                              <a:gd name="connsiteY52" fmla="*/ 3623 h 10000"/>
                              <a:gd name="connsiteX53" fmla="*/ 5035 w 10005"/>
                              <a:gd name="connsiteY53" fmla="*/ 3787 h 10000"/>
                              <a:gd name="connsiteX54" fmla="*/ 4965 w 10005"/>
                              <a:gd name="connsiteY54" fmla="*/ 3943 h 10000"/>
                              <a:gd name="connsiteX55" fmla="*/ 4862 w 10005"/>
                              <a:gd name="connsiteY55" fmla="*/ 4123 h 10000"/>
                              <a:gd name="connsiteX56" fmla="*/ 4723 w 10005"/>
                              <a:gd name="connsiteY56" fmla="*/ 4320 h 10000"/>
                              <a:gd name="connsiteX57" fmla="*/ 4516 w 10005"/>
                              <a:gd name="connsiteY57" fmla="*/ 4500 h 10000"/>
                              <a:gd name="connsiteX58" fmla="*/ 4204 w 10005"/>
                              <a:gd name="connsiteY58" fmla="*/ 4680 h 10000"/>
                              <a:gd name="connsiteX59" fmla="*/ 3893 w 10005"/>
                              <a:gd name="connsiteY59" fmla="*/ 4852 h 10000"/>
                              <a:gd name="connsiteX60" fmla="*/ 3443 w 10005"/>
                              <a:gd name="connsiteY60" fmla="*/ 5016 h 10000"/>
                              <a:gd name="connsiteX61" fmla="*/ 2958 w 10005"/>
                              <a:gd name="connsiteY61" fmla="*/ 5148 h 10000"/>
                              <a:gd name="connsiteX62" fmla="*/ 2336 w 10005"/>
                              <a:gd name="connsiteY62" fmla="*/ 5262 h 10000"/>
                              <a:gd name="connsiteX63" fmla="*/ 1661 w 10005"/>
                              <a:gd name="connsiteY63" fmla="*/ 5344 h 10000"/>
                              <a:gd name="connsiteX64" fmla="*/ 1661 w 10005"/>
                              <a:gd name="connsiteY64" fmla="*/ 5361 h 10000"/>
                              <a:gd name="connsiteX65" fmla="*/ 1696 w 10005"/>
                              <a:gd name="connsiteY65" fmla="*/ 5393 h 10000"/>
                              <a:gd name="connsiteX66" fmla="*/ 1799 w 10005"/>
                              <a:gd name="connsiteY66" fmla="*/ 5434 h 10000"/>
                              <a:gd name="connsiteX67" fmla="*/ 1851 w 10005"/>
                              <a:gd name="connsiteY67" fmla="*/ 5484 h 10000"/>
                              <a:gd name="connsiteX68" fmla="*/ 1955 w 10005"/>
                              <a:gd name="connsiteY68" fmla="*/ 5541 h 10000"/>
                              <a:gd name="connsiteX69" fmla="*/ 2128 w 10005"/>
                              <a:gd name="connsiteY69" fmla="*/ 5607 h 10000"/>
                              <a:gd name="connsiteX70" fmla="*/ 2266 w 10005"/>
                              <a:gd name="connsiteY70" fmla="*/ 5689 h 10000"/>
                              <a:gd name="connsiteX71" fmla="*/ 2474 w 10005"/>
                              <a:gd name="connsiteY71" fmla="*/ 5770 h 10000"/>
                              <a:gd name="connsiteX72" fmla="*/ 2682 w 10005"/>
                              <a:gd name="connsiteY72" fmla="*/ 5852 h 10000"/>
                              <a:gd name="connsiteX73" fmla="*/ 2889 w 10005"/>
                              <a:gd name="connsiteY73" fmla="*/ 5926 h 10000"/>
                              <a:gd name="connsiteX74" fmla="*/ 3166 w 10005"/>
                              <a:gd name="connsiteY74" fmla="*/ 6000 h 10000"/>
                              <a:gd name="connsiteX75" fmla="*/ 3443 w 10005"/>
                              <a:gd name="connsiteY75" fmla="*/ 6082 h 10000"/>
                              <a:gd name="connsiteX76" fmla="*/ 3754 w 10005"/>
                              <a:gd name="connsiteY76" fmla="*/ 6148 h 10000"/>
                              <a:gd name="connsiteX77" fmla="*/ 4066 w 10005"/>
                              <a:gd name="connsiteY77" fmla="*/ 6213 h 10000"/>
                              <a:gd name="connsiteX78" fmla="*/ 4412 w 10005"/>
                              <a:gd name="connsiteY78" fmla="*/ 6262 h 10000"/>
                              <a:gd name="connsiteX79" fmla="*/ 4758 w 10005"/>
                              <a:gd name="connsiteY79" fmla="*/ 6295 h 10000"/>
                              <a:gd name="connsiteX80" fmla="*/ 4758 w 10005"/>
                              <a:gd name="connsiteY80" fmla="*/ 6311 h 10000"/>
                              <a:gd name="connsiteX81" fmla="*/ 4758 w 10005"/>
                              <a:gd name="connsiteY81" fmla="*/ 6361 h 10000"/>
                              <a:gd name="connsiteX82" fmla="*/ 4689 w 10005"/>
                              <a:gd name="connsiteY82" fmla="*/ 6426 h 10000"/>
                              <a:gd name="connsiteX83" fmla="*/ 4619 w 10005"/>
                              <a:gd name="connsiteY83" fmla="*/ 6525 h 10000"/>
                              <a:gd name="connsiteX84" fmla="*/ 4516 w 10005"/>
                              <a:gd name="connsiteY84" fmla="*/ 6656 h 10000"/>
                              <a:gd name="connsiteX85" fmla="*/ 4377 w 10005"/>
                              <a:gd name="connsiteY85" fmla="*/ 6779 h 10000"/>
                              <a:gd name="connsiteX86" fmla="*/ 4170 w 10005"/>
                              <a:gd name="connsiteY86" fmla="*/ 6926 h 10000"/>
                              <a:gd name="connsiteX87" fmla="*/ 3962 w 10005"/>
                              <a:gd name="connsiteY87" fmla="*/ 7074 h 10000"/>
                              <a:gd name="connsiteX88" fmla="*/ 3685 w 10005"/>
                              <a:gd name="connsiteY88" fmla="*/ 7221 h 10000"/>
                              <a:gd name="connsiteX89" fmla="*/ 3339 w 10005"/>
                              <a:gd name="connsiteY89" fmla="*/ 7385 h 10000"/>
                              <a:gd name="connsiteX90" fmla="*/ 2958 w 10005"/>
                              <a:gd name="connsiteY90" fmla="*/ 7533 h 10000"/>
                              <a:gd name="connsiteX91" fmla="*/ 2509 w 10005"/>
                              <a:gd name="connsiteY91" fmla="*/ 7672 h 10000"/>
                              <a:gd name="connsiteX92" fmla="*/ 1990 w 10005"/>
                              <a:gd name="connsiteY92" fmla="*/ 7803 h 10000"/>
                              <a:gd name="connsiteX93" fmla="*/ 1419 w 10005"/>
                              <a:gd name="connsiteY93" fmla="*/ 7902 h 10000"/>
                              <a:gd name="connsiteX94" fmla="*/ 761 w 10005"/>
                              <a:gd name="connsiteY94" fmla="*/ 8000 h 10000"/>
                              <a:gd name="connsiteX95" fmla="*/ 0 w 10005"/>
                              <a:gd name="connsiteY95" fmla="*/ 8066 h 10000"/>
                              <a:gd name="connsiteX96" fmla="*/ 35 w 10005"/>
                              <a:gd name="connsiteY96" fmla="*/ 8082 h 10000"/>
                              <a:gd name="connsiteX97" fmla="*/ 69 w 10005"/>
                              <a:gd name="connsiteY97" fmla="*/ 8098 h 10000"/>
                              <a:gd name="connsiteX98" fmla="*/ 138 w 10005"/>
                              <a:gd name="connsiteY98" fmla="*/ 8148 h 10000"/>
                              <a:gd name="connsiteX99" fmla="*/ 277 w 10005"/>
                              <a:gd name="connsiteY99" fmla="*/ 8213 h 10000"/>
                              <a:gd name="connsiteX100" fmla="*/ 415 w 10005"/>
                              <a:gd name="connsiteY100" fmla="*/ 8279 h 10000"/>
                              <a:gd name="connsiteX101" fmla="*/ 588 w 10005"/>
                              <a:gd name="connsiteY101" fmla="*/ 8344 h 10000"/>
                              <a:gd name="connsiteX102" fmla="*/ 761 w 10005"/>
                              <a:gd name="connsiteY102" fmla="*/ 8410 h 10000"/>
                              <a:gd name="connsiteX103" fmla="*/ 1003 w 10005"/>
                              <a:gd name="connsiteY103" fmla="*/ 8492 h 10000"/>
                              <a:gd name="connsiteX104" fmla="*/ 1246 w 10005"/>
                              <a:gd name="connsiteY104" fmla="*/ 8549 h 10000"/>
                              <a:gd name="connsiteX105" fmla="*/ 1488 w 10005"/>
                              <a:gd name="connsiteY105" fmla="*/ 8615 h 10000"/>
                              <a:gd name="connsiteX106" fmla="*/ 1799 w 10005"/>
                              <a:gd name="connsiteY106" fmla="*/ 8664 h 10000"/>
                              <a:gd name="connsiteX107" fmla="*/ 2059 w 10005"/>
                              <a:gd name="connsiteY107" fmla="*/ 8697 h 10000"/>
                              <a:gd name="connsiteX108" fmla="*/ 2405 w 10005"/>
                              <a:gd name="connsiteY108" fmla="*/ 8730 h 10000"/>
                              <a:gd name="connsiteX109" fmla="*/ 2716 w 10005"/>
                              <a:gd name="connsiteY109" fmla="*/ 8730 h 10000"/>
                              <a:gd name="connsiteX110" fmla="*/ 3097 w 10005"/>
                              <a:gd name="connsiteY110" fmla="*/ 8713 h 10000"/>
                              <a:gd name="connsiteX111" fmla="*/ 3443 w 10005"/>
                              <a:gd name="connsiteY111" fmla="*/ 8664 h 10000"/>
                              <a:gd name="connsiteX112" fmla="*/ 3824 w 10005"/>
                              <a:gd name="connsiteY112" fmla="*/ 8615 h 10000"/>
                              <a:gd name="connsiteX113" fmla="*/ 4204 w 10005"/>
                              <a:gd name="connsiteY113" fmla="*/ 8598 h 10000"/>
                              <a:gd name="connsiteX114" fmla="*/ 4585 w 10005"/>
                              <a:gd name="connsiteY114" fmla="*/ 8598 h 10000"/>
                              <a:gd name="connsiteX115" fmla="*/ 4931 w 10005"/>
                              <a:gd name="connsiteY115" fmla="*/ 8598 h 10000"/>
                              <a:gd name="connsiteX116" fmla="*/ 5277 w 10005"/>
                              <a:gd name="connsiteY116" fmla="*/ 8631 h 10000"/>
                              <a:gd name="connsiteX117" fmla="*/ 5623 w 10005"/>
                              <a:gd name="connsiteY117" fmla="*/ 8680 h 10000"/>
                              <a:gd name="connsiteX118" fmla="*/ 5969 w 10005"/>
                              <a:gd name="connsiteY118" fmla="*/ 8746 h 10000"/>
                              <a:gd name="connsiteX119" fmla="*/ 6280 w 10005"/>
                              <a:gd name="connsiteY119" fmla="*/ 8811 h 10000"/>
                              <a:gd name="connsiteX120" fmla="*/ 6592 w 10005"/>
                              <a:gd name="connsiteY120" fmla="*/ 8893 h 10000"/>
                              <a:gd name="connsiteX121" fmla="*/ 6903 w 10005"/>
                              <a:gd name="connsiteY121" fmla="*/ 8992 h 10000"/>
                              <a:gd name="connsiteX122" fmla="*/ 7180 w 10005"/>
                              <a:gd name="connsiteY122" fmla="*/ 9090 h 10000"/>
                              <a:gd name="connsiteX123" fmla="*/ 7457 w 10005"/>
                              <a:gd name="connsiteY123" fmla="*/ 9189 h 10000"/>
                              <a:gd name="connsiteX124" fmla="*/ 7734 w 10005"/>
                              <a:gd name="connsiteY124" fmla="*/ 9287 h 10000"/>
                              <a:gd name="connsiteX125" fmla="*/ 7976 w 10005"/>
                              <a:gd name="connsiteY125" fmla="*/ 9385 h 10000"/>
                              <a:gd name="connsiteX126" fmla="*/ 8253 w 10005"/>
                              <a:gd name="connsiteY126" fmla="*/ 9475 h 10000"/>
                              <a:gd name="connsiteX127" fmla="*/ 8460 w 10005"/>
                              <a:gd name="connsiteY127" fmla="*/ 9574 h 10000"/>
                              <a:gd name="connsiteX128" fmla="*/ 8633 w 10005"/>
                              <a:gd name="connsiteY128" fmla="*/ 9639 h 10000"/>
                              <a:gd name="connsiteX129" fmla="*/ 8789 w 10005"/>
                              <a:gd name="connsiteY129" fmla="*/ 9705 h 10000"/>
                              <a:gd name="connsiteX130" fmla="*/ 8997 w 10005"/>
                              <a:gd name="connsiteY130" fmla="*/ 9770 h 10000"/>
                              <a:gd name="connsiteX131" fmla="*/ 9170 w 10005"/>
                              <a:gd name="connsiteY131" fmla="*/ 9820 h 10000"/>
                              <a:gd name="connsiteX132" fmla="*/ 9343 w 10005"/>
                              <a:gd name="connsiteY132" fmla="*/ 9869 h 10000"/>
                              <a:gd name="connsiteX133" fmla="*/ 9481 w 10005"/>
                              <a:gd name="connsiteY133" fmla="*/ 9902 h 10000"/>
                              <a:gd name="connsiteX134" fmla="*/ 9654 w 10005"/>
                              <a:gd name="connsiteY134" fmla="*/ 9934 h 10000"/>
                              <a:gd name="connsiteX135" fmla="*/ 9827 w 10005"/>
                              <a:gd name="connsiteY135" fmla="*/ 9967 h 10000"/>
                              <a:gd name="connsiteX136" fmla="*/ 10000 w 10005"/>
                              <a:gd name="connsiteY136" fmla="*/ 9984 h 10000"/>
                              <a:gd name="connsiteX137" fmla="*/ 10000 w 10005"/>
                              <a:gd name="connsiteY137" fmla="*/ 10000 h 10000"/>
                              <a:gd name="connsiteX138" fmla="*/ 10000 w 10005"/>
                              <a:gd name="connsiteY138" fmla="*/ 8861 h 10000"/>
                              <a:gd name="connsiteX139" fmla="*/ 9965 w 10005"/>
                              <a:gd name="connsiteY139" fmla="*/ 8492 h 10000"/>
                              <a:gd name="connsiteX140" fmla="*/ 10000 w 10005"/>
                              <a:gd name="connsiteY140" fmla="*/ 4320 h 10000"/>
                              <a:gd name="connsiteX141" fmla="*/ 9827 w 10005"/>
                              <a:gd name="connsiteY141" fmla="*/ 4270 h 10000"/>
                              <a:gd name="connsiteX0" fmla="*/ 9827 w 10012"/>
                              <a:gd name="connsiteY0" fmla="*/ 4270 h 10000"/>
                              <a:gd name="connsiteX1" fmla="*/ 9550 w 10012"/>
                              <a:gd name="connsiteY1" fmla="*/ 4123 h 10000"/>
                              <a:gd name="connsiteX2" fmla="*/ 9273 w 10012"/>
                              <a:gd name="connsiteY2" fmla="*/ 3943 h 10000"/>
                              <a:gd name="connsiteX3" fmla="*/ 9031 w 10012"/>
                              <a:gd name="connsiteY3" fmla="*/ 3770 h 10000"/>
                              <a:gd name="connsiteX4" fmla="*/ 8893 w 10012"/>
                              <a:gd name="connsiteY4" fmla="*/ 3574 h 10000"/>
                              <a:gd name="connsiteX5" fmla="*/ 8789 w 10012"/>
                              <a:gd name="connsiteY5" fmla="*/ 3344 h 10000"/>
                              <a:gd name="connsiteX6" fmla="*/ 8824 w 10012"/>
                              <a:gd name="connsiteY6" fmla="*/ 3082 h 10000"/>
                              <a:gd name="connsiteX7" fmla="*/ 8858 w 10012"/>
                              <a:gd name="connsiteY7" fmla="*/ 3082 h 10000"/>
                              <a:gd name="connsiteX8" fmla="*/ 8927 w 10012"/>
                              <a:gd name="connsiteY8" fmla="*/ 3082 h 10000"/>
                              <a:gd name="connsiteX9" fmla="*/ 9066 w 10012"/>
                              <a:gd name="connsiteY9" fmla="*/ 3082 h 10000"/>
                              <a:gd name="connsiteX10" fmla="*/ 9239 w 10012"/>
                              <a:gd name="connsiteY10" fmla="*/ 3066 h 10000"/>
                              <a:gd name="connsiteX11" fmla="*/ 9446 w 10012"/>
                              <a:gd name="connsiteY11" fmla="*/ 3033 h 10000"/>
                              <a:gd name="connsiteX12" fmla="*/ 9654 w 10012"/>
                              <a:gd name="connsiteY12" fmla="*/ 2984 h 10000"/>
                              <a:gd name="connsiteX13" fmla="*/ 9862 w 10012"/>
                              <a:gd name="connsiteY13" fmla="*/ 2926 h 10000"/>
                              <a:gd name="connsiteX14" fmla="*/ 10000 w 10012"/>
                              <a:gd name="connsiteY14" fmla="*/ 2877 h 10000"/>
                              <a:gd name="connsiteX15" fmla="*/ 10000 w 10012"/>
                              <a:gd name="connsiteY15" fmla="*/ 2811 h 10000"/>
                              <a:gd name="connsiteX16" fmla="*/ 9931 w 10012"/>
                              <a:gd name="connsiteY16" fmla="*/ 2795 h 10000"/>
                              <a:gd name="connsiteX17" fmla="*/ 9792 w 10012"/>
                              <a:gd name="connsiteY17" fmla="*/ 2730 h 10000"/>
                              <a:gd name="connsiteX18" fmla="*/ 9550 w 10012"/>
                              <a:gd name="connsiteY18" fmla="*/ 2648 h 10000"/>
                              <a:gd name="connsiteX19" fmla="*/ 9308 w 10012"/>
                              <a:gd name="connsiteY19" fmla="*/ 2549 h 10000"/>
                              <a:gd name="connsiteX20" fmla="*/ 9031 w 10012"/>
                              <a:gd name="connsiteY20" fmla="*/ 2418 h 10000"/>
                              <a:gd name="connsiteX21" fmla="*/ 8720 w 10012"/>
                              <a:gd name="connsiteY21" fmla="*/ 2270 h 10000"/>
                              <a:gd name="connsiteX22" fmla="*/ 8426 w 10012"/>
                              <a:gd name="connsiteY22" fmla="*/ 2107 h 10000"/>
                              <a:gd name="connsiteX23" fmla="*/ 8080 w 10012"/>
                              <a:gd name="connsiteY23" fmla="*/ 1918 h 10000"/>
                              <a:gd name="connsiteX24" fmla="*/ 7768 w 10012"/>
                              <a:gd name="connsiteY24" fmla="*/ 1705 h 10000"/>
                              <a:gd name="connsiteX25" fmla="*/ 7457 w 10012"/>
                              <a:gd name="connsiteY25" fmla="*/ 1475 h 10000"/>
                              <a:gd name="connsiteX26" fmla="*/ 7180 w 10012"/>
                              <a:gd name="connsiteY26" fmla="*/ 1213 h 10000"/>
                              <a:gd name="connsiteX27" fmla="*/ 6938 w 10012"/>
                              <a:gd name="connsiteY27" fmla="*/ 943 h 10000"/>
                              <a:gd name="connsiteX28" fmla="*/ 6730 w 10012"/>
                              <a:gd name="connsiteY28" fmla="*/ 648 h 10000"/>
                              <a:gd name="connsiteX29" fmla="*/ 6557 w 10012"/>
                              <a:gd name="connsiteY29" fmla="*/ 320 h 10000"/>
                              <a:gd name="connsiteX30" fmla="*/ 6453 w 10012"/>
                              <a:gd name="connsiteY30" fmla="*/ 0 h 10000"/>
                              <a:gd name="connsiteX31" fmla="*/ 6453 w 10012"/>
                              <a:gd name="connsiteY31" fmla="*/ 16 h 10000"/>
                              <a:gd name="connsiteX32" fmla="*/ 6453 w 10012"/>
                              <a:gd name="connsiteY32" fmla="*/ 98 h 10000"/>
                              <a:gd name="connsiteX33" fmla="*/ 6419 w 10012"/>
                              <a:gd name="connsiteY33" fmla="*/ 221 h 10000"/>
                              <a:gd name="connsiteX34" fmla="*/ 6349 w 10012"/>
                              <a:gd name="connsiteY34" fmla="*/ 385 h 10000"/>
                              <a:gd name="connsiteX35" fmla="*/ 6280 w 10012"/>
                              <a:gd name="connsiteY35" fmla="*/ 582 h 10000"/>
                              <a:gd name="connsiteX36" fmla="*/ 6211 w 10012"/>
                              <a:gd name="connsiteY36" fmla="*/ 795 h 10000"/>
                              <a:gd name="connsiteX37" fmla="*/ 6107 w 10012"/>
                              <a:gd name="connsiteY37" fmla="*/ 1041 h 10000"/>
                              <a:gd name="connsiteX38" fmla="*/ 5969 w 10012"/>
                              <a:gd name="connsiteY38" fmla="*/ 1279 h 10000"/>
                              <a:gd name="connsiteX39" fmla="*/ 5830 w 10012"/>
                              <a:gd name="connsiteY39" fmla="*/ 1541 h 10000"/>
                              <a:gd name="connsiteX40" fmla="*/ 5623 w 10012"/>
                              <a:gd name="connsiteY40" fmla="*/ 1803 h 10000"/>
                              <a:gd name="connsiteX41" fmla="*/ 5415 w 10012"/>
                              <a:gd name="connsiteY41" fmla="*/ 2057 h 10000"/>
                              <a:gd name="connsiteX42" fmla="*/ 5173 w 10012"/>
                              <a:gd name="connsiteY42" fmla="*/ 2320 h 10000"/>
                              <a:gd name="connsiteX43" fmla="*/ 4896 w 10012"/>
                              <a:gd name="connsiteY43" fmla="*/ 2549 h 10000"/>
                              <a:gd name="connsiteX44" fmla="*/ 4550 w 10012"/>
                              <a:gd name="connsiteY44" fmla="*/ 2762 h 10000"/>
                              <a:gd name="connsiteX45" fmla="*/ 4204 w 10012"/>
                              <a:gd name="connsiteY45" fmla="*/ 2926 h 10000"/>
                              <a:gd name="connsiteX46" fmla="*/ 3824 w 10012"/>
                              <a:gd name="connsiteY46" fmla="*/ 3066 h 10000"/>
                              <a:gd name="connsiteX47" fmla="*/ 5035 w 10012"/>
                              <a:gd name="connsiteY47" fmla="*/ 3197 h 10000"/>
                              <a:gd name="connsiteX48" fmla="*/ 5035 w 10012"/>
                              <a:gd name="connsiteY48" fmla="*/ 3213 h 10000"/>
                              <a:gd name="connsiteX49" fmla="*/ 5069 w 10012"/>
                              <a:gd name="connsiteY49" fmla="*/ 3279 h 10000"/>
                              <a:gd name="connsiteX50" fmla="*/ 5069 w 10012"/>
                              <a:gd name="connsiteY50" fmla="*/ 3361 h 10000"/>
                              <a:gd name="connsiteX51" fmla="*/ 5069 w 10012"/>
                              <a:gd name="connsiteY51" fmla="*/ 3475 h 10000"/>
                              <a:gd name="connsiteX52" fmla="*/ 5069 w 10012"/>
                              <a:gd name="connsiteY52" fmla="*/ 3623 h 10000"/>
                              <a:gd name="connsiteX53" fmla="*/ 5035 w 10012"/>
                              <a:gd name="connsiteY53" fmla="*/ 3787 h 10000"/>
                              <a:gd name="connsiteX54" fmla="*/ 4965 w 10012"/>
                              <a:gd name="connsiteY54" fmla="*/ 3943 h 10000"/>
                              <a:gd name="connsiteX55" fmla="*/ 4862 w 10012"/>
                              <a:gd name="connsiteY55" fmla="*/ 4123 h 10000"/>
                              <a:gd name="connsiteX56" fmla="*/ 4723 w 10012"/>
                              <a:gd name="connsiteY56" fmla="*/ 4320 h 10000"/>
                              <a:gd name="connsiteX57" fmla="*/ 4516 w 10012"/>
                              <a:gd name="connsiteY57" fmla="*/ 4500 h 10000"/>
                              <a:gd name="connsiteX58" fmla="*/ 4204 w 10012"/>
                              <a:gd name="connsiteY58" fmla="*/ 4680 h 10000"/>
                              <a:gd name="connsiteX59" fmla="*/ 3893 w 10012"/>
                              <a:gd name="connsiteY59" fmla="*/ 4852 h 10000"/>
                              <a:gd name="connsiteX60" fmla="*/ 3443 w 10012"/>
                              <a:gd name="connsiteY60" fmla="*/ 5016 h 10000"/>
                              <a:gd name="connsiteX61" fmla="*/ 2958 w 10012"/>
                              <a:gd name="connsiteY61" fmla="*/ 5148 h 10000"/>
                              <a:gd name="connsiteX62" fmla="*/ 2336 w 10012"/>
                              <a:gd name="connsiteY62" fmla="*/ 5262 h 10000"/>
                              <a:gd name="connsiteX63" fmla="*/ 1661 w 10012"/>
                              <a:gd name="connsiteY63" fmla="*/ 5344 h 10000"/>
                              <a:gd name="connsiteX64" fmla="*/ 1661 w 10012"/>
                              <a:gd name="connsiteY64" fmla="*/ 5361 h 10000"/>
                              <a:gd name="connsiteX65" fmla="*/ 1696 w 10012"/>
                              <a:gd name="connsiteY65" fmla="*/ 5393 h 10000"/>
                              <a:gd name="connsiteX66" fmla="*/ 1799 w 10012"/>
                              <a:gd name="connsiteY66" fmla="*/ 5434 h 10000"/>
                              <a:gd name="connsiteX67" fmla="*/ 1851 w 10012"/>
                              <a:gd name="connsiteY67" fmla="*/ 5484 h 10000"/>
                              <a:gd name="connsiteX68" fmla="*/ 1955 w 10012"/>
                              <a:gd name="connsiteY68" fmla="*/ 5541 h 10000"/>
                              <a:gd name="connsiteX69" fmla="*/ 2128 w 10012"/>
                              <a:gd name="connsiteY69" fmla="*/ 5607 h 10000"/>
                              <a:gd name="connsiteX70" fmla="*/ 2266 w 10012"/>
                              <a:gd name="connsiteY70" fmla="*/ 5689 h 10000"/>
                              <a:gd name="connsiteX71" fmla="*/ 2474 w 10012"/>
                              <a:gd name="connsiteY71" fmla="*/ 5770 h 10000"/>
                              <a:gd name="connsiteX72" fmla="*/ 2682 w 10012"/>
                              <a:gd name="connsiteY72" fmla="*/ 5852 h 10000"/>
                              <a:gd name="connsiteX73" fmla="*/ 2889 w 10012"/>
                              <a:gd name="connsiteY73" fmla="*/ 5926 h 10000"/>
                              <a:gd name="connsiteX74" fmla="*/ 3166 w 10012"/>
                              <a:gd name="connsiteY74" fmla="*/ 6000 h 10000"/>
                              <a:gd name="connsiteX75" fmla="*/ 3443 w 10012"/>
                              <a:gd name="connsiteY75" fmla="*/ 6082 h 10000"/>
                              <a:gd name="connsiteX76" fmla="*/ 3754 w 10012"/>
                              <a:gd name="connsiteY76" fmla="*/ 6148 h 10000"/>
                              <a:gd name="connsiteX77" fmla="*/ 4066 w 10012"/>
                              <a:gd name="connsiteY77" fmla="*/ 6213 h 10000"/>
                              <a:gd name="connsiteX78" fmla="*/ 4412 w 10012"/>
                              <a:gd name="connsiteY78" fmla="*/ 6262 h 10000"/>
                              <a:gd name="connsiteX79" fmla="*/ 4758 w 10012"/>
                              <a:gd name="connsiteY79" fmla="*/ 6295 h 10000"/>
                              <a:gd name="connsiteX80" fmla="*/ 4758 w 10012"/>
                              <a:gd name="connsiteY80" fmla="*/ 6311 h 10000"/>
                              <a:gd name="connsiteX81" fmla="*/ 4758 w 10012"/>
                              <a:gd name="connsiteY81" fmla="*/ 6361 h 10000"/>
                              <a:gd name="connsiteX82" fmla="*/ 4689 w 10012"/>
                              <a:gd name="connsiteY82" fmla="*/ 6426 h 10000"/>
                              <a:gd name="connsiteX83" fmla="*/ 4619 w 10012"/>
                              <a:gd name="connsiteY83" fmla="*/ 6525 h 10000"/>
                              <a:gd name="connsiteX84" fmla="*/ 4516 w 10012"/>
                              <a:gd name="connsiteY84" fmla="*/ 6656 h 10000"/>
                              <a:gd name="connsiteX85" fmla="*/ 4377 w 10012"/>
                              <a:gd name="connsiteY85" fmla="*/ 6779 h 10000"/>
                              <a:gd name="connsiteX86" fmla="*/ 4170 w 10012"/>
                              <a:gd name="connsiteY86" fmla="*/ 6926 h 10000"/>
                              <a:gd name="connsiteX87" fmla="*/ 3962 w 10012"/>
                              <a:gd name="connsiteY87" fmla="*/ 7074 h 10000"/>
                              <a:gd name="connsiteX88" fmla="*/ 3685 w 10012"/>
                              <a:gd name="connsiteY88" fmla="*/ 7221 h 10000"/>
                              <a:gd name="connsiteX89" fmla="*/ 3339 w 10012"/>
                              <a:gd name="connsiteY89" fmla="*/ 7385 h 10000"/>
                              <a:gd name="connsiteX90" fmla="*/ 2958 w 10012"/>
                              <a:gd name="connsiteY90" fmla="*/ 7533 h 10000"/>
                              <a:gd name="connsiteX91" fmla="*/ 2509 w 10012"/>
                              <a:gd name="connsiteY91" fmla="*/ 7672 h 10000"/>
                              <a:gd name="connsiteX92" fmla="*/ 1990 w 10012"/>
                              <a:gd name="connsiteY92" fmla="*/ 7803 h 10000"/>
                              <a:gd name="connsiteX93" fmla="*/ 1419 w 10012"/>
                              <a:gd name="connsiteY93" fmla="*/ 7902 h 10000"/>
                              <a:gd name="connsiteX94" fmla="*/ 761 w 10012"/>
                              <a:gd name="connsiteY94" fmla="*/ 8000 h 10000"/>
                              <a:gd name="connsiteX95" fmla="*/ 0 w 10012"/>
                              <a:gd name="connsiteY95" fmla="*/ 8066 h 10000"/>
                              <a:gd name="connsiteX96" fmla="*/ 35 w 10012"/>
                              <a:gd name="connsiteY96" fmla="*/ 8082 h 10000"/>
                              <a:gd name="connsiteX97" fmla="*/ 69 w 10012"/>
                              <a:gd name="connsiteY97" fmla="*/ 8098 h 10000"/>
                              <a:gd name="connsiteX98" fmla="*/ 138 w 10012"/>
                              <a:gd name="connsiteY98" fmla="*/ 8148 h 10000"/>
                              <a:gd name="connsiteX99" fmla="*/ 277 w 10012"/>
                              <a:gd name="connsiteY99" fmla="*/ 8213 h 10000"/>
                              <a:gd name="connsiteX100" fmla="*/ 415 w 10012"/>
                              <a:gd name="connsiteY100" fmla="*/ 8279 h 10000"/>
                              <a:gd name="connsiteX101" fmla="*/ 588 w 10012"/>
                              <a:gd name="connsiteY101" fmla="*/ 8344 h 10000"/>
                              <a:gd name="connsiteX102" fmla="*/ 761 w 10012"/>
                              <a:gd name="connsiteY102" fmla="*/ 8410 h 10000"/>
                              <a:gd name="connsiteX103" fmla="*/ 1003 w 10012"/>
                              <a:gd name="connsiteY103" fmla="*/ 8492 h 10000"/>
                              <a:gd name="connsiteX104" fmla="*/ 1246 w 10012"/>
                              <a:gd name="connsiteY104" fmla="*/ 8549 h 10000"/>
                              <a:gd name="connsiteX105" fmla="*/ 1488 w 10012"/>
                              <a:gd name="connsiteY105" fmla="*/ 8615 h 10000"/>
                              <a:gd name="connsiteX106" fmla="*/ 1799 w 10012"/>
                              <a:gd name="connsiteY106" fmla="*/ 8664 h 10000"/>
                              <a:gd name="connsiteX107" fmla="*/ 2059 w 10012"/>
                              <a:gd name="connsiteY107" fmla="*/ 8697 h 10000"/>
                              <a:gd name="connsiteX108" fmla="*/ 2405 w 10012"/>
                              <a:gd name="connsiteY108" fmla="*/ 8730 h 10000"/>
                              <a:gd name="connsiteX109" fmla="*/ 2716 w 10012"/>
                              <a:gd name="connsiteY109" fmla="*/ 8730 h 10000"/>
                              <a:gd name="connsiteX110" fmla="*/ 3097 w 10012"/>
                              <a:gd name="connsiteY110" fmla="*/ 8713 h 10000"/>
                              <a:gd name="connsiteX111" fmla="*/ 3443 w 10012"/>
                              <a:gd name="connsiteY111" fmla="*/ 8664 h 10000"/>
                              <a:gd name="connsiteX112" fmla="*/ 3824 w 10012"/>
                              <a:gd name="connsiteY112" fmla="*/ 8615 h 10000"/>
                              <a:gd name="connsiteX113" fmla="*/ 4204 w 10012"/>
                              <a:gd name="connsiteY113" fmla="*/ 8598 h 10000"/>
                              <a:gd name="connsiteX114" fmla="*/ 4585 w 10012"/>
                              <a:gd name="connsiteY114" fmla="*/ 8598 h 10000"/>
                              <a:gd name="connsiteX115" fmla="*/ 4931 w 10012"/>
                              <a:gd name="connsiteY115" fmla="*/ 8598 h 10000"/>
                              <a:gd name="connsiteX116" fmla="*/ 5277 w 10012"/>
                              <a:gd name="connsiteY116" fmla="*/ 8631 h 10000"/>
                              <a:gd name="connsiteX117" fmla="*/ 5623 w 10012"/>
                              <a:gd name="connsiteY117" fmla="*/ 8680 h 10000"/>
                              <a:gd name="connsiteX118" fmla="*/ 5969 w 10012"/>
                              <a:gd name="connsiteY118" fmla="*/ 8746 h 10000"/>
                              <a:gd name="connsiteX119" fmla="*/ 6280 w 10012"/>
                              <a:gd name="connsiteY119" fmla="*/ 8811 h 10000"/>
                              <a:gd name="connsiteX120" fmla="*/ 6592 w 10012"/>
                              <a:gd name="connsiteY120" fmla="*/ 8893 h 10000"/>
                              <a:gd name="connsiteX121" fmla="*/ 6903 w 10012"/>
                              <a:gd name="connsiteY121" fmla="*/ 8992 h 10000"/>
                              <a:gd name="connsiteX122" fmla="*/ 7180 w 10012"/>
                              <a:gd name="connsiteY122" fmla="*/ 9090 h 10000"/>
                              <a:gd name="connsiteX123" fmla="*/ 7457 w 10012"/>
                              <a:gd name="connsiteY123" fmla="*/ 9189 h 10000"/>
                              <a:gd name="connsiteX124" fmla="*/ 7734 w 10012"/>
                              <a:gd name="connsiteY124" fmla="*/ 9287 h 10000"/>
                              <a:gd name="connsiteX125" fmla="*/ 7976 w 10012"/>
                              <a:gd name="connsiteY125" fmla="*/ 9385 h 10000"/>
                              <a:gd name="connsiteX126" fmla="*/ 8253 w 10012"/>
                              <a:gd name="connsiteY126" fmla="*/ 9475 h 10000"/>
                              <a:gd name="connsiteX127" fmla="*/ 8460 w 10012"/>
                              <a:gd name="connsiteY127" fmla="*/ 9574 h 10000"/>
                              <a:gd name="connsiteX128" fmla="*/ 8633 w 10012"/>
                              <a:gd name="connsiteY128" fmla="*/ 9639 h 10000"/>
                              <a:gd name="connsiteX129" fmla="*/ 8789 w 10012"/>
                              <a:gd name="connsiteY129" fmla="*/ 9705 h 10000"/>
                              <a:gd name="connsiteX130" fmla="*/ 8997 w 10012"/>
                              <a:gd name="connsiteY130" fmla="*/ 9770 h 10000"/>
                              <a:gd name="connsiteX131" fmla="*/ 9170 w 10012"/>
                              <a:gd name="connsiteY131" fmla="*/ 9820 h 10000"/>
                              <a:gd name="connsiteX132" fmla="*/ 9343 w 10012"/>
                              <a:gd name="connsiteY132" fmla="*/ 9869 h 10000"/>
                              <a:gd name="connsiteX133" fmla="*/ 9481 w 10012"/>
                              <a:gd name="connsiteY133" fmla="*/ 9902 h 10000"/>
                              <a:gd name="connsiteX134" fmla="*/ 9654 w 10012"/>
                              <a:gd name="connsiteY134" fmla="*/ 9934 h 10000"/>
                              <a:gd name="connsiteX135" fmla="*/ 9827 w 10012"/>
                              <a:gd name="connsiteY135" fmla="*/ 9967 h 10000"/>
                              <a:gd name="connsiteX136" fmla="*/ 10000 w 10012"/>
                              <a:gd name="connsiteY136" fmla="*/ 9984 h 10000"/>
                              <a:gd name="connsiteX137" fmla="*/ 10000 w 10012"/>
                              <a:gd name="connsiteY137" fmla="*/ 10000 h 10000"/>
                              <a:gd name="connsiteX138" fmla="*/ 10000 w 10012"/>
                              <a:gd name="connsiteY138" fmla="*/ 8861 h 10000"/>
                              <a:gd name="connsiteX139" fmla="*/ 10000 w 10012"/>
                              <a:gd name="connsiteY139" fmla="*/ 4320 h 10000"/>
                              <a:gd name="connsiteX140" fmla="*/ 9827 w 10012"/>
                              <a:gd name="connsiteY140" fmla="*/ 4270 h 1000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4320 h 10000"/>
                              <a:gd name="connsiteX139" fmla="*/ 9827 w 10000"/>
                              <a:gd name="connsiteY139" fmla="*/ 4270 h 100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</a:cxnLst>
                            <a:rect l="l" t="t" r="r" b="b"/>
                            <a:pathLst>
                              <a:path w="10000" h="10000">
                                <a:moveTo>
                                  <a:pt x="9827" y="4270"/>
                                </a:moveTo>
                                <a:lnTo>
                                  <a:pt x="9550" y="4123"/>
                                </a:lnTo>
                                <a:lnTo>
                                  <a:pt x="9273" y="3943"/>
                                </a:lnTo>
                                <a:lnTo>
                                  <a:pt x="9031" y="3770"/>
                                </a:lnTo>
                                <a:lnTo>
                                  <a:pt x="8893" y="3574"/>
                                </a:lnTo>
                                <a:cubicBezTo>
                                  <a:pt x="8858" y="3497"/>
                                  <a:pt x="8824" y="3421"/>
                                  <a:pt x="8789" y="3344"/>
                                </a:cubicBezTo>
                                <a:cubicBezTo>
                                  <a:pt x="8801" y="3257"/>
                                  <a:pt x="8812" y="3169"/>
                                  <a:pt x="8824" y="3082"/>
                                </a:cubicBezTo>
                                <a:lnTo>
                                  <a:pt x="8858" y="3082"/>
                                </a:lnTo>
                                <a:lnTo>
                                  <a:pt x="8927" y="3082"/>
                                </a:lnTo>
                                <a:lnTo>
                                  <a:pt x="9066" y="3082"/>
                                </a:lnTo>
                                <a:lnTo>
                                  <a:pt x="9239" y="3066"/>
                                </a:lnTo>
                                <a:lnTo>
                                  <a:pt x="9446" y="3033"/>
                                </a:lnTo>
                                <a:lnTo>
                                  <a:pt x="9654" y="2984"/>
                                </a:lnTo>
                                <a:lnTo>
                                  <a:pt x="9862" y="2926"/>
                                </a:lnTo>
                                <a:lnTo>
                                  <a:pt x="10000" y="2877"/>
                                </a:lnTo>
                                <a:lnTo>
                                  <a:pt x="10000" y="2811"/>
                                </a:lnTo>
                                <a:cubicBezTo>
                                  <a:pt x="9977" y="2806"/>
                                  <a:pt x="9954" y="2800"/>
                                  <a:pt x="9931" y="2795"/>
                                </a:cubicBezTo>
                                <a:cubicBezTo>
                                  <a:pt x="9885" y="2773"/>
                                  <a:pt x="9838" y="2752"/>
                                  <a:pt x="9792" y="2730"/>
                                </a:cubicBezTo>
                                <a:lnTo>
                                  <a:pt x="9550" y="2648"/>
                                </a:lnTo>
                                <a:lnTo>
                                  <a:pt x="9308" y="2549"/>
                                </a:lnTo>
                                <a:lnTo>
                                  <a:pt x="9031" y="2418"/>
                                </a:lnTo>
                                <a:lnTo>
                                  <a:pt x="8720" y="2270"/>
                                </a:lnTo>
                                <a:lnTo>
                                  <a:pt x="8426" y="2107"/>
                                </a:lnTo>
                                <a:lnTo>
                                  <a:pt x="8080" y="1918"/>
                                </a:lnTo>
                                <a:lnTo>
                                  <a:pt x="7768" y="1705"/>
                                </a:lnTo>
                                <a:lnTo>
                                  <a:pt x="7457" y="1475"/>
                                </a:lnTo>
                                <a:lnTo>
                                  <a:pt x="7180" y="1213"/>
                                </a:lnTo>
                                <a:lnTo>
                                  <a:pt x="6938" y="943"/>
                                </a:lnTo>
                                <a:lnTo>
                                  <a:pt x="6730" y="648"/>
                                </a:lnTo>
                                <a:cubicBezTo>
                                  <a:pt x="6672" y="539"/>
                                  <a:pt x="6615" y="429"/>
                                  <a:pt x="6557" y="320"/>
                                </a:cubicBezTo>
                                <a:cubicBezTo>
                                  <a:pt x="6522" y="213"/>
                                  <a:pt x="6488" y="107"/>
                                  <a:pt x="6453" y="0"/>
                                </a:cubicBezTo>
                                <a:lnTo>
                                  <a:pt x="6453" y="16"/>
                                </a:lnTo>
                                <a:lnTo>
                                  <a:pt x="6453" y="98"/>
                                </a:lnTo>
                                <a:cubicBezTo>
                                  <a:pt x="6442" y="139"/>
                                  <a:pt x="6430" y="180"/>
                                  <a:pt x="6419" y="221"/>
                                </a:cubicBezTo>
                                <a:cubicBezTo>
                                  <a:pt x="6396" y="276"/>
                                  <a:pt x="6372" y="330"/>
                                  <a:pt x="6349" y="385"/>
                                </a:cubicBezTo>
                                <a:cubicBezTo>
                                  <a:pt x="6326" y="451"/>
                                  <a:pt x="6303" y="516"/>
                                  <a:pt x="6280" y="582"/>
                                </a:cubicBezTo>
                                <a:lnTo>
                                  <a:pt x="6211" y="795"/>
                                </a:lnTo>
                                <a:cubicBezTo>
                                  <a:pt x="6176" y="877"/>
                                  <a:pt x="6142" y="959"/>
                                  <a:pt x="6107" y="1041"/>
                                </a:cubicBezTo>
                                <a:lnTo>
                                  <a:pt x="5969" y="1279"/>
                                </a:lnTo>
                                <a:lnTo>
                                  <a:pt x="5830" y="1541"/>
                                </a:lnTo>
                                <a:lnTo>
                                  <a:pt x="5623" y="1803"/>
                                </a:lnTo>
                                <a:cubicBezTo>
                                  <a:pt x="5554" y="1888"/>
                                  <a:pt x="5484" y="1972"/>
                                  <a:pt x="5415" y="2057"/>
                                </a:cubicBezTo>
                                <a:lnTo>
                                  <a:pt x="5173" y="2320"/>
                                </a:lnTo>
                                <a:lnTo>
                                  <a:pt x="4896" y="2549"/>
                                </a:lnTo>
                                <a:lnTo>
                                  <a:pt x="4550" y="2762"/>
                                </a:lnTo>
                                <a:lnTo>
                                  <a:pt x="4204" y="2926"/>
                                </a:lnTo>
                                <a:lnTo>
                                  <a:pt x="3824" y="3066"/>
                                </a:lnTo>
                                <a:lnTo>
                                  <a:pt x="5035" y="3197"/>
                                </a:lnTo>
                                <a:lnTo>
                                  <a:pt x="5035" y="3213"/>
                                </a:lnTo>
                                <a:cubicBezTo>
                                  <a:pt x="5046" y="3235"/>
                                  <a:pt x="5058" y="3257"/>
                                  <a:pt x="5069" y="3279"/>
                                </a:cubicBezTo>
                                <a:lnTo>
                                  <a:pt x="5069" y="3361"/>
                                </a:lnTo>
                                <a:lnTo>
                                  <a:pt x="5069" y="3475"/>
                                </a:lnTo>
                                <a:lnTo>
                                  <a:pt x="5069" y="3623"/>
                                </a:lnTo>
                                <a:cubicBezTo>
                                  <a:pt x="5058" y="3678"/>
                                  <a:pt x="5046" y="3732"/>
                                  <a:pt x="5035" y="3787"/>
                                </a:cubicBezTo>
                                <a:cubicBezTo>
                                  <a:pt x="5012" y="3839"/>
                                  <a:pt x="4988" y="3891"/>
                                  <a:pt x="4965" y="3943"/>
                                </a:cubicBezTo>
                                <a:cubicBezTo>
                                  <a:pt x="4931" y="4003"/>
                                  <a:pt x="4896" y="4063"/>
                                  <a:pt x="4862" y="4123"/>
                                </a:cubicBezTo>
                                <a:cubicBezTo>
                                  <a:pt x="4816" y="4189"/>
                                  <a:pt x="4769" y="4254"/>
                                  <a:pt x="4723" y="4320"/>
                                </a:cubicBezTo>
                                <a:lnTo>
                                  <a:pt x="4516" y="4500"/>
                                </a:lnTo>
                                <a:lnTo>
                                  <a:pt x="4204" y="4680"/>
                                </a:lnTo>
                                <a:lnTo>
                                  <a:pt x="3893" y="4852"/>
                                </a:lnTo>
                                <a:lnTo>
                                  <a:pt x="3443" y="5016"/>
                                </a:lnTo>
                                <a:lnTo>
                                  <a:pt x="2958" y="5148"/>
                                </a:lnTo>
                                <a:lnTo>
                                  <a:pt x="2336" y="5262"/>
                                </a:lnTo>
                                <a:lnTo>
                                  <a:pt x="1661" y="5344"/>
                                </a:lnTo>
                                <a:lnTo>
                                  <a:pt x="1661" y="5361"/>
                                </a:lnTo>
                                <a:lnTo>
                                  <a:pt x="1696" y="5393"/>
                                </a:lnTo>
                                <a:cubicBezTo>
                                  <a:pt x="1730" y="5407"/>
                                  <a:pt x="1765" y="5420"/>
                                  <a:pt x="1799" y="5434"/>
                                </a:cubicBezTo>
                                <a:cubicBezTo>
                                  <a:pt x="1816" y="5451"/>
                                  <a:pt x="1834" y="5467"/>
                                  <a:pt x="1851" y="5484"/>
                                </a:cubicBezTo>
                                <a:lnTo>
                                  <a:pt x="1955" y="5541"/>
                                </a:lnTo>
                                <a:lnTo>
                                  <a:pt x="2128" y="5607"/>
                                </a:lnTo>
                                <a:lnTo>
                                  <a:pt x="2266" y="5689"/>
                                </a:lnTo>
                                <a:lnTo>
                                  <a:pt x="2474" y="5770"/>
                                </a:lnTo>
                                <a:lnTo>
                                  <a:pt x="2682" y="5852"/>
                                </a:lnTo>
                                <a:lnTo>
                                  <a:pt x="2889" y="5926"/>
                                </a:lnTo>
                                <a:lnTo>
                                  <a:pt x="3166" y="6000"/>
                                </a:lnTo>
                                <a:lnTo>
                                  <a:pt x="3443" y="6082"/>
                                </a:lnTo>
                                <a:lnTo>
                                  <a:pt x="3754" y="6148"/>
                                </a:lnTo>
                                <a:lnTo>
                                  <a:pt x="4066" y="6213"/>
                                </a:lnTo>
                                <a:lnTo>
                                  <a:pt x="4412" y="6262"/>
                                </a:lnTo>
                                <a:lnTo>
                                  <a:pt x="4758" y="6295"/>
                                </a:lnTo>
                                <a:lnTo>
                                  <a:pt x="4758" y="6311"/>
                                </a:lnTo>
                                <a:lnTo>
                                  <a:pt x="4758" y="6361"/>
                                </a:lnTo>
                                <a:cubicBezTo>
                                  <a:pt x="4735" y="6383"/>
                                  <a:pt x="4712" y="6404"/>
                                  <a:pt x="4689" y="6426"/>
                                </a:cubicBezTo>
                                <a:cubicBezTo>
                                  <a:pt x="4666" y="6459"/>
                                  <a:pt x="4642" y="6492"/>
                                  <a:pt x="4619" y="6525"/>
                                </a:cubicBezTo>
                                <a:cubicBezTo>
                                  <a:pt x="4585" y="6569"/>
                                  <a:pt x="4550" y="6612"/>
                                  <a:pt x="4516" y="6656"/>
                                </a:cubicBezTo>
                                <a:lnTo>
                                  <a:pt x="4377" y="6779"/>
                                </a:lnTo>
                                <a:lnTo>
                                  <a:pt x="4170" y="6926"/>
                                </a:lnTo>
                                <a:lnTo>
                                  <a:pt x="3962" y="7074"/>
                                </a:lnTo>
                                <a:lnTo>
                                  <a:pt x="3685" y="7221"/>
                                </a:lnTo>
                                <a:lnTo>
                                  <a:pt x="3339" y="7385"/>
                                </a:lnTo>
                                <a:lnTo>
                                  <a:pt x="2958" y="7533"/>
                                </a:lnTo>
                                <a:lnTo>
                                  <a:pt x="2509" y="7672"/>
                                </a:lnTo>
                                <a:lnTo>
                                  <a:pt x="1990" y="7803"/>
                                </a:lnTo>
                                <a:lnTo>
                                  <a:pt x="1419" y="7902"/>
                                </a:lnTo>
                                <a:lnTo>
                                  <a:pt x="761" y="8000"/>
                                </a:lnTo>
                                <a:lnTo>
                                  <a:pt x="0" y="8066"/>
                                </a:lnTo>
                                <a:cubicBezTo>
                                  <a:pt x="12" y="8071"/>
                                  <a:pt x="23" y="8077"/>
                                  <a:pt x="35" y="8082"/>
                                </a:cubicBezTo>
                                <a:cubicBezTo>
                                  <a:pt x="46" y="8087"/>
                                  <a:pt x="58" y="8093"/>
                                  <a:pt x="69" y="8098"/>
                                </a:cubicBezTo>
                                <a:cubicBezTo>
                                  <a:pt x="92" y="8115"/>
                                  <a:pt x="115" y="8131"/>
                                  <a:pt x="138" y="8148"/>
                                </a:cubicBezTo>
                                <a:cubicBezTo>
                                  <a:pt x="184" y="8170"/>
                                  <a:pt x="231" y="8191"/>
                                  <a:pt x="277" y="8213"/>
                                </a:cubicBezTo>
                                <a:lnTo>
                                  <a:pt x="415" y="8279"/>
                                </a:lnTo>
                                <a:lnTo>
                                  <a:pt x="588" y="8344"/>
                                </a:lnTo>
                                <a:lnTo>
                                  <a:pt x="761" y="8410"/>
                                </a:lnTo>
                                <a:lnTo>
                                  <a:pt x="1003" y="8492"/>
                                </a:lnTo>
                                <a:lnTo>
                                  <a:pt x="1246" y="8549"/>
                                </a:lnTo>
                                <a:lnTo>
                                  <a:pt x="1488" y="8615"/>
                                </a:lnTo>
                                <a:lnTo>
                                  <a:pt x="1799" y="8664"/>
                                </a:lnTo>
                                <a:lnTo>
                                  <a:pt x="2059" y="8697"/>
                                </a:lnTo>
                                <a:lnTo>
                                  <a:pt x="2405" y="8730"/>
                                </a:lnTo>
                                <a:lnTo>
                                  <a:pt x="2716" y="8730"/>
                                </a:lnTo>
                                <a:lnTo>
                                  <a:pt x="3097" y="8713"/>
                                </a:lnTo>
                                <a:lnTo>
                                  <a:pt x="3443" y="8664"/>
                                </a:lnTo>
                                <a:lnTo>
                                  <a:pt x="3824" y="8615"/>
                                </a:lnTo>
                                <a:lnTo>
                                  <a:pt x="4204" y="8598"/>
                                </a:lnTo>
                                <a:lnTo>
                                  <a:pt x="4585" y="8598"/>
                                </a:lnTo>
                                <a:lnTo>
                                  <a:pt x="4931" y="8598"/>
                                </a:lnTo>
                                <a:lnTo>
                                  <a:pt x="5277" y="8631"/>
                                </a:lnTo>
                                <a:lnTo>
                                  <a:pt x="5623" y="8680"/>
                                </a:lnTo>
                                <a:lnTo>
                                  <a:pt x="5969" y="8746"/>
                                </a:lnTo>
                                <a:lnTo>
                                  <a:pt x="6280" y="8811"/>
                                </a:lnTo>
                                <a:lnTo>
                                  <a:pt x="6592" y="8893"/>
                                </a:lnTo>
                                <a:lnTo>
                                  <a:pt x="6903" y="8992"/>
                                </a:lnTo>
                                <a:lnTo>
                                  <a:pt x="7180" y="9090"/>
                                </a:lnTo>
                                <a:lnTo>
                                  <a:pt x="7457" y="9189"/>
                                </a:lnTo>
                                <a:lnTo>
                                  <a:pt x="7734" y="9287"/>
                                </a:lnTo>
                                <a:lnTo>
                                  <a:pt x="7976" y="9385"/>
                                </a:lnTo>
                                <a:lnTo>
                                  <a:pt x="8253" y="9475"/>
                                </a:lnTo>
                                <a:lnTo>
                                  <a:pt x="8460" y="9574"/>
                                </a:lnTo>
                                <a:lnTo>
                                  <a:pt x="8633" y="9639"/>
                                </a:lnTo>
                                <a:lnTo>
                                  <a:pt x="8789" y="9705"/>
                                </a:lnTo>
                                <a:lnTo>
                                  <a:pt x="8997" y="9770"/>
                                </a:lnTo>
                                <a:lnTo>
                                  <a:pt x="9170" y="9820"/>
                                </a:lnTo>
                                <a:lnTo>
                                  <a:pt x="9343" y="9869"/>
                                </a:lnTo>
                                <a:lnTo>
                                  <a:pt x="9481" y="9902"/>
                                </a:lnTo>
                                <a:lnTo>
                                  <a:pt x="9654" y="9934"/>
                                </a:lnTo>
                                <a:lnTo>
                                  <a:pt x="9827" y="9967"/>
                                </a:lnTo>
                                <a:lnTo>
                                  <a:pt x="10000" y="9984"/>
                                </a:lnTo>
                                <a:lnTo>
                                  <a:pt x="10000" y="10000"/>
                                </a:lnTo>
                                <a:lnTo>
                                  <a:pt x="10000" y="4320"/>
                                </a:lnTo>
                                <a:lnTo>
                                  <a:pt x="9827" y="42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95" name="Rectangle 3495"/>
                        <wps:cNvSpPr>
                          <a:spLocks noChangeArrowheads="1"/>
                        </wps:cNvSpPr>
                        <wps:spPr bwMode="auto">
                          <a:xfrm>
                            <a:off x="1828800" y="2066925"/>
                            <a:ext cx="3175" cy="1587"/>
                          </a:xfrm>
                          <a:prstGeom prst="rect">
                            <a:avLst/>
                          </a:pr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96" name="Freeform 421"/>
                        <wps:cNvSpPr>
                          <a:spLocks/>
                        </wps:cNvSpPr>
                        <wps:spPr bwMode="auto">
                          <a:xfrm>
                            <a:off x="1483520" y="1485900"/>
                            <a:ext cx="347711" cy="579223"/>
                          </a:xfrm>
                          <a:custGeom>
                            <a:avLst/>
                            <a:gdLst>
                              <a:gd name="T0" fmla="*/ 191 w 219"/>
                              <a:gd name="T1" fmla="*/ 349 h 365"/>
                              <a:gd name="T2" fmla="*/ 177 w 219"/>
                              <a:gd name="T3" fmla="*/ 339 h 365"/>
                              <a:gd name="T4" fmla="*/ 161 w 219"/>
                              <a:gd name="T5" fmla="*/ 325 h 365"/>
                              <a:gd name="T6" fmla="*/ 149 w 219"/>
                              <a:gd name="T7" fmla="*/ 309 h 365"/>
                              <a:gd name="T8" fmla="*/ 136 w 219"/>
                              <a:gd name="T9" fmla="*/ 291 h 365"/>
                              <a:gd name="T10" fmla="*/ 122 w 219"/>
                              <a:gd name="T11" fmla="*/ 275 h 365"/>
                              <a:gd name="T12" fmla="*/ 110 w 219"/>
                              <a:gd name="T13" fmla="*/ 258 h 365"/>
                              <a:gd name="T14" fmla="*/ 100 w 219"/>
                              <a:gd name="T15" fmla="*/ 240 h 365"/>
                              <a:gd name="T16" fmla="*/ 90 w 219"/>
                              <a:gd name="T17" fmla="*/ 222 h 365"/>
                              <a:gd name="T18" fmla="*/ 82 w 219"/>
                              <a:gd name="T19" fmla="*/ 208 h 365"/>
                              <a:gd name="T20" fmla="*/ 76 w 219"/>
                              <a:gd name="T21" fmla="*/ 194 h 365"/>
                              <a:gd name="T22" fmla="*/ 70 w 219"/>
                              <a:gd name="T23" fmla="*/ 182 h 365"/>
                              <a:gd name="T24" fmla="*/ 66 w 219"/>
                              <a:gd name="T25" fmla="*/ 174 h 365"/>
                              <a:gd name="T26" fmla="*/ 66 w 219"/>
                              <a:gd name="T27" fmla="*/ 168 h 365"/>
                              <a:gd name="T28" fmla="*/ 66 w 219"/>
                              <a:gd name="T29" fmla="*/ 166 h 365"/>
                              <a:gd name="T30" fmla="*/ 72 w 219"/>
                              <a:gd name="T31" fmla="*/ 164 h 365"/>
                              <a:gd name="T32" fmla="*/ 82 w 219"/>
                              <a:gd name="T33" fmla="*/ 162 h 365"/>
                              <a:gd name="T34" fmla="*/ 94 w 219"/>
                              <a:gd name="T35" fmla="*/ 160 h 365"/>
                              <a:gd name="T36" fmla="*/ 106 w 219"/>
                              <a:gd name="T37" fmla="*/ 158 h 365"/>
                              <a:gd name="T38" fmla="*/ 118 w 219"/>
                              <a:gd name="T39" fmla="*/ 154 h 365"/>
                              <a:gd name="T40" fmla="*/ 126 w 219"/>
                              <a:gd name="T41" fmla="*/ 150 h 365"/>
                              <a:gd name="T42" fmla="*/ 128 w 219"/>
                              <a:gd name="T43" fmla="*/ 147 h 365"/>
                              <a:gd name="T44" fmla="*/ 124 w 219"/>
                              <a:gd name="T45" fmla="*/ 143 h 365"/>
                              <a:gd name="T46" fmla="*/ 114 w 219"/>
                              <a:gd name="T47" fmla="*/ 135 h 365"/>
                              <a:gd name="T48" fmla="*/ 102 w 219"/>
                              <a:gd name="T49" fmla="*/ 117 h 365"/>
                              <a:gd name="T50" fmla="*/ 88 w 219"/>
                              <a:gd name="T51" fmla="*/ 95 h 365"/>
                              <a:gd name="T52" fmla="*/ 76 w 219"/>
                              <a:gd name="T53" fmla="*/ 69 h 365"/>
                              <a:gd name="T54" fmla="*/ 64 w 219"/>
                              <a:gd name="T55" fmla="*/ 43 h 365"/>
                              <a:gd name="T56" fmla="*/ 54 w 219"/>
                              <a:gd name="T57" fmla="*/ 22 h 365"/>
                              <a:gd name="T58" fmla="*/ 48 w 219"/>
                              <a:gd name="T59" fmla="*/ 6 h 365"/>
                              <a:gd name="T60" fmla="*/ 46 w 219"/>
                              <a:gd name="T61" fmla="*/ 0 h 365"/>
                              <a:gd name="T62" fmla="*/ 44 w 219"/>
                              <a:gd name="T63" fmla="*/ 24 h 365"/>
                              <a:gd name="T64" fmla="*/ 48 w 219"/>
                              <a:gd name="T65" fmla="*/ 49 h 365"/>
                              <a:gd name="T66" fmla="*/ 52 w 219"/>
                              <a:gd name="T67" fmla="*/ 71 h 365"/>
                              <a:gd name="T68" fmla="*/ 60 w 219"/>
                              <a:gd name="T69" fmla="*/ 91 h 365"/>
                              <a:gd name="T70" fmla="*/ 66 w 219"/>
                              <a:gd name="T71" fmla="*/ 109 h 365"/>
                              <a:gd name="T72" fmla="*/ 74 w 219"/>
                              <a:gd name="T73" fmla="*/ 125 h 365"/>
                              <a:gd name="T74" fmla="*/ 78 w 219"/>
                              <a:gd name="T75" fmla="*/ 133 h 365"/>
                              <a:gd name="T76" fmla="*/ 80 w 219"/>
                              <a:gd name="T77" fmla="*/ 135 h 365"/>
                              <a:gd name="T78" fmla="*/ 0 w 219"/>
                              <a:gd name="T79" fmla="*/ 168 h 365"/>
                              <a:gd name="T80" fmla="*/ 2 w 219"/>
                              <a:gd name="T81" fmla="*/ 194 h 365"/>
                              <a:gd name="T82" fmla="*/ 10 w 219"/>
                              <a:gd name="T83" fmla="*/ 216 h 365"/>
                              <a:gd name="T84" fmla="*/ 22 w 219"/>
                              <a:gd name="T85" fmla="*/ 238 h 365"/>
                              <a:gd name="T86" fmla="*/ 34 w 219"/>
                              <a:gd name="T87" fmla="*/ 256 h 365"/>
                              <a:gd name="T88" fmla="*/ 52 w 219"/>
                              <a:gd name="T89" fmla="*/ 273 h 365"/>
                              <a:gd name="T90" fmla="*/ 70 w 219"/>
                              <a:gd name="T91" fmla="*/ 289 h 365"/>
                              <a:gd name="T92" fmla="*/ 90 w 219"/>
                              <a:gd name="T93" fmla="*/ 303 h 365"/>
                              <a:gd name="T94" fmla="*/ 112 w 219"/>
                              <a:gd name="T95" fmla="*/ 317 h 365"/>
                              <a:gd name="T96" fmla="*/ 132 w 219"/>
                              <a:gd name="T97" fmla="*/ 329 h 365"/>
                              <a:gd name="T98" fmla="*/ 151 w 219"/>
                              <a:gd name="T99" fmla="*/ 339 h 365"/>
                              <a:gd name="T100" fmla="*/ 169 w 219"/>
                              <a:gd name="T101" fmla="*/ 347 h 365"/>
                              <a:gd name="T102" fmla="*/ 185 w 219"/>
                              <a:gd name="T103" fmla="*/ 353 h 365"/>
                              <a:gd name="T104" fmla="*/ 201 w 219"/>
                              <a:gd name="T105" fmla="*/ 359 h 365"/>
                              <a:gd name="T106" fmla="*/ 211 w 219"/>
                              <a:gd name="T107" fmla="*/ 363 h 365"/>
                              <a:gd name="T108" fmla="*/ 217 w 219"/>
                              <a:gd name="T109" fmla="*/ 365 h 365"/>
                              <a:gd name="T110" fmla="*/ 219 w 219"/>
                              <a:gd name="T111" fmla="*/ 365 h 365"/>
                              <a:gd name="T112" fmla="*/ 219 w 219"/>
                              <a:gd name="T113" fmla="*/ 365 h 365"/>
                              <a:gd name="T114" fmla="*/ 205 w 219"/>
                              <a:gd name="T115" fmla="*/ 359 h 365"/>
                              <a:gd name="T116" fmla="*/ 191 w 219"/>
                              <a:gd name="T117" fmla="*/ 349 h 36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219" h="365">
                                <a:moveTo>
                                  <a:pt x="191" y="349"/>
                                </a:moveTo>
                                <a:lnTo>
                                  <a:pt x="177" y="339"/>
                                </a:lnTo>
                                <a:lnTo>
                                  <a:pt x="161" y="325"/>
                                </a:lnTo>
                                <a:lnTo>
                                  <a:pt x="149" y="309"/>
                                </a:lnTo>
                                <a:lnTo>
                                  <a:pt x="136" y="291"/>
                                </a:lnTo>
                                <a:lnTo>
                                  <a:pt x="122" y="275"/>
                                </a:lnTo>
                                <a:lnTo>
                                  <a:pt x="110" y="258"/>
                                </a:lnTo>
                                <a:lnTo>
                                  <a:pt x="100" y="240"/>
                                </a:lnTo>
                                <a:lnTo>
                                  <a:pt x="90" y="222"/>
                                </a:lnTo>
                                <a:lnTo>
                                  <a:pt x="82" y="208"/>
                                </a:lnTo>
                                <a:lnTo>
                                  <a:pt x="76" y="194"/>
                                </a:lnTo>
                                <a:lnTo>
                                  <a:pt x="70" y="182"/>
                                </a:lnTo>
                                <a:lnTo>
                                  <a:pt x="66" y="174"/>
                                </a:lnTo>
                                <a:lnTo>
                                  <a:pt x="66" y="168"/>
                                </a:lnTo>
                                <a:lnTo>
                                  <a:pt x="66" y="166"/>
                                </a:lnTo>
                                <a:lnTo>
                                  <a:pt x="72" y="164"/>
                                </a:lnTo>
                                <a:lnTo>
                                  <a:pt x="82" y="162"/>
                                </a:lnTo>
                                <a:lnTo>
                                  <a:pt x="94" y="160"/>
                                </a:lnTo>
                                <a:lnTo>
                                  <a:pt x="106" y="158"/>
                                </a:lnTo>
                                <a:lnTo>
                                  <a:pt x="118" y="154"/>
                                </a:lnTo>
                                <a:lnTo>
                                  <a:pt x="126" y="150"/>
                                </a:lnTo>
                                <a:lnTo>
                                  <a:pt x="128" y="147"/>
                                </a:lnTo>
                                <a:lnTo>
                                  <a:pt x="124" y="143"/>
                                </a:lnTo>
                                <a:lnTo>
                                  <a:pt x="114" y="135"/>
                                </a:lnTo>
                                <a:lnTo>
                                  <a:pt x="102" y="117"/>
                                </a:lnTo>
                                <a:lnTo>
                                  <a:pt x="88" y="95"/>
                                </a:lnTo>
                                <a:lnTo>
                                  <a:pt x="76" y="69"/>
                                </a:lnTo>
                                <a:lnTo>
                                  <a:pt x="64" y="43"/>
                                </a:lnTo>
                                <a:lnTo>
                                  <a:pt x="54" y="22"/>
                                </a:lnTo>
                                <a:lnTo>
                                  <a:pt x="48" y="6"/>
                                </a:lnTo>
                                <a:lnTo>
                                  <a:pt x="46" y="0"/>
                                </a:lnTo>
                                <a:lnTo>
                                  <a:pt x="44" y="24"/>
                                </a:lnTo>
                                <a:lnTo>
                                  <a:pt x="48" y="49"/>
                                </a:lnTo>
                                <a:lnTo>
                                  <a:pt x="52" y="71"/>
                                </a:lnTo>
                                <a:lnTo>
                                  <a:pt x="60" y="91"/>
                                </a:lnTo>
                                <a:lnTo>
                                  <a:pt x="66" y="109"/>
                                </a:lnTo>
                                <a:lnTo>
                                  <a:pt x="74" y="125"/>
                                </a:lnTo>
                                <a:lnTo>
                                  <a:pt x="78" y="133"/>
                                </a:lnTo>
                                <a:lnTo>
                                  <a:pt x="80" y="135"/>
                                </a:lnTo>
                                <a:lnTo>
                                  <a:pt x="0" y="168"/>
                                </a:lnTo>
                                <a:lnTo>
                                  <a:pt x="2" y="194"/>
                                </a:lnTo>
                                <a:lnTo>
                                  <a:pt x="10" y="216"/>
                                </a:lnTo>
                                <a:lnTo>
                                  <a:pt x="22" y="238"/>
                                </a:lnTo>
                                <a:lnTo>
                                  <a:pt x="34" y="256"/>
                                </a:lnTo>
                                <a:lnTo>
                                  <a:pt x="52" y="273"/>
                                </a:lnTo>
                                <a:lnTo>
                                  <a:pt x="70" y="289"/>
                                </a:lnTo>
                                <a:lnTo>
                                  <a:pt x="90" y="303"/>
                                </a:lnTo>
                                <a:lnTo>
                                  <a:pt x="112" y="317"/>
                                </a:lnTo>
                                <a:lnTo>
                                  <a:pt x="132" y="329"/>
                                </a:lnTo>
                                <a:lnTo>
                                  <a:pt x="151" y="339"/>
                                </a:lnTo>
                                <a:lnTo>
                                  <a:pt x="169" y="347"/>
                                </a:lnTo>
                                <a:lnTo>
                                  <a:pt x="185" y="353"/>
                                </a:lnTo>
                                <a:lnTo>
                                  <a:pt x="201" y="359"/>
                                </a:lnTo>
                                <a:lnTo>
                                  <a:pt x="211" y="363"/>
                                </a:lnTo>
                                <a:lnTo>
                                  <a:pt x="217" y="365"/>
                                </a:lnTo>
                                <a:lnTo>
                                  <a:pt x="219" y="365"/>
                                </a:lnTo>
                                <a:lnTo>
                                  <a:pt x="219" y="365"/>
                                </a:lnTo>
                                <a:lnTo>
                                  <a:pt x="205" y="359"/>
                                </a:lnTo>
                                <a:lnTo>
                                  <a:pt x="191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97" name="Freeform 422"/>
                        <wps:cNvSpPr>
                          <a:spLocks/>
                        </wps:cNvSpPr>
                        <wps:spPr bwMode="auto">
                          <a:xfrm>
                            <a:off x="1635919" y="2200275"/>
                            <a:ext cx="198465" cy="476074"/>
                          </a:xfrm>
                          <a:custGeom>
                            <a:avLst/>
                            <a:gdLst>
                              <a:gd name="T0" fmla="*/ 115 w 125"/>
                              <a:gd name="T1" fmla="*/ 209 h 300"/>
                              <a:gd name="T2" fmla="*/ 105 w 125"/>
                              <a:gd name="T3" fmla="*/ 189 h 300"/>
                              <a:gd name="T4" fmla="*/ 93 w 125"/>
                              <a:gd name="T5" fmla="*/ 169 h 300"/>
                              <a:gd name="T6" fmla="*/ 83 w 125"/>
                              <a:gd name="T7" fmla="*/ 149 h 300"/>
                              <a:gd name="T8" fmla="*/ 75 w 125"/>
                              <a:gd name="T9" fmla="*/ 133 h 300"/>
                              <a:gd name="T10" fmla="*/ 67 w 125"/>
                              <a:gd name="T11" fmla="*/ 115 h 300"/>
                              <a:gd name="T12" fmla="*/ 61 w 125"/>
                              <a:gd name="T13" fmla="*/ 99 h 300"/>
                              <a:gd name="T14" fmla="*/ 57 w 125"/>
                              <a:gd name="T15" fmla="*/ 85 h 300"/>
                              <a:gd name="T16" fmla="*/ 55 w 125"/>
                              <a:gd name="T17" fmla="*/ 75 h 300"/>
                              <a:gd name="T18" fmla="*/ 55 w 125"/>
                              <a:gd name="T19" fmla="*/ 67 h 300"/>
                              <a:gd name="T20" fmla="*/ 57 w 125"/>
                              <a:gd name="T21" fmla="*/ 63 h 300"/>
                              <a:gd name="T22" fmla="*/ 65 w 125"/>
                              <a:gd name="T23" fmla="*/ 57 h 300"/>
                              <a:gd name="T24" fmla="*/ 77 w 125"/>
                              <a:gd name="T25" fmla="*/ 49 h 300"/>
                              <a:gd name="T26" fmla="*/ 87 w 125"/>
                              <a:gd name="T27" fmla="*/ 39 h 300"/>
                              <a:gd name="T28" fmla="*/ 99 w 125"/>
                              <a:gd name="T29" fmla="*/ 30 h 300"/>
                              <a:gd name="T30" fmla="*/ 109 w 125"/>
                              <a:gd name="T31" fmla="*/ 18 h 300"/>
                              <a:gd name="T32" fmla="*/ 117 w 125"/>
                              <a:gd name="T33" fmla="*/ 8 h 300"/>
                              <a:gd name="T34" fmla="*/ 121 w 125"/>
                              <a:gd name="T35" fmla="*/ 2 h 300"/>
                              <a:gd name="T36" fmla="*/ 123 w 125"/>
                              <a:gd name="T37" fmla="*/ 0 h 300"/>
                              <a:gd name="T38" fmla="*/ 119 w 125"/>
                              <a:gd name="T39" fmla="*/ 2 h 300"/>
                              <a:gd name="T40" fmla="*/ 105 w 125"/>
                              <a:gd name="T41" fmla="*/ 8 h 300"/>
                              <a:gd name="T42" fmla="*/ 85 w 125"/>
                              <a:gd name="T43" fmla="*/ 18 h 300"/>
                              <a:gd name="T44" fmla="*/ 61 w 125"/>
                              <a:gd name="T45" fmla="*/ 30 h 300"/>
                              <a:gd name="T46" fmla="*/ 40 w 125"/>
                              <a:gd name="T47" fmla="*/ 39 h 300"/>
                              <a:gd name="T48" fmla="*/ 20 w 125"/>
                              <a:gd name="T49" fmla="*/ 49 h 300"/>
                              <a:gd name="T50" fmla="*/ 6 w 125"/>
                              <a:gd name="T51" fmla="*/ 57 h 300"/>
                              <a:gd name="T52" fmla="*/ 0 w 125"/>
                              <a:gd name="T53" fmla="*/ 63 h 300"/>
                              <a:gd name="T54" fmla="*/ 2 w 125"/>
                              <a:gd name="T55" fmla="*/ 75 h 300"/>
                              <a:gd name="T56" fmla="*/ 8 w 125"/>
                              <a:gd name="T57" fmla="*/ 99 h 300"/>
                              <a:gd name="T58" fmla="*/ 20 w 125"/>
                              <a:gd name="T59" fmla="*/ 133 h 300"/>
                              <a:gd name="T60" fmla="*/ 34 w 125"/>
                              <a:gd name="T61" fmla="*/ 171 h 300"/>
                              <a:gd name="T62" fmla="*/ 51 w 125"/>
                              <a:gd name="T63" fmla="*/ 211 h 300"/>
                              <a:gd name="T64" fmla="*/ 73 w 125"/>
                              <a:gd name="T65" fmla="*/ 249 h 300"/>
                              <a:gd name="T66" fmla="*/ 99 w 125"/>
                              <a:gd name="T67" fmla="*/ 280 h 300"/>
                              <a:gd name="T68" fmla="*/ 125 w 125"/>
                              <a:gd name="T69" fmla="*/ 300 h 300"/>
                              <a:gd name="T70" fmla="*/ 125 w 125"/>
                              <a:gd name="T71" fmla="*/ 223 h 300"/>
                              <a:gd name="T72" fmla="*/ 115 w 125"/>
                              <a:gd name="T73" fmla="*/ 209 h 3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125" h="300">
                                <a:moveTo>
                                  <a:pt x="115" y="209"/>
                                </a:moveTo>
                                <a:lnTo>
                                  <a:pt x="105" y="189"/>
                                </a:lnTo>
                                <a:lnTo>
                                  <a:pt x="93" y="169"/>
                                </a:lnTo>
                                <a:lnTo>
                                  <a:pt x="83" y="149"/>
                                </a:lnTo>
                                <a:lnTo>
                                  <a:pt x="75" y="133"/>
                                </a:lnTo>
                                <a:lnTo>
                                  <a:pt x="67" y="115"/>
                                </a:lnTo>
                                <a:lnTo>
                                  <a:pt x="61" y="99"/>
                                </a:lnTo>
                                <a:lnTo>
                                  <a:pt x="57" y="85"/>
                                </a:lnTo>
                                <a:lnTo>
                                  <a:pt x="55" y="75"/>
                                </a:lnTo>
                                <a:lnTo>
                                  <a:pt x="55" y="67"/>
                                </a:lnTo>
                                <a:lnTo>
                                  <a:pt x="57" y="63"/>
                                </a:lnTo>
                                <a:lnTo>
                                  <a:pt x="65" y="57"/>
                                </a:lnTo>
                                <a:lnTo>
                                  <a:pt x="77" y="49"/>
                                </a:lnTo>
                                <a:lnTo>
                                  <a:pt x="87" y="39"/>
                                </a:lnTo>
                                <a:lnTo>
                                  <a:pt x="99" y="30"/>
                                </a:lnTo>
                                <a:lnTo>
                                  <a:pt x="109" y="18"/>
                                </a:lnTo>
                                <a:lnTo>
                                  <a:pt x="117" y="8"/>
                                </a:lnTo>
                                <a:lnTo>
                                  <a:pt x="121" y="2"/>
                                </a:lnTo>
                                <a:lnTo>
                                  <a:pt x="123" y="0"/>
                                </a:lnTo>
                                <a:lnTo>
                                  <a:pt x="119" y="2"/>
                                </a:lnTo>
                                <a:lnTo>
                                  <a:pt x="105" y="8"/>
                                </a:lnTo>
                                <a:lnTo>
                                  <a:pt x="85" y="18"/>
                                </a:lnTo>
                                <a:lnTo>
                                  <a:pt x="61" y="30"/>
                                </a:lnTo>
                                <a:lnTo>
                                  <a:pt x="40" y="39"/>
                                </a:lnTo>
                                <a:lnTo>
                                  <a:pt x="20" y="49"/>
                                </a:lnTo>
                                <a:lnTo>
                                  <a:pt x="6" y="57"/>
                                </a:lnTo>
                                <a:lnTo>
                                  <a:pt x="0" y="63"/>
                                </a:lnTo>
                                <a:lnTo>
                                  <a:pt x="2" y="75"/>
                                </a:lnTo>
                                <a:lnTo>
                                  <a:pt x="8" y="99"/>
                                </a:lnTo>
                                <a:lnTo>
                                  <a:pt x="20" y="133"/>
                                </a:lnTo>
                                <a:lnTo>
                                  <a:pt x="34" y="171"/>
                                </a:lnTo>
                                <a:lnTo>
                                  <a:pt x="51" y="211"/>
                                </a:lnTo>
                                <a:lnTo>
                                  <a:pt x="73" y="249"/>
                                </a:lnTo>
                                <a:lnTo>
                                  <a:pt x="99" y="280"/>
                                </a:lnTo>
                                <a:lnTo>
                                  <a:pt x="125" y="300"/>
                                </a:lnTo>
                                <a:lnTo>
                                  <a:pt x="125" y="223"/>
                                </a:lnTo>
                                <a:lnTo>
                                  <a:pt x="115" y="2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98" name="Freeform 423"/>
                        <wps:cNvSpPr>
                          <a:spLocks/>
                        </wps:cNvSpPr>
                        <wps:spPr bwMode="auto">
                          <a:xfrm>
                            <a:off x="1409700" y="2705100"/>
                            <a:ext cx="388992" cy="307861"/>
                          </a:xfrm>
                          <a:custGeom>
                            <a:avLst/>
                            <a:gdLst>
                              <a:gd name="T0" fmla="*/ 237 w 245"/>
                              <a:gd name="T1" fmla="*/ 172 h 194"/>
                              <a:gd name="T2" fmla="*/ 231 w 245"/>
                              <a:gd name="T3" fmla="*/ 159 h 194"/>
                              <a:gd name="T4" fmla="*/ 221 w 245"/>
                              <a:gd name="T5" fmla="*/ 147 h 194"/>
                              <a:gd name="T6" fmla="*/ 211 w 245"/>
                              <a:gd name="T7" fmla="*/ 131 h 194"/>
                              <a:gd name="T8" fmla="*/ 199 w 245"/>
                              <a:gd name="T9" fmla="*/ 115 h 194"/>
                              <a:gd name="T10" fmla="*/ 188 w 245"/>
                              <a:gd name="T11" fmla="*/ 101 h 194"/>
                              <a:gd name="T12" fmla="*/ 174 w 245"/>
                              <a:gd name="T13" fmla="*/ 85 h 194"/>
                              <a:gd name="T14" fmla="*/ 160 w 245"/>
                              <a:gd name="T15" fmla="*/ 69 h 194"/>
                              <a:gd name="T16" fmla="*/ 148 w 245"/>
                              <a:gd name="T17" fmla="*/ 56 h 194"/>
                              <a:gd name="T18" fmla="*/ 134 w 245"/>
                              <a:gd name="T19" fmla="*/ 42 h 194"/>
                              <a:gd name="T20" fmla="*/ 120 w 245"/>
                              <a:gd name="T21" fmla="*/ 30 h 194"/>
                              <a:gd name="T22" fmla="*/ 108 w 245"/>
                              <a:gd name="T23" fmla="*/ 20 h 194"/>
                              <a:gd name="T24" fmla="*/ 98 w 245"/>
                              <a:gd name="T25" fmla="*/ 12 h 194"/>
                              <a:gd name="T26" fmla="*/ 88 w 245"/>
                              <a:gd name="T27" fmla="*/ 6 h 194"/>
                              <a:gd name="T28" fmla="*/ 82 w 245"/>
                              <a:gd name="T29" fmla="*/ 2 h 194"/>
                              <a:gd name="T30" fmla="*/ 68 w 245"/>
                              <a:gd name="T31" fmla="*/ 0 h 194"/>
                              <a:gd name="T32" fmla="*/ 54 w 245"/>
                              <a:gd name="T33" fmla="*/ 2 h 194"/>
                              <a:gd name="T34" fmla="*/ 40 w 245"/>
                              <a:gd name="T35" fmla="*/ 8 h 194"/>
                              <a:gd name="T36" fmla="*/ 28 w 245"/>
                              <a:gd name="T37" fmla="*/ 14 h 194"/>
                              <a:gd name="T38" fmla="*/ 18 w 245"/>
                              <a:gd name="T39" fmla="*/ 22 h 194"/>
                              <a:gd name="T40" fmla="*/ 8 w 245"/>
                              <a:gd name="T41" fmla="*/ 28 h 194"/>
                              <a:gd name="T42" fmla="*/ 2 w 245"/>
                              <a:gd name="T43" fmla="*/ 34 h 194"/>
                              <a:gd name="T44" fmla="*/ 0 w 245"/>
                              <a:gd name="T45" fmla="*/ 34 h 194"/>
                              <a:gd name="T46" fmla="*/ 18 w 245"/>
                              <a:gd name="T47" fmla="*/ 38 h 194"/>
                              <a:gd name="T48" fmla="*/ 34 w 245"/>
                              <a:gd name="T49" fmla="*/ 46 h 194"/>
                              <a:gd name="T50" fmla="*/ 54 w 245"/>
                              <a:gd name="T51" fmla="*/ 54 h 194"/>
                              <a:gd name="T52" fmla="*/ 74 w 245"/>
                              <a:gd name="T53" fmla="*/ 65 h 194"/>
                              <a:gd name="T54" fmla="*/ 94 w 245"/>
                              <a:gd name="T55" fmla="*/ 77 h 194"/>
                              <a:gd name="T56" fmla="*/ 114 w 245"/>
                              <a:gd name="T57" fmla="*/ 91 h 194"/>
                              <a:gd name="T58" fmla="*/ 134 w 245"/>
                              <a:gd name="T59" fmla="*/ 105 h 194"/>
                              <a:gd name="T60" fmla="*/ 154 w 245"/>
                              <a:gd name="T61" fmla="*/ 119 h 194"/>
                              <a:gd name="T62" fmla="*/ 172 w 245"/>
                              <a:gd name="T63" fmla="*/ 133 h 194"/>
                              <a:gd name="T64" fmla="*/ 190 w 245"/>
                              <a:gd name="T65" fmla="*/ 147 h 194"/>
                              <a:gd name="T66" fmla="*/ 205 w 245"/>
                              <a:gd name="T67" fmla="*/ 159 h 194"/>
                              <a:gd name="T68" fmla="*/ 219 w 245"/>
                              <a:gd name="T69" fmla="*/ 170 h 194"/>
                              <a:gd name="T70" fmla="*/ 229 w 245"/>
                              <a:gd name="T71" fmla="*/ 180 h 194"/>
                              <a:gd name="T72" fmla="*/ 237 w 245"/>
                              <a:gd name="T73" fmla="*/ 186 h 194"/>
                              <a:gd name="T74" fmla="*/ 243 w 245"/>
                              <a:gd name="T75" fmla="*/ 192 h 194"/>
                              <a:gd name="T76" fmla="*/ 245 w 245"/>
                              <a:gd name="T77" fmla="*/ 194 h 194"/>
                              <a:gd name="T78" fmla="*/ 243 w 245"/>
                              <a:gd name="T79" fmla="*/ 184 h 194"/>
                              <a:gd name="T80" fmla="*/ 237 w 245"/>
                              <a:gd name="T81" fmla="*/ 172 h 19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245" h="194">
                                <a:moveTo>
                                  <a:pt x="237" y="172"/>
                                </a:moveTo>
                                <a:lnTo>
                                  <a:pt x="231" y="159"/>
                                </a:lnTo>
                                <a:lnTo>
                                  <a:pt x="221" y="147"/>
                                </a:lnTo>
                                <a:lnTo>
                                  <a:pt x="211" y="131"/>
                                </a:lnTo>
                                <a:lnTo>
                                  <a:pt x="199" y="115"/>
                                </a:lnTo>
                                <a:lnTo>
                                  <a:pt x="188" y="101"/>
                                </a:lnTo>
                                <a:lnTo>
                                  <a:pt x="174" y="85"/>
                                </a:lnTo>
                                <a:lnTo>
                                  <a:pt x="160" y="69"/>
                                </a:lnTo>
                                <a:lnTo>
                                  <a:pt x="148" y="56"/>
                                </a:lnTo>
                                <a:lnTo>
                                  <a:pt x="134" y="42"/>
                                </a:lnTo>
                                <a:lnTo>
                                  <a:pt x="120" y="30"/>
                                </a:lnTo>
                                <a:lnTo>
                                  <a:pt x="108" y="20"/>
                                </a:lnTo>
                                <a:lnTo>
                                  <a:pt x="98" y="12"/>
                                </a:lnTo>
                                <a:lnTo>
                                  <a:pt x="88" y="6"/>
                                </a:lnTo>
                                <a:lnTo>
                                  <a:pt x="82" y="2"/>
                                </a:lnTo>
                                <a:lnTo>
                                  <a:pt x="68" y="0"/>
                                </a:lnTo>
                                <a:lnTo>
                                  <a:pt x="54" y="2"/>
                                </a:lnTo>
                                <a:lnTo>
                                  <a:pt x="40" y="8"/>
                                </a:lnTo>
                                <a:lnTo>
                                  <a:pt x="28" y="14"/>
                                </a:lnTo>
                                <a:lnTo>
                                  <a:pt x="18" y="22"/>
                                </a:lnTo>
                                <a:lnTo>
                                  <a:pt x="8" y="28"/>
                                </a:lnTo>
                                <a:lnTo>
                                  <a:pt x="2" y="34"/>
                                </a:lnTo>
                                <a:lnTo>
                                  <a:pt x="0" y="34"/>
                                </a:lnTo>
                                <a:lnTo>
                                  <a:pt x="18" y="38"/>
                                </a:lnTo>
                                <a:lnTo>
                                  <a:pt x="34" y="46"/>
                                </a:lnTo>
                                <a:lnTo>
                                  <a:pt x="54" y="54"/>
                                </a:lnTo>
                                <a:lnTo>
                                  <a:pt x="74" y="65"/>
                                </a:lnTo>
                                <a:lnTo>
                                  <a:pt x="94" y="77"/>
                                </a:lnTo>
                                <a:lnTo>
                                  <a:pt x="114" y="91"/>
                                </a:lnTo>
                                <a:lnTo>
                                  <a:pt x="134" y="105"/>
                                </a:lnTo>
                                <a:lnTo>
                                  <a:pt x="154" y="119"/>
                                </a:lnTo>
                                <a:lnTo>
                                  <a:pt x="172" y="133"/>
                                </a:lnTo>
                                <a:lnTo>
                                  <a:pt x="190" y="147"/>
                                </a:lnTo>
                                <a:lnTo>
                                  <a:pt x="205" y="159"/>
                                </a:lnTo>
                                <a:lnTo>
                                  <a:pt x="219" y="170"/>
                                </a:lnTo>
                                <a:lnTo>
                                  <a:pt x="229" y="180"/>
                                </a:lnTo>
                                <a:lnTo>
                                  <a:pt x="237" y="186"/>
                                </a:lnTo>
                                <a:lnTo>
                                  <a:pt x="243" y="192"/>
                                </a:lnTo>
                                <a:lnTo>
                                  <a:pt x="245" y="194"/>
                                </a:lnTo>
                                <a:lnTo>
                                  <a:pt x="243" y="184"/>
                                </a:lnTo>
                                <a:lnTo>
                                  <a:pt x="237" y="1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499" name="Freeform 424"/>
                        <wps:cNvSpPr>
                          <a:spLocks/>
                        </wps:cNvSpPr>
                        <wps:spPr bwMode="auto">
                          <a:xfrm>
                            <a:off x="1162050" y="552450"/>
                            <a:ext cx="598572" cy="677612"/>
                          </a:xfrm>
                          <a:custGeom>
                            <a:avLst/>
                            <a:gdLst>
                              <a:gd name="T0" fmla="*/ 228 w 377"/>
                              <a:gd name="T1" fmla="*/ 239 h 427"/>
                              <a:gd name="T2" fmla="*/ 149 w 377"/>
                              <a:gd name="T3" fmla="*/ 0 h 427"/>
                              <a:gd name="T4" fmla="*/ 153 w 377"/>
                              <a:gd name="T5" fmla="*/ 235 h 427"/>
                              <a:gd name="T6" fmla="*/ 0 w 377"/>
                              <a:gd name="T7" fmla="*/ 338 h 427"/>
                              <a:gd name="T8" fmla="*/ 167 w 377"/>
                              <a:gd name="T9" fmla="*/ 328 h 427"/>
                              <a:gd name="T10" fmla="*/ 130 w 377"/>
                              <a:gd name="T11" fmla="*/ 427 h 427"/>
                              <a:gd name="T12" fmla="*/ 218 w 377"/>
                              <a:gd name="T13" fmla="*/ 352 h 427"/>
                              <a:gd name="T14" fmla="*/ 312 w 377"/>
                              <a:gd name="T15" fmla="*/ 388 h 427"/>
                              <a:gd name="T16" fmla="*/ 266 w 377"/>
                              <a:gd name="T17" fmla="*/ 285 h 427"/>
                              <a:gd name="T18" fmla="*/ 377 w 377"/>
                              <a:gd name="T19" fmla="*/ 189 h 427"/>
                              <a:gd name="T20" fmla="*/ 228 w 377"/>
                              <a:gd name="T21" fmla="*/ 239 h 4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377" h="427">
                                <a:moveTo>
                                  <a:pt x="228" y="239"/>
                                </a:moveTo>
                                <a:lnTo>
                                  <a:pt x="149" y="0"/>
                                </a:lnTo>
                                <a:lnTo>
                                  <a:pt x="153" y="235"/>
                                </a:lnTo>
                                <a:lnTo>
                                  <a:pt x="0" y="338"/>
                                </a:lnTo>
                                <a:lnTo>
                                  <a:pt x="167" y="328"/>
                                </a:lnTo>
                                <a:lnTo>
                                  <a:pt x="130" y="427"/>
                                </a:lnTo>
                                <a:lnTo>
                                  <a:pt x="218" y="352"/>
                                </a:lnTo>
                                <a:lnTo>
                                  <a:pt x="312" y="388"/>
                                </a:lnTo>
                                <a:lnTo>
                                  <a:pt x="266" y="285"/>
                                </a:lnTo>
                                <a:lnTo>
                                  <a:pt x="377" y="189"/>
                                </a:lnTo>
                                <a:lnTo>
                                  <a:pt x="228" y="2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4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00" name="Freeform 425"/>
                        <wps:cNvSpPr>
                          <a:spLocks/>
                        </wps:cNvSpPr>
                        <wps:spPr bwMode="auto">
                          <a:xfrm>
                            <a:off x="1543050" y="2371725"/>
                            <a:ext cx="115904" cy="130127"/>
                          </a:xfrm>
                          <a:custGeom>
                            <a:avLst/>
                            <a:gdLst>
                              <a:gd name="T0" fmla="*/ 69 w 73"/>
                              <a:gd name="T1" fmla="*/ 20 h 82"/>
                              <a:gd name="T2" fmla="*/ 65 w 73"/>
                              <a:gd name="T3" fmla="*/ 14 h 82"/>
                              <a:gd name="T4" fmla="*/ 59 w 73"/>
                              <a:gd name="T5" fmla="*/ 10 h 82"/>
                              <a:gd name="T6" fmla="*/ 53 w 73"/>
                              <a:gd name="T7" fmla="*/ 4 h 82"/>
                              <a:gd name="T8" fmla="*/ 47 w 73"/>
                              <a:gd name="T9" fmla="*/ 2 h 82"/>
                              <a:gd name="T10" fmla="*/ 38 w 73"/>
                              <a:gd name="T11" fmla="*/ 0 h 82"/>
                              <a:gd name="T12" fmla="*/ 32 w 73"/>
                              <a:gd name="T13" fmla="*/ 0 h 82"/>
                              <a:gd name="T14" fmla="*/ 24 w 73"/>
                              <a:gd name="T15" fmla="*/ 2 h 82"/>
                              <a:gd name="T16" fmla="*/ 18 w 73"/>
                              <a:gd name="T17" fmla="*/ 6 h 82"/>
                              <a:gd name="T18" fmla="*/ 12 w 73"/>
                              <a:gd name="T19" fmla="*/ 10 h 82"/>
                              <a:gd name="T20" fmla="*/ 8 w 73"/>
                              <a:gd name="T21" fmla="*/ 16 h 82"/>
                              <a:gd name="T22" fmla="*/ 4 w 73"/>
                              <a:gd name="T23" fmla="*/ 24 h 82"/>
                              <a:gd name="T24" fmla="*/ 2 w 73"/>
                              <a:gd name="T25" fmla="*/ 32 h 82"/>
                              <a:gd name="T26" fmla="*/ 0 w 73"/>
                              <a:gd name="T27" fmla="*/ 39 h 82"/>
                              <a:gd name="T28" fmla="*/ 0 w 73"/>
                              <a:gd name="T29" fmla="*/ 48 h 82"/>
                              <a:gd name="T30" fmla="*/ 2 w 73"/>
                              <a:gd name="T31" fmla="*/ 56 h 82"/>
                              <a:gd name="T32" fmla="*/ 4 w 73"/>
                              <a:gd name="T33" fmla="*/ 64 h 82"/>
                              <a:gd name="T34" fmla="*/ 10 w 73"/>
                              <a:gd name="T35" fmla="*/ 70 h 82"/>
                              <a:gd name="T36" fmla="*/ 14 w 73"/>
                              <a:gd name="T37" fmla="*/ 74 h 82"/>
                              <a:gd name="T38" fmla="*/ 20 w 73"/>
                              <a:gd name="T39" fmla="*/ 78 h 82"/>
                              <a:gd name="T40" fmla="*/ 26 w 73"/>
                              <a:gd name="T41" fmla="*/ 82 h 82"/>
                              <a:gd name="T42" fmla="*/ 34 w 73"/>
                              <a:gd name="T43" fmla="*/ 82 h 82"/>
                              <a:gd name="T44" fmla="*/ 40 w 73"/>
                              <a:gd name="T45" fmla="*/ 82 h 82"/>
                              <a:gd name="T46" fmla="*/ 48 w 73"/>
                              <a:gd name="T47" fmla="*/ 80 h 82"/>
                              <a:gd name="T48" fmla="*/ 55 w 73"/>
                              <a:gd name="T49" fmla="*/ 76 h 82"/>
                              <a:gd name="T50" fmla="*/ 61 w 73"/>
                              <a:gd name="T51" fmla="*/ 72 h 82"/>
                              <a:gd name="T52" fmla="*/ 65 w 73"/>
                              <a:gd name="T53" fmla="*/ 66 h 82"/>
                              <a:gd name="T54" fmla="*/ 69 w 73"/>
                              <a:gd name="T55" fmla="*/ 60 h 82"/>
                              <a:gd name="T56" fmla="*/ 73 w 73"/>
                              <a:gd name="T57" fmla="*/ 52 h 82"/>
                              <a:gd name="T58" fmla="*/ 73 w 73"/>
                              <a:gd name="T59" fmla="*/ 43 h 82"/>
                              <a:gd name="T60" fmla="*/ 73 w 73"/>
                              <a:gd name="T61" fmla="*/ 36 h 82"/>
                              <a:gd name="T62" fmla="*/ 71 w 73"/>
                              <a:gd name="T63" fmla="*/ 28 h 82"/>
                              <a:gd name="T64" fmla="*/ 69 w 73"/>
                              <a:gd name="T65" fmla="*/ 2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3" h="82">
                                <a:moveTo>
                                  <a:pt x="69" y="20"/>
                                </a:moveTo>
                                <a:lnTo>
                                  <a:pt x="65" y="14"/>
                                </a:lnTo>
                                <a:lnTo>
                                  <a:pt x="59" y="10"/>
                                </a:lnTo>
                                <a:lnTo>
                                  <a:pt x="53" y="4"/>
                                </a:lnTo>
                                <a:lnTo>
                                  <a:pt x="47" y="2"/>
                                </a:lnTo>
                                <a:lnTo>
                                  <a:pt x="38" y="0"/>
                                </a:lnTo>
                                <a:lnTo>
                                  <a:pt x="32" y="0"/>
                                </a:lnTo>
                                <a:lnTo>
                                  <a:pt x="24" y="2"/>
                                </a:lnTo>
                                <a:lnTo>
                                  <a:pt x="18" y="6"/>
                                </a:lnTo>
                                <a:lnTo>
                                  <a:pt x="12" y="10"/>
                                </a:lnTo>
                                <a:lnTo>
                                  <a:pt x="8" y="16"/>
                                </a:lnTo>
                                <a:lnTo>
                                  <a:pt x="4" y="24"/>
                                </a:lnTo>
                                <a:lnTo>
                                  <a:pt x="2" y="32"/>
                                </a:lnTo>
                                <a:lnTo>
                                  <a:pt x="0" y="39"/>
                                </a:lnTo>
                                <a:lnTo>
                                  <a:pt x="0" y="48"/>
                                </a:lnTo>
                                <a:lnTo>
                                  <a:pt x="2" y="56"/>
                                </a:lnTo>
                                <a:lnTo>
                                  <a:pt x="4" y="64"/>
                                </a:lnTo>
                                <a:lnTo>
                                  <a:pt x="10" y="70"/>
                                </a:lnTo>
                                <a:lnTo>
                                  <a:pt x="14" y="74"/>
                                </a:lnTo>
                                <a:lnTo>
                                  <a:pt x="20" y="78"/>
                                </a:lnTo>
                                <a:lnTo>
                                  <a:pt x="26" y="82"/>
                                </a:lnTo>
                                <a:lnTo>
                                  <a:pt x="34" y="82"/>
                                </a:lnTo>
                                <a:lnTo>
                                  <a:pt x="40" y="82"/>
                                </a:lnTo>
                                <a:lnTo>
                                  <a:pt x="48" y="80"/>
                                </a:lnTo>
                                <a:lnTo>
                                  <a:pt x="55" y="76"/>
                                </a:lnTo>
                                <a:lnTo>
                                  <a:pt x="61" y="72"/>
                                </a:lnTo>
                                <a:lnTo>
                                  <a:pt x="65" y="66"/>
                                </a:lnTo>
                                <a:lnTo>
                                  <a:pt x="69" y="60"/>
                                </a:lnTo>
                                <a:lnTo>
                                  <a:pt x="73" y="52"/>
                                </a:lnTo>
                                <a:lnTo>
                                  <a:pt x="73" y="43"/>
                                </a:lnTo>
                                <a:lnTo>
                                  <a:pt x="73" y="36"/>
                                </a:lnTo>
                                <a:lnTo>
                                  <a:pt x="71" y="28"/>
                                </a:lnTo>
                                <a:lnTo>
                                  <a:pt x="69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01" name="Freeform 426"/>
                        <wps:cNvSpPr>
                          <a:spLocks/>
                        </wps:cNvSpPr>
                        <wps:spPr bwMode="auto">
                          <a:xfrm>
                            <a:off x="1123950" y="2647950"/>
                            <a:ext cx="115904" cy="131714"/>
                          </a:xfrm>
                          <a:custGeom>
                            <a:avLst/>
                            <a:gdLst>
                              <a:gd name="T0" fmla="*/ 69 w 73"/>
                              <a:gd name="T1" fmla="*/ 20 h 83"/>
                              <a:gd name="T2" fmla="*/ 65 w 73"/>
                              <a:gd name="T3" fmla="*/ 14 h 83"/>
                              <a:gd name="T4" fmla="*/ 61 w 73"/>
                              <a:gd name="T5" fmla="*/ 8 h 83"/>
                              <a:gd name="T6" fmla="*/ 53 w 73"/>
                              <a:gd name="T7" fmla="*/ 4 h 83"/>
                              <a:gd name="T8" fmla="*/ 47 w 73"/>
                              <a:gd name="T9" fmla="*/ 2 h 83"/>
                              <a:gd name="T10" fmla="*/ 41 w 73"/>
                              <a:gd name="T11" fmla="*/ 0 h 83"/>
                              <a:gd name="T12" fmla="*/ 33 w 73"/>
                              <a:gd name="T13" fmla="*/ 0 h 83"/>
                              <a:gd name="T14" fmla="*/ 27 w 73"/>
                              <a:gd name="T15" fmla="*/ 2 h 83"/>
                              <a:gd name="T16" fmla="*/ 18 w 73"/>
                              <a:gd name="T17" fmla="*/ 6 h 83"/>
                              <a:gd name="T18" fmla="*/ 14 w 73"/>
                              <a:gd name="T19" fmla="*/ 10 h 83"/>
                              <a:gd name="T20" fmla="*/ 8 w 73"/>
                              <a:gd name="T21" fmla="*/ 16 h 83"/>
                              <a:gd name="T22" fmla="*/ 4 w 73"/>
                              <a:gd name="T23" fmla="*/ 24 h 83"/>
                              <a:gd name="T24" fmla="*/ 2 w 73"/>
                              <a:gd name="T25" fmla="*/ 32 h 83"/>
                              <a:gd name="T26" fmla="*/ 0 w 73"/>
                              <a:gd name="T27" fmla="*/ 40 h 83"/>
                              <a:gd name="T28" fmla="*/ 0 w 73"/>
                              <a:gd name="T29" fmla="*/ 48 h 83"/>
                              <a:gd name="T30" fmla="*/ 2 w 73"/>
                              <a:gd name="T31" fmla="*/ 56 h 83"/>
                              <a:gd name="T32" fmla="*/ 6 w 73"/>
                              <a:gd name="T33" fmla="*/ 63 h 83"/>
                              <a:gd name="T34" fmla="*/ 8 w 73"/>
                              <a:gd name="T35" fmla="*/ 71 h 83"/>
                              <a:gd name="T36" fmla="*/ 14 w 73"/>
                              <a:gd name="T37" fmla="*/ 75 h 83"/>
                              <a:gd name="T38" fmla="*/ 21 w 73"/>
                              <a:gd name="T39" fmla="*/ 79 h 83"/>
                              <a:gd name="T40" fmla="*/ 27 w 73"/>
                              <a:gd name="T41" fmla="*/ 81 h 83"/>
                              <a:gd name="T42" fmla="*/ 35 w 73"/>
                              <a:gd name="T43" fmla="*/ 83 h 83"/>
                              <a:gd name="T44" fmla="*/ 41 w 73"/>
                              <a:gd name="T45" fmla="*/ 83 h 83"/>
                              <a:gd name="T46" fmla="*/ 49 w 73"/>
                              <a:gd name="T47" fmla="*/ 81 h 83"/>
                              <a:gd name="T48" fmla="*/ 55 w 73"/>
                              <a:gd name="T49" fmla="*/ 77 h 83"/>
                              <a:gd name="T50" fmla="*/ 61 w 73"/>
                              <a:gd name="T51" fmla="*/ 73 h 83"/>
                              <a:gd name="T52" fmla="*/ 65 w 73"/>
                              <a:gd name="T53" fmla="*/ 67 h 83"/>
                              <a:gd name="T54" fmla="*/ 69 w 73"/>
                              <a:gd name="T55" fmla="*/ 60 h 83"/>
                              <a:gd name="T56" fmla="*/ 71 w 73"/>
                              <a:gd name="T57" fmla="*/ 52 h 83"/>
                              <a:gd name="T58" fmla="*/ 73 w 73"/>
                              <a:gd name="T59" fmla="*/ 44 h 83"/>
                              <a:gd name="T60" fmla="*/ 73 w 73"/>
                              <a:gd name="T61" fmla="*/ 36 h 83"/>
                              <a:gd name="T62" fmla="*/ 71 w 73"/>
                              <a:gd name="T63" fmla="*/ 28 h 83"/>
                              <a:gd name="T64" fmla="*/ 69 w 73"/>
                              <a:gd name="T65" fmla="*/ 20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3" h="83">
                                <a:moveTo>
                                  <a:pt x="69" y="20"/>
                                </a:moveTo>
                                <a:lnTo>
                                  <a:pt x="65" y="14"/>
                                </a:lnTo>
                                <a:lnTo>
                                  <a:pt x="61" y="8"/>
                                </a:lnTo>
                                <a:lnTo>
                                  <a:pt x="53" y="4"/>
                                </a:lnTo>
                                <a:lnTo>
                                  <a:pt x="47" y="2"/>
                                </a:lnTo>
                                <a:lnTo>
                                  <a:pt x="41" y="0"/>
                                </a:lnTo>
                                <a:lnTo>
                                  <a:pt x="33" y="0"/>
                                </a:lnTo>
                                <a:lnTo>
                                  <a:pt x="27" y="2"/>
                                </a:lnTo>
                                <a:lnTo>
                                  <a:pt x="18" y="6"/>
                                </a:lnTo>
                                <a:lnTo>
                                  <a:pt x="14" y="10"/>
                                </a:lnTo>
                                <a:lnTo>
                                  <a:pt x="8" y="16"/>
                                </a:lnTo>
                                <a:lnTo>
                                  <a:pt x="4" y="24"/>
                                </a:lnTo>
                                <a:lnTo>
                                  <a:pt x="2" y="32"/>
                                </a:lnTo>
                                <a:lnTo>
                                  <a:pt x="0" y="40"/>
                                </a:lnTo>
                                <a:lnTo>
                                  <a:pt x="0" y="48"/>
                                </a:lnTo>
                                <a:lnTo>
                                  <a:pt x="2" y="56"/>
                                </a:lnTo>
                                <a:lnTo>
                                  <a:pt x="6" y="63"/>
                                </a:lnTo>
                                <a:lnTo>
                                  <a:pt x="8" y="71"/>
                                </a:lnTo>
                                <a:lnTo>
                                  <a:pt x="14" y="75"/>
                                </a:lnTo>
                                <a:lnTo>
                                  <a:pt x="21" y="79"/>
                                </a:lnTo>
                                <a:lnTo>
                                  <a:pt x="27" y="81"/>
                                </a:lnTo>
                                <a:lnTo>
                                  <a:pt x="35" y="83"/>
                                </a:lnTo>
                                <a:lnTo>
                                  <a:pt x="41" y="83"/>
                                </a:lnTo>
                                <a:lnTo>
                                  <a:pt x="49" y="81"/>
                                </a:lnTo>
                                <a:lnTo>
                                  <a:pt x="55" y="77"/>
                                </a:lnTo>
                                <a:lnTo>
                                  <a:pt x="61" y="73"/>
                                </a:lnTo>
                                <a:lnTo>
                                  <a:pt x="65" y="67"/>
                                </a:lnTo>
                                <a:lnTo>
                                  <a:pt x="69" y="60"/>
                                </a:lnTo>
                                <a:lnTo>
                                  <a:pt x="71" y="52"/>
                                </a:lnTo>
                                <a:lnTo>
                                  <a:pt x="73" y="44"/>
                                </a:lnTo>
                                <a:lnTo>
                                  <a:pt x="73" y="36"/>
                                </a:lnTo>
                                <a:lnTo>
                                  <a:pt x="71" y="28"/>
                                </a:lnTo>
                                <a:lnTo>
                                  <a:pt x="69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02" name="Freeform 427"/>
                        <wps:cNvSpPr>
                          <a:spLocks/>
                        </wps:cNvSpPr>
                        <wps:spPr bwMode="auto">
                          <a:xfrm>
                            <a:off x="1562100" y="2800350"/>
                            <a:ext cx="114316" cy="131714"/>
                          </a:xfrm>
                          <a:custGeom>
                            <a:avLst/>
                            <a:gdLst>
                              <a:gd name="T0" fmla="*/ 68 w 72"/>
                              <a:gd name="T1" fmla="*/ 20 h 83"/>
                              <a:gd name="T2" fmla="*/ 64 w 72"/>
                              <a:gd name="T3" fmla="*/ 14 h 83"/>
                              <a:gd name="T4" fmla="*/ 58 w 72"/>
                              <a:gd name="T5" fmla="*/ 10 h 83"/>
                              <a:gd name="T6" fmla="*/ 52 w 72"/>
                              <a:gd name="T7" fmla="*/ 4 h 83"/>
                              <a:gd name="T8" fmla="*/ 46 w 72"/>
                              <a:gd name="T9" fmla="*/ 2 h 83"/>
                              <a:gd name="T10" fmla="*/ 38 w 72"/>
                              <a:gd name="T11" fmla="*/ 0 h 83"/>
                              <a:gd name="T12" fmla="*/ 32 w 72"/>
                              <a:gd name="T13" fmla="*/ 2 h 83"/>
                              <a:gd name="T14" fmla="*/ 24 w 72"/>
                              <a:gd name="T15" fmla="*/ 4 h 83"/>
                              <a:gd name="T16" fmla="*/ 18 w 72"/>
                              <a:gd name="T17" fmla="*/ 8 h 83"/>
                              <a:gd name="T18" fmla="*/ 12 w 72"/>
                              <a:gd name="T19" fmla="*/ 12 h 83"/>
                              <a:gd name="T20" fmla="*/ 8 w 72"/>
                              <a:gd name="T21" fmla="*/ 18 h 83"/>
                              <a:gd name="T22" fmla="*/ 4 w 72"/>
                              <a:gd name="T23" fmla="*/ 24 h 83"/>
                              <a:gd name="T24" fmla="*/ 2 w 72"/>
                              <a:gd name="T25" fmla="*/ 32 h 83"/>
                              <a:gd name="T26" fmla="*/ 0 w 72"/>
                              <a:gd name="T27" fmla="*/ 41 h 83"/>
                              <a:gd name="T28" fmla="*/ 0 w 72"/>
                              <a:gd name="T29" fmla="*/ 49 h 83"/>
                              <a:gd name="T30" fmla="*/ 2 w 72"/>
                              <a:gd name="T31" fmla="*/ 57 h 83"/>
                              <a:gd name="T32" fmla="*/ 4 w 72"/>
                              <a:gd name="T33" fmla="*/ 65 h 83"/>
                              <a:gd name="T34" fmla="*/ 10 w 72"/>
                              <a:gd name="T35" fmla="*/ 71 h 83"/>
                              <a:gd name="T36" fmla="*/ 14 w 72"/>
                              <a:gd name="T37" fmla="*/ 75 h 83"/>
                              <a:gd name="T38" fmla="*/ 20 w 72"/>
                              <a:gd name="T39" fmla="*/ 81 h 83"/>
                              <a:gd name="T40" fmla="*/ 26 w 72"/>
                              <a:gd name="T41" fmla="*/ 83 h 83"/>
                              <a:gd name="T42" fmla="*/ 34 w 72"/>
                              <a:gd name="T43" fmla="*/ 83 h 83"/>
                              <a:gd name="T44" fmla="*/ 40 w 72"/>
                              <a:gd name="T45" fmla="*/ 83 h 83"/>
                              <a:gd name="T46" fmla="*/ 48 w 72"/>
                              <a:gd name="T47" fmla="*/ 83 h 83"/>
                              <a:gd name="T48" fmla="*/ 54 w 72"/>
                              <a:gd name="T49" fmla="*/ 79 h 83"/>
                              <a:gd name="T50" fmla="*/ 60 w 72"/>
                              <a:gd name="T51" fmla="*/ 73 h 83"/>
                              <a:gd name="T52" fmla="*/ 64 w 72"/>
                              <a:gd name="T53" fmla="*/ 67 h 83"/>
                              <a:gd name="T54" fmla="*/ 68 w 72"/>
                              <a:gd name="T55" fmla="*/ 61 h 83"/>
                              <a:gd name="T56" fmla="*/ 70 w 72"/>
                              <a:gd name="T57" fmla="*/ 53 h 83"/>
                              <a:gd name="T58" fmla="*/ 72 w 72"/>
                              <a:gd name="T59" fmla="*/ 45 h 83"/>
                              <a:gd name="T60" fmla="*/ 72 w 72"/>
                              <a:gd name="T61" fmla="*/ 37 h 83"/>
                              <a:gd name="T62" fmla="*/ 70 w 72"/>
                              <a:gd name="T63" fmla="*/ 28 h 83"/>
                              <a:gd name="T64" fmla="*/ 68 w 72"/>
                              <a:gd name="T65" fmla="*/ 20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2" h="83">
                                <a:moveTo>
                                  <a:pt x="68" y="20"/>
                                </a:moveTo>
                                <a:lnTo>
                                  <a:pt x="64" y="14"/>
                                </a:lnTo>
                                <a:lnTo>
                                  <a:pt x="58" y="10"/>
                                </a:lnTo>
                                <a:lnTo>
                                  <a:pt x="52" y="4"/>
                                </a:lnTo>
                                <a:lnTo>
                                  <a:pt x="46" y="2"/>
                                </a:lnTo>
                                <a:lnTo>
                                  <a:pt x="38" y="0"/>
                                </a:lnTo>
                                <a:lnTo>
                                  <a:pt x="32" y="2"/>
                                </a:lnTo>
                                <a:lnTo>
                                  <a:pt x="24" y="4"/>
                                </a:lnTo>
                                <a:lnTo>
                                  <a:pt x="18" y="8"/>
                                </a:lnTo>
                                <a:lnTo>
                                  <a:pt x="12" y="12"/>
                                </a:lnTo>
                                <a:lnTo>
                                  <a:pt x="8" y="18"/>
                                </a:lnTo>
                                <a:lnTo>
                                  <a:pt x="4" y="24"/>
                                </a:lnTo>
                                <a:lnTo>
                                  <a:pt x="2" y="32"/>
                                </a:lnTo>
                                <a:lnTo>
                                  <a:pt x="0" y="41"/>
                                </a:lnTo>
                                <a:lnTo>
                                  <a:pt x="0" y="49"/>
                                </a:lnTo>
                                <a:lnTo>
                                  <a:pt x="2" y="57"/>
                                </a:lnTo>
                                <a:lnTo>
                                  <a:pt x="4" y="65"/>
                                </a:lnTo>
                                <a:lnTo>
                                  <a:pt x="10" y="71"/>
                                </a:lnTo>
                                <a:lnTo>
                                  <a:pt x="14" y="75"/>
                                </a:lnTo>
                                <a:lnTo>
                                  <a:pt x="20" y="81"/>
                                </a:lnTo>
                                <a:lnTo>
                                  <a:pt x="26" y="83"/>
                                </a:lnTo>
                                <a:lnTo>
                                  <a:pt x="34" y="83"/>
                                </a:lnTo>
                                <a:lnTo>
                                  <a:pt x="40" y="83"/>
                                </a:lnTo>
                                <a:lnTo>
                                  <a:pt x="48" y="83"/>
                                </a:lnTo>
                                <a:lnTo>
                                  <a:pt x="54" y="79"/>
                                </a:lnTo>
                                <a:lnTo>
                                  <a:pt x="60" y="73"/>
                                </a:lnTo>
                                <a:lnTo>
                                  <a:pt x="64" y="67"/>
                                </a:lnTo>
                                <a:lnTo>
                                  <a:pt x="68" y="61"/>
                                </a:lnTo>
                                <a:lnTo>
                                  <a:pt x="70" y="53"/>
                                </a:lnTo>
                                <a:lnTo>
                                  <a:pt x="72" y="45"/>
                                </a:lnTo>
                                <a:lnTo>
                                  <a:pt x="72" y="37"/>
                                </a:lnTo>
                                <a:lnTo>
                                  <a:pt x="70" y="28"/>
                                </a:lnTo>
                                <a:lnTo>
                                  <a:pt x="68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03" name="Freeform 428"/>
                        <wps:cNvSpPr>
                          <a:spLocks/>
                        </wps:cNvSpPr>
                        <wps:spPr bwMode="auto">
                          <a:xfrm>
                            <a:off x="1314450" y="2219325"/>
                            <a:ext cx="76211" cy="84106"/>
                          </a:xfrm>
                          <a:custGeom>
                            <a:avLst/>
                            <a:gdLst>
                              <a:gd name="T0" fmla="*/ 44 w 48"/>
                              <a:gd name="T1" fmla="*/ 12 h 53"/>
                              <a:gd name="T2" fmla="*/ 42 w 48"/>
                              <a:gd name="T3" fmla="*/ 8 h 53"/>
                              <a:gd name="T4" fmla="*/ 40 w 48"/>
                              <a:gd name="T5" fmla="*/ 4 h 53"/>
                              <a:gd name="T6" fmla="*/ 34 w 48"/>
                              <a:gd name="T7" fmla="*/ 2 h 53"/>
                              <a:gd name="T8" fmla="*/ 30 w 48"/>
                              <a:gd name="T9" fmla="*/ 0 h 53"/>
                              <a:gd name="T10" fmla="*/ 26 w 48"/>
                              <a:gd name="T11" fmla="*/ 0 h 53"/>
                              <a:gd name="T12" fmla="*/ 22 w 48"/>
                              <a:gd name="T13" fmla="*/ 0 h 53"/>
                              <a:gd name="T14" fmla="*/ 16 w 48"/>
                              <a:gd name="T15" fmla="*/ 0 h 53"/>
                              <a:gd name="T16" fmla="*/ 12 w 48"/>
                              <a:gd name="T17" fmla="*/ 4 h 53"/>
                              <a:gd name="T18" fmla="*/ 8 w 48"/>
                              <a:gd name="T19" fmla="*/ 6 h 53"/>
                              <a:gd name="T20" fmla="*/ 6 w 48"/>
                              <a:gd name="T21" fmla="*/ 10 h 53"/>
                              <a:gd name="T22" fmla="*/ 2 w 48"/>
                              <a:gd name="T23" fmla="*/ 14 h 53"/>
                              <a:gd name="T24" fmla="*/ 2 w 48"/>
                              <a:gd name="T25" fmla="*/ 20 h 53"/>
                              <a:gd name="T26" fmla="*/ 0 w 48"/>
                              <a:gd name="T27" fmla="*/ 23 h 53"/>
                              <a:gd name="T28" fmla="*/ 0 w 48"/>
                              <a:gd name="T29" fmla="*/ 29 h 53"/>
                              <a:gd name="T30" fmla="*/ 2 w 48"/>
                              <a:gd name="T31" fmla="*/ 35 h 53"/>
                              <a:gd name="T32" fmla="*/ 4 w 48"/>
                              <a:gd name="T33" fmla="*/ 39 h 53"/>
                              <a:gd name="T34" fmla="*/ 6 w 48"/>
                              <a:gd name="T35" fmla="*/ 43 h 53"/>
                              <a:gd name="T36" fmla="*/ 10 w 48"/>
                              <a:gd name="T37" fmla="*/ 47 h 53"/>
                              <a:gd name="T38" fmla="*/ 14 w 48"/>
                              <a:gd name="T39" fmla="*/ 49 h 53"/>
                              <a:gd name="T40" fmla="*/ 18 w 48"/>
                              <a:gd name="T41" fmla="*/ 51 h 53"/>
                              <a:gd name="T42" fmla="*/ 22 w 48"/>
                              <a:gd name="T43" fmla="*/ 53 h 53"/>
                              <a:gd name="T44" fmla="*/ 28 w 48"/>
                              <a:gd name="T45" fmla="*/ 51 h 53"/>
                              <a:gd name="T46" fmla="*/ 32 w 48"/>
                              <a:gd name="T47" fmla="*/ 51 h 53"/>
                              <a:gd name="T48" fmla="*/ 36 w 48"/>
                              <a:gd name="T49" fmla="*/ 49 h 53"/>
                              <a:gd name="T50" fmla="*/ 40 w 48"/>
                              <a:gd name="T51" fmla="*/ 45 h 53"/>
                              <a:gd name="T52" fmla="*/ 42 w 48"/>
                              <a:gd name="T53" fmla="*/ 41 h 53"/>
                              <a:gd name="T54" fmla="*/ 46 w 48"/>
                              <a:gd name="T55" fmla="*/ 37 h 53"/>
                              <a:gd name="T56" fmla="*/ 46 w 48"/>
                              <a:gd name="T57" fmla="*/ 33 h 53"/>
                              <a:gd name="T58" fmla="*/ 48 w 48"/>
                              <a:gd name="T59" fmla="*/ 27 h 53"/>
                              <a:gd name="T60" fmla="*/ 48 w 48"/>
                              <a:gd name="T61" fmla="*/ 22 h 53"/>
                              <a:gd name="T62" fmla="*/ 46 w 48"/>
                              <a:gd name="T63" fmla="*/ 18 h 53"/>
                              <a:gd name="T64" fmla="*/ 44 w 48"/>
                              <a:gd name="T65" fmla="*/ 12 h 5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48" h="53">
                                <a:moveTo>
                                  <a:pt x="44" y="12"/>
                                </a:moveTo>
                                <a:lnTo>
                                  <a:pt x="42" y="8"/>
                                </a:lnTo>
                                <a:lnTo>
                                  <a:pt x="40" y="4"/>
                                </a:lnTo>
                                <a:lnTo>
                                  <a:pt x="34" y="2"/>
                                </a:lnTo>
                                <a:lnTo>
                                  <a:pt x="30" y="0"/>
                                </a:lnTo>
                                <a:lnTo>
                                  <a:pt x="26" y="0"/>
                                </a:lnTo>
                                <a:lnTo>
                                  <a:pt x="22" y="0"/>
                                </a:lnTo>
                                <a:lnTo>
                                  <a:pt x="16" y="0"/>
                                </a:lnTo>
                                <a:lnTo>
                                  <a:pt x="12" y="4"/>
                                </a:lnTo>
                                <a:lnTo>
                                  <a:pt x="8" y="6"/>
                                </a:lnTo>
                                <a:lnTo>
                                  <a:pt x="6" y="10"/>
                                </a:lnTo>
                                <a:lnTo>
                                  <a:pt x="2" y="14"/>
                                </a:lnTo>
                                <a:lnTo>
                                  <a:pt x="2" y="20"/>
                                </a:lnTo>
                                <a:lnTo>
                                  <a:pt x="0" y="23"/>
                                </a:lnTo>
                                <a:lnTo>
                                  <a:pt x="0" y="29"/>
                                </a:lnTo>
                                <a:lnTo>
                                  <a:pt x="2" y="35"/>
                                </a:lnTo>
                                <a:lnTo>
                                  <a:pt x="4" y="39"/>
                                </a:lnTo>
                                <a:lnTo>
                                  <a:pt x="6" y="43"/>
                                </a:lnTo>
                                <a:lnTo>
                                  <a:pt x="10" y="47"/>
                                </a:lnTo>
                                <a:lnTo>
                                  <a:pt x="14" y="49"/>
                                </a:lnTo>
                                <a:lnTo>
                                  <a:pt x="18" y="51"/>
                                </a:lnTo>
                                <a:lnTo>
                                  <a:pt x="22" y="53"/>
                                </a:lnTo>
                                <a:lnTo>
                                  <a:pt x="28" y="51"/>
                                </a:lnTo>
                                <a:lnTo>
                                  <a:pt x="32" y="51"/>
                                </a:lnTo>
                                <a:lnTo>
                                  <a:pt x="36" y="49"/>
                                </a:lnTo>
                                <a:lnTo>
                                  <a:pt x="40" y="45"/>
                                </a:lnTo>
                                <a:lnTo>
                                  <a:pt x="42" y="41"/>
                                </a:lnTo>
                                <a:lnTo>
                                  <a:pt x="46" y="37"/>
                                </a:lnTo>
                                <a:lnTo>
                                  <a:pt x="46" y="33"/>
                                </a:lnTo>
                                <a:lnTo>
                                  <a:pt x="48" y="27"/>
                                </a:lnTo>
                                <a:lnTo>
                                  <a:pt x="48" y="22"/>
                                </a:lnTo>
                                <a:lnTo>
                                  <a:pt x="46" y="18"/>
                                </a:lnTo>
                                <a:lnTo>
                                  <a:pt x="44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04" name="Freeform 429"/>
                        <wps:cNvSpPr>
                          <a:spLocks/>
                        </wps:cNvSpPr>
                        <wps:spPr bwMode="auto">
                          <a:xfrm>
                            <a:off x="1390650" y="1943100"/>
                            <a:ext cx="112728" cy="130127"/>
                          </a:xfrm>
                          <a:custGeom>
                            <a:avLst/>
                            <a:gdLst>
                              <a:gd name="T0" fmla="*/ 67 w 71"/>
                              <a:gd name="T1" fmla="*/ 20 h 82"/>
                              <a:gd name="T2" fmla="*/ 63 w 71"/>
                              <a:gd name="T3" fmla="*/ 14 h 82"/>
                              <a:gd name="T4" fmla="*/ 57 w 71"/>
                              <a:gd name="T5" fmla="*/ 8 h 82"/>
                              <a:gd name="T6" fmla="*/ 51 w 71"/>
                              <a:gd name="T7" fmla="*/ 4 h 82"/>
                              <a:gd name="T8" fmla="*/ 45 w 71"/>
                              <a:gd name="T9" fmla="*/ 2 h 82"/>
                              <a:gd name="T10" fmla="*/ 37 w 71"/>
                              <a:gd name="T11" fmla="*/ 0 h 82"/>
                              <a:gd name="T12" fmla="*/ 31 w 71"/>
                              <a:gd name="T13" fmla="*/ 0 h 82"/>
                              <a:gd name="T14" fmla="*/ 23 w 71"/>
                              <a:gd name="T15" fmla="*/ 2 h 82"/>
                              <a:gd name="T16" fmla="*/ 17 w 71"/>
                              <a:gd name="T17" fmla="*/ 6 h 82"/>
                              <a:gd name="T18" fmla="*/ 11 w 71"/>
                              <a:gd name="T19" fmla="*/ 10 h 82"/>
                              <a:gd name="T20" fmla="*/ 7 w 71"/>
                              <a:gd name="T21" fmla="*/ 16 h 82"/>
                              <a:gd name="T22" fmla="*/ 4 w 71"/>
                              <a:gd name="T23" fmla="*/ 24 h 82"/>
                              <a:gd name="T24" fmla="*/ 2 w 71"/>
                              <a:gd name="T25" fmla="*/ 30 h 82"/>
                              <a:gd name="T26" fmla="*/ 0 w 71"/>
                              <a:gd name="T27" fmla="*/ 38 h 82"/>
                              <a:gd name="T28" fmla="*/ 0 w 71"/>
                              <a:gd name="T29" fmla="*/ 46 h 82"/>
                              <a:gd name="T30" fmla="*/ 2 w 71"/>
                              <a:gd name="T31" fmla="*/ 54 h 82"/>
                              <a:gd name="T32" fmla="*/ 4 w 71"/>
                              <a:gd name="T33" fmla="*/ 62 h 82"/>
                              <a:gd name="T34" fmla="*/ 9 w 71"/>
                              <a:gd name="T35" fmla="*/ 68 h 82"/>
                              <a:gd name="T36" fmla="*/ 13 w 71"/>
                              <a:gd name="T37" fmla="*/ 74 h 82"/>
                              <a:gd name="T38" fmla="*/ 19 w 71"/>
                              <a:gd name="T39" fmla="*/ 78 h 82"/>
                              <a:gd name="T40" fmla="*/ 25 w 71"/>
                              <a:gd name="T41" fmla="*/ 80 h 82"/>
                              <a:gd name="T42" fmla="*/ 33 w 71"/>
                              <a:gd name="T43" fmla="*/ 82 h 82"/>
                              <a:gd name="T44" fmla="*/ 39 w 71"/>
                              <a:gd name="T45" fmla="*/ 82 h 82"/>
                              <a:gd name="T46" fmla="*/ 47 w 71"/>
                              <a:gd name="T47" fmla="*/ 80 h 82"/>
                              <a:gd name="T48" fmla="*/ 53 w 71"/>
                              <a:gd name="T49" fmla="*/ 76 h 82"/>
                              <a:gd name="T50" fmla="*/ 59 w 71"/>
                              <a:gd name="T51" fmla="*/ 72 h 82"/>
                              <a:gd name="T52" fmla="*/ 63 w 71"/>
                              <a:gd name="T53" fmla="*/ 66 h 82"/>
                              <a:gd name="T54" fmla="*/ 67 w 71"/>
                              <a:gd name="T55" fmla="*/ 60 h 82"/>
                              <a:gd name="T56" fmla="*/ 69 w 71"/>
                              <a:gd name="T57" fmla="*/ 52 h 82"/>
                              <a:gd name="T58" fmla="*/ 71 w 71"/>
                              <a:gd name="T59" fmla="*/ 44 h 82"/>
                              <a:gd name="T60" fmla="*/ 71 w 71"/>
                              <a:gd name="T61" fmla="*/ 36 h 82"/>
                              <a:gd name="T62" fmla="*/ 69 w 71"/>
                              <a:gd name="T63" fmla="*/ 28 h 82"/>
                              <a:gd name="T64" fmla="*/ 67 w 71"/>
                              <a:gd name="T65" fmla="*/ 2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1" h="82">
                                <a:moveTo>
                                  <a:pt x="67" y="20"/>
                                </a:moveTo>
                                <a:lnTo>
                                  <a:pt x="63" y="14"/>
                                </a:lnTo>
                                <a:lnTo>
                                  <a:pt x="57" y="8"/>
                                </a:lnTo>
                                <a:lnTo>
                                  <a:pt x="51" y="4"/>
                                </a:lnTo>
                                <a:lnTo>
                                  <a:pt x="45" y="2"/>
                                </a:lnTo>
                                <a:lnTo>
                                  <a:pt x="37" y="0"/>
                                </a:lnTo>
                                <a:lnTo>
                                  <a:pt x="31" y="0"/>
                                </a:lnTo>
                                <a:lnTo>
                                  <a:pt x="23" y="2"/>
                                </a:lnTo>
                                <a:lnTo>
                                  <a:pt x="17" y="6"/>
                                </a:lnTo>
                                <a:lnTo>
                                  <a:pt x="11" y="10"/>
                                </a:lnTo>
                                <a:lnTo>
                                  <a:pt x="7" y="16"/>
                                </a:lnTo>
                                <a:lnTo>
                                  <a:pt x="4" y="24"/>
                                </a:lnTo>
                                <a:lnTo>
                                  <a:pt x="2" y="30"/>
                                </a:lnTo>
                                <a:lnTo>
                                  <a:pt x="0" y="38"/>
                                </a:lnTo>
                                <a:lnTo>
                                  <a:pt x="0" y="46"/>
                                </a:lnTo>
                                <a:lnTo>
                                  <a:pt x="2" y="54"/>
                                </a:lnTo>
                                <a:lnTo>
                                  <a:pt x="4" y="62"/>
                                </a:lnTo>
                                <a:lnTo>
                                  <a:pt x="9" y="68"/>
                                </a:lnTo>
                                <a:lnTo>
                                  <a:pt x="13" y="74"/>
                                </a:lnTo>
                                <a:lnTo>
                                  <a:pt x="19" y="78"/>
                                </a:lnTo>
                                <a:lnTo>
                                  <a:pt x="25" y="80"/>
                                </a:lnTo>
                                <a:lnTo>
                                  <a:pt x="33" y="82"/>
                                </a:lnTo>
                                <a:lnTo>
                                  <a:pt x="39" y="82"/>
                                </a:lnTo>
                                <a:lnTo>
                                  <a:pt x="47" y="80"/>
                                </a:lnTo>
                                <a:lnTo>
                                  <a:pt x="53" y="76"/>
                                </a:lnTo>
                                <a:lnTo>
                                  <a:pt x="59" y="72"/>
                                </a:lnTo>
                                <a:lnTo>
                                  <a:pt x="63" y="66"/>
                                </a:lnTo>
                                <a:lnTo>
                                  <a:pt x="67" y="60"/>
                                </a:lnTo>
                                <a:lnTo>
                                  <a:pt x="69" y="52"/>
                                </a:lnTo>
                                <a:lnTo>
                                  <a:pt x="71" y="44"/>
                                </a:lnTo>
                                <a:lnTo>
                                  <a:pt x="71" y="36"/>
                                </a:lnTo>
                                <a:lnTo>
                                  <a:pt x="69" y="28"/>
                                </a:lnTo>
                                <a:lnTo>
                                  <a:pt x="6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05" name="Freeform 430"/>
                        <wps:cNvSpPr>
                          <a:spLocks/>
                        </wps:cNvSpPr>
                        <wps:spPr bwMode="auto">
                          <a:xfrm>
                            <a:off x="1440659" y="1562100"/>
                            <a:ext cx="114316" cy="130127"/>
                          </a:xfrm>
                          <a:custGeom>
                            <a:avLst/>
                            <a:gdLst>
                              <a:gd name="T0" fmla="*/ 66 w 72"/>
                              <a:gd name="T1" fmla="*/ 20 h 82"/>
                              <a:gd name="T2" fmla="*/ 64 w 72"/>
                              <a:gd name="T3" fmla="*/ 14 h 82"/>
                              <a:gd name="T4" fmla="*/ 58 w 72"/>
                              <a:gd name="T5" fmla="*/ 8 h 82"/>
                              <a:gd name="T6" fmla="*/ 52 w 72"/>
                              <a:gd name="T7" fmla="*/ 4 h 82"/>
                              <a:gd name="T8" fmla="*/ 46 w 72"/>
                              <a:gd name="T9" fmla="*/ 2 h 82"/>
                              <a:gd name="T10" fmla="*/ 38 w 72"/>
                              <a:gd name="T11" fmla="*/ 0 h 82"/>
                              <a:gd name="T12" fmla="*/ 32 w 72"/>
                              <a:gd name="T13" fmla="*/ 0 h 82"/>
                              <a:gd name="T14" fmla="*/ 24 w 72"/>
                              <a:gd name="T15" fmla="*/ 2 h 82"/>
                              <a:gd name="T16" fmla="*/ 18 w 72"/>
                              <a:gd name="T17" fmla="*/ 6 h 82"/>
                              <a:gd name="T18" fmla="*/ 12 w 72"/>
                              <a:gd name="T19" fmla="*/ 10 h 82"/>
                              <a:gd name="T20" fmla="*/ 8 w 72"/>
                              <a:gd name="T21" fmla="*/ 16 h 82"/>
                              <a:gd name="T22" fmla="*/ 4 w 72"/>
                              <a:gd name="T23" fmla="*/ 24 h 82"/>
                              <a:gd name="T24" fmla="*/ 0 w 72"/>
                              <a:gd name="T25" fmla="*/ 30 h 82"/>
                              <a:gd name="T26" fmla="*/ 0 w 72"/>
                              <a:gd name="T27" fmla="*/ 38 h 82"/>
                              <a:gd name="T28" fmla="*/ 0 w 72"/>
                              <a:gd name="T29" fmla="*/ 46 h 82"/>
                              <a:gd name="T30" fmla="*/ 2 w 72"/>
                              <a:gd name="T31" fmla="*/ 54 h 82"/>
                              <a:gd name="T32" fmla="*/ 4 w 72"/>
                              <a:gd name="T33" fmla="*/ 62 h 82"/>
                              <a:gd name="T34" fmla="*/ 8 w 72"/>
                              <a:gd name="T35" fmla="*/ 68 h 82"/>
                              <a:gd name="T36" fmla="*/ 12 w 72"/>
                              <a:gd name="T37" fmla="*/ 74 h 82"/>
                              <a:gd name="T38" fmla="*/ 18 w 72"/>
                              <a:gd name="T39" fmla="*/ 78 h 82"/>
                              <a:gd name="T40" fmla="*/ 26 w 72"/>
                              <a:gd name="T41" fmla="*/ 80 h 82"/>
                              <a:gd name="T42" fmla="*/ 32 w 72"/>
                              <a:gd name="T43" fmla="*/ 82 h 82"/>
                              <a:gd name="T44" fmla="*/ 40 w 72"/>
                              <a:gd name="T45" fmla="*/ 82 h 82"/>
                              <a:gd name="T46" fmla="*/ 46 w 72"/>
                              <a:gd name="T47" fmla="*/ 80 h 82"/>
                              <a:gd name="T48" fmla="*/ 54 w 72"/>
                              <a:gd name="T49" fmla="*/ 76 h 82"/>
                              <a:gd name="T50" fmla="*/ 58 w 72"/>
                              <a:gd name="T51" fmla="*/ 72 h 82"/>
                              <a:gd name="T52" fmla="*/ 64 w 72"/>
                              <a:gd name="T53" fmla="*/ 66 h 82"/>
                              <a:gd name="T54" fmla="*/ 68 w 72"/>
                              <a:gd name="T55" fmla="*/ 60 h 82"/>
                              <a:gd name="T56" fmla="*/ 70 w 72"/>
                              <a:gd name="T57" fmla="*/ 52 h 82"/>
                              <a:gd name="T58" fmla="*/ 72 w 72"/>
                              <a:gd name="T59" fmla="*/ 44 h 82"/>
                              <a:gd name="T60" fmla="*/ 72 w 72"/>
                              <a:gd name="T61" fmla="*/ 36 h 82"/>
                              <a:gd name="T62" fmla="*/ 70 w 72"/>
                              <a:gd name="T63" fmla="*/ 28 h 82"/>
                              <a:gd name="T64" fmla="*/ 66 w 72"/>
                              <a:gd name="T65" fmla="*/ 2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2" h="82">
                                <a:moveTo>
                                  <a:pt x="66" y="20"/>
                                </a:moveTo>
                                <a:lnTo>
                                  <a:pt x="64" y="14"/>
                                </a:lnTo>
                                <a:lnTo>
                                  <a:pt x="58" y="8"/>
                                </a:lnTo>
                                <a:lnTo>
                                  <a:pt x="52" y="4"/>
                                </a:lnTo>
                                <a:lnTo>
                                  <a:pt x="46" y="2"/>
                                </a:lnTo>
                                <a:lnTo>
                                  <a:pt x="38" y="0"/>
                                </a:lnTo>
                                <a:lnTo>
                                  <a:pt x="32" y="0"/>
                                </a:lnTo>
                                <a:lnTo>
                                  <a:pt x="24" y="2"/>
                                </a:lnTo>
                                <a:lnTo>
                                  <a:pt x="18" y="6"/>
                                </a:lnTo>
                                <a:lnTo>
                                  <a:pt x="12" y="10"/>
                                </a:lnTo>
                                <a:lnTo>
                                  <a:pt x="8" y="16"/>
                                </a:lnTo>
                                <a:lnTo>
                                  <a:pt x="4" y="24"/>
                                </a:lnTo>
                                <a:lnTo>
                                  <a:pt x="0" y="30"/>
                                </a:lnTo>
                                <a:lnTo>
                                  <a:pt x="0" y="38"/>
                                </a:lnTo>
                                <a:lnTo>
                                  <a:pt x="0" y="46"/>
                                </a:lnTo>
                                <a:lnTo>
                                  <a:pt x="2" y="54"/>
                                </a:lnTo>
                                <a:lnTo>
                                  <a:pt x="4" y="62"/>
                                </a:lnTo>
                                <a:lnTo>
                                  <a:pt x="8" y="68"/>
                                </a:lnTo>
                                <a:lnTo>
                                  <a:pt x="12" y="74"/>
                                </a:lnTo>
                                <a:lnTo>
                                  <a:pt x="18" y="78"/>
                                </a:lnTo>
                                <a:lnTo>
                                  <a:pt x="26" y="80"/>
                                </a:lnTo>
                                <a:lnTo>
                                  <a:pt x="32" y="82"/>
                                </a:lnTo>
                                <a:lnTo>
                                  <a:pt x="40" y="82"/>
                                </a:lnTo>
                                <a:lnTo>
                                  <a:pt x="46" y="80"/>
                                </a:lnTo>
                                <a:lnTo>
                                  <a:pt x="54" y="76"/>
                                </a:lnTo>
                                <a:lnTo>
                                  <a:pt x="58" y="72"/>
                                </a:lnTo>
                                <a:lnTo>
                                  <a:pt x="64" y="66"/>
                                </a:lnTo>
                                <a:lnTo>
                                  <a:pt x="68" y="60"/>
                                </a:lnTo>
                                <a:lnTo>
                                  <a:pt x="70" y="52"/>
                                </a:lnTo>
                                <a:lnTo>
                                  <a:pt x="72" y="44"/>
                                </a:lnTo>
                                <a:lnTo>
                                  <a:pt x="72" y="36"/>
                                </a:lnTo>
                                <a:lnTo>
                                  <a:pt x="70" y="28"/>
                                </a:lnTo>
                                <a:lnTo>
                                  <a:pt x="66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06" name="Freeform 431"/>
                        <wps:cNvSpPr>
                          <a:spLocks/>
                        </wps:cNvSpPr>
                        <wps:spPr bwMode="auto">
                          <a:xfrm>
                            <a:off x="1000125" y="1762125"/>
                            <a:ext cx="114316" cy="126953"/>
                          </a:xfrm>
                          <a:custGeom>
                            <a:avLst/>
                            <a:gdLst>
                              <a:gd name="T0" fmla="*/ 66 w 72"/>
                              <a:gd name="T1" fmla="*/ 20 h 80"/>
                              <a:gd name="T2" fmla="*/ 64 w 72"/>
                              <a:gd name="T3" fmla="*/ 14 h 80"/>
                              <a:gd name="T4" fmla="*/ 58 w 72"/>
                              <a:gd name="T5" fmla="*/ 8 h 80"/>
                              <a:gd name="T6" fmla="*/ 52 w 72"/>
                              <a:gd name="T7" fmla="*/ 4 h 80"/>
                              <a:gd name="T8" fmla="*/ 47 w 72"/>
                              <a:gd name="T9" fmla="*/ 0 h 80"/>
                              <a:gd name="T10" fmla="*/ 39 w 72"/>
                              <a:gd name="T11" fmla="*/ 0 h 80"/>
                              <a:gd name="T12" fmla="*/ 31 w 72"/>
                              <a:gd name="T13" fmla="*/ 0 h 80"/>
                              <a:gd name="T14" fmla="*/ 25 w 72"/>
                              <a:gd name="T15" fmla="*/ 2 h 80"/>
                              <a:gd name="T16" fmla="*/ 18 w 72"/>
                              <a:gd name="T17" fmla="*/ 6 h 80"/>
                              <a:gd name="T18" fmla="*/ 12 w 72"/>
                              <a:gd name="T19" fmla="*/ 10 h 80"/>
                              <a:gd name="T20" fmla="*/ 8 w 72"/>
                              <a:gd name="T21" fmla="*/ 14 h 80"/>
                              <a:gd name="T22" fmla="*/ 4 w 72"/>
                              <a:gd name="T23" fmla="*/ 22 h 80"/>
                              <a:gd name="T24" fmla="*/ 2 w 72"/>
                              <a:gd name="T25" fmla="*/ 28 h 80"/>
                              <a:gd name="T26" fmla="*/ 0 w 72"/>
                              <a:gd name="T27" fmla="*/ 36 h 80"/>
                              <a:gd name="T28" fmla="*/ 0 w 72"/>
                              <a:gd name="T29" fmla="*/ 44 h 80"/>
                              <a:gd name="T30" fmla="*/ 2 w 72"/>
                              <a:gd name="T31" fmla="*/ 52 h 80"/>
                              <a:gd name="T32" fmla="*/ 4 w 72"/>
                              <a:gd name="T33" fmla="*/ 60 h 80"/>
                              <a:gd name="T34" fmla="*/ 8 w 72"/>
                              <a:gd name="T35" fmla="*/ 66 h 80"/>
                              <a:gd name="T36" fmla="*/ 12 w 72"/>
                              <a:gd name="T37" fmla="*/ 72 h 80"/>
                              <a:gd name="T38" fmla="*/ 20 w 72"/>
                              <a:gd name="T39" fmla="*/ 76 h 80"/>
                              <a:gd name="T40" fmla="*/ 27 w 72"/>
                              <a:gd name="T41" fmla="*/ 78 h 80"/>
                              <a:gd name="T42" fmla="*/ 33 w 72"/>
                              <a:gd name="T43" fmla="*/ 80 h 80"/>
                              <a:gd name="T44" fmla="*/ 41 w 72"/>
                              <a:gd name="T45" fmla="*/ 80 h 80"/>
                              <a:gd name="T46" fmla="*/ 49 w 72"/>
                              <a:gd name="T47" fmla="*/ 78 h 80"/>
                              <a:gd name="T48" fmla="*/ 54 w 72"/>
                              <a:gd name="T49" fmla="*/ 74 h 80"/>
                              <a:gd name="T50" fmla="*/ 58 w 72"/>
                              <a:gd name="T51" fmla="*/ 70 h 80"/>
                              <a:gd name="T52" fmla="*/ 64 w 72"/>
                              <a:gd name="T53" fmla="*/ 64 h 80"/>
                              <a:gd name="T54" fmla="*/ 68 w 72"/>
                              <a:gd name="T55" fmla="*/ 58 h 80"/>
                              <a:gd name="T56" fmla="*/ 70 w 72"/>
                              <a:gd name="T57" fmla="*/ 50 h 80"/>
                              <a:gd name="T58" fmla="*/ 72 w 72"/>
                              <a:gd name="T59" fmla="*/ 42 h 80"/>
                              <a:gd name="T60" fmla="*/ 72 w 72"/>
                              <a:gd name="T61" fmla="*/ 34 h 80"/>
                              <a:gd name="T62" fmla="*/ 70 w 72"/>
                              <a:gd name="T63" fmla="*/ 26 h 80"/>
                              <a:gd name="T64" fmla="*/ 66 w 72"/>
                              <a:gd name="T65" fmla="*/ 20 h 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2" h="80">
                                <a:moveTo>
                                  <a:pt x="66" y="20"/>
                                </a:moveTo>
                                <a:lnTo>
                                  <a:pt x="64" y="14"/>
                                </a:lnTo>
                                <a:lnTo>
                                  <a:pt x="58" y="8"/>
                                </a:lnTo>
                                <a:lnTo>
                                  <a:pt x="52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0"/>
                                </a:lnTo>
                                <a:lnTo>
                                  <a:pt x="31" y="0"/>
                                </a:lnTo>
                                <a:lnTo>
                                  <a:pt x="25" y="2"/>
                                </a:lnTo>
                                <a:lnTo>
                                  <a:pt x="18" y="6"/>
                                </a:lnTo>
                                <a:lnTo>
                                  <a:pt x="12" y="10"/>
                                </a:lnTo>
                                <a:lnTo>
                                  <a:pt x="8" y="14"/>
                                </a:lnTo>
                                <a:lnTo>
                                  <a:pt x="4" y="22"/>
                                </a:lnTo>
                                <a:lnTo>
                                  <a:pt x="2" y="28"/>
                                </a:lnTo>
                                <a:lnTo>
                                  <a:pt x="0" y="36"/>
                                </a:lnTo>
                                <a:lnTo>
                                  <a:pt x="0" y="44"/>
                                </a:lnTo>
                                <a:lnTo>
                                  <a:pt x="2" y="52"/>
                                </a:lnTo>
                                <a:lnTo>
                                  <a:pt x="4" y="60"/>
                                </a:lnTo>
                                <a:lnTo>
                                  <a:pt x="8" y="66"/>
                                </a:lnTo>
                                <a:lnTo>
                                  <a:pt x="12" y="72"/>
                                </a:lnTo>
                                <a:lnTo>
                                  <a:pt x="20" y="76"/>
                                </a:lnTo>
                                <a:lnTo>
                                  <a:pt x="27" y="78"/>
                                </a:lnTo>
                                <a:lnTo>
                                  <a:pt x="33" y="80"/>
                                </a:lnTo>
                                <a:lnTo>
                                  <a:pt x="41" y="80"/>
                                </a:lnTo>
                                <a:lnTo>
                                  <a:pt x="49" y="78"/>
                                </a:lnTo>
                                <a:lnTo>
                                  <a:pt x="54" y="74"/>
                                </a:lnTo>
                                <a:lnTo>
                                  <a:pt x="58" y="70"/>
                                </a:lnTo>
                                <a:lnTo>
                                  <a:pt x="64" y="64"/>
                                </a:lnTo>
                                <a:lnTo>
                                  <a:pt x="68" y="58"/>
                                </a:lnTo>
                                <a:lnTo>
                                  <a:pt x="70" y="50"/>
                                </a:lnTo>
                                <a:lnTo>
                                  <a:pt x="72" y="42"/>
                                </a:lnTo>
                                <a:lnTo>
                                  <a:pt x="72" y="34"/>
                                </a:lnTo>
                                <a:lnTo>
                                  <a:pt x="70" y="26"/>
                                </a:lnTo>
                                <a:lnTo>
                                  <a:pt x="66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07" name="Freeform 432"/>
                        <wps:cNvSpPr>
                          <a:spLocks/>
                        </wps:cNvSpPr>
                        <wps:spPr bwMode="auto">
                          <a:xfrm>
                            <a:off x="0" y="2171331"/>
                            <a:ext cx="1151082" cy="226929"/>
                          </a:xfrm>
                          <a:custGeom>
                            <a:avLst/>
                            <a:gdLst>
                              <a:gd name="T0" fmla="*/ 52 w 719"/>
                              <a:gd name="T1" fmla="*/ 65 h 143"/>
                              <a:gd name="T2" fmla="*/ 88 w 719"/>
                              <a:gd name="T3" fmla="*/ 57 h 143"/>
                              <a:gd name="T4" fmla="*/ 124 w 719"/>
                              <a:gd name="T5" fmla="*/ 50 h 143"/>
                              <a:gd name="T6" fmla="*/ 160 w 719"/>
                              <a:gd name="T7" fmla="*/ 46 h 143"/>
                              <a:gd name="T8" fmla="*/ 196 w 719"/>
                              <a:gd name="T9" fmla="*/ 44 h 143"/>
                              <a:gd name="T10" fmla="*/ 234 w 719"/>
                              <a:gd name="T11" fmla="*/ 42 h 143"/>
                              <a:gd name="T12" fmla="*/ 270 w 719"/>
                              <a:gd name="T13" fmla="*/ 42 h 143"/>
                              <a:gd name="T14" fmla="*/ 305 w 719"/>
                              <a:gd name="T15" fmla="*/ 44 h 143"/>
                              <a:gd name="T16" fmla="*/ 340 w 719"/>
                              <a:gd name="T17" fmla="*/ 46 h 143"/>
                              <a:gd name="T18" fmla="*/ 374 w 719"/>
                              <a:gd name="T19" fmla="*/ 50 h 143"/>
                              <a:gd name="T20" fmla="*/ 408 w 719"/>
                              <a:gd name="T21" fmla="*/ 53 h 143"/>
                              <a:gd name="T22" fmla="*/ 440 w 719"/>
                              <a:gd name="T23" fmla="*/ 59 h 143"/>
                              <a:gd name="T24" fmla="*/ 472 w 719"/>
                              <a:gd name="T25" fmla="*/ 65 h 143"/>
                              <a:gd name="T26" fmla="*/ 501 w 719"/>
                              <a:gd name="T27" fmla="*/ 73 h 143"/>
                              <a:gd name="T28" fmla="*/ 529 w 719"/>
                              <a:gd name="T29" fmla="*/ 79 h 143"/>
                              <a:gd name="T30" fmla="*/ 557 w 719"/>
                              <a:gd name="T31" fmla="*/ 87 h 143"/>
                              <a:gd name="T32" fmla="*/ 583 w 719"/>
                              <a:gd name="T33" fmla="*/ 95 h 143"/>
                              <a:gd name="T34" fmla="*/ 608 w 719"/>
                              <a:gd name="T35" fmla="*/ 101 h 143"/>
                              <a:gd name="T36" fmla="*/ 630 w 719"/>
                              <a:gd name="T37" fmla="*/ 109 h 143"/>
                              <a:gd name="T38" fmla="*/ 650 w 719"/>
                              <a:gd name="T39" fmla="*/ 115 h 143"/>
                              <a:gd name="T40" fmla="*/ 668 w 719"/>
                              <a:gd name="T41" fmla="*/ 121 h 143"/>
                              <a:gd name="T42" fmla="*/ 681 w 719"/>
                              <a:gd name="T43" fmla="*/ 127 h 143"/>
                              <a:gd name="T44" fmla="*/ 695 w 719"/>
                              <a:gd name="T45" fmla="*/ 133 h 143"/>
                              <a:gd name="T46" fmla="*/ 705 w 719"/>
                              <a:gd name="T47" fmla="*/ 137 h 143"/>
                              <a:gd name="T48" fmla="*/ 713 w 719"/>
                              <a:gd name="T49" fmla="*/ 139 h 143"/>
                              <a:gd name="T50" fmla="*/ 717 w 719"/>
                              <a:gd name="T51" fmla="*/ 141 h 143"/>
                              <a:gd name="T52" fmla="*/ 719 w 719"/>
                              <a:gd name="T53" fmla="*/ 143 h 143"/>
                              <a:gd name="T54" fmla="*/ 691 w 719"/>
                              <a:gd name="T55" fmla="*/ 121 h 143"/>
                              <a:gd name="T56" fmla="*/ 662 w 719"/>
                              <a:gd name="T57" fmla="*/ 101 h 143"/>
                              <a:gd name="T58" fmla="*/ 630 w 719"/>
                              <a:gd name="T59" fmla="*/ 85 h 143"/>
                              <a:gd name="T60" fmla="*/ 599 w 719"/>
                              <a:gd name="T61" fmla="*/ 69 h 143"/>
                              <a:gd name="T62" fmla="*/ 567 w 719"/>
                              <a:gd name="T63" fmla="*/ 55 h 143"/>
                              <a:gd name="T64" fmla="*/ 535 w 719"/>
                              <a:gd name="T65" fmla="*/ 44 h 143"/>
                              <a:gd name="T66" fmla="*/ 503 w 719"/>
                              <a:gd name="T67" fmla="*/ 34 h 143"/>
                              <a:gd name="T68" fmla="*/ 472 w 719"/>
                              <a:gd name="T69" fmla="*/ 26 h 143"/>
                              <a:gd name="T70" fmla="*/ 440 w 719"/>
                              <a:gd name="T71" fmla="*/ 18 h 143"/>
                              <a:gd name="T72" fmla="*/ 406 w 719"/>
                              <a:gd name="T73" fmla="*/ 12 h 143"/>
                              <a:gd name="T74" fmla="*/ 376 w 719"/>
                              <a:gd name="T75" fmla="*/ 6 h 143"/>
                              <a:gd name="T76" fmla="*/ 342 w 719"/>
                              <a:gd name="T77" fmla="*/ 4 h 143"/>
                              <a:gd name="T78" fmla="*/ 311 w 719"/>
                              <a:gd name="T79" fmla="*/ 0 h 143"/>
                              <a:gd name="T80" fmla="*/ 280 w 719"/>
                              <a:gd name="T81" fmla="*/ 0 h 143"/>
                              <a:gd name="T82" fmla="*/ 250 w 719"/>
                              <a:gd name="T83" fmla="*/ 0 h 143"/>
                              <a:gd name="T84" fmla="*/ 218 w 719"/>
                              <a:gd name="T85" fmla="*/ 0 h 143"/>
                              <a:gd name="T86" fmla="*/ 190 w 719"/>
                              <a:gd name="T87" fmla="*/ 0 h 143"/>
                              <a:gd name="T88" fmla="*/ 160 w 719"/>
                              <a:gd name="T89" fmla="*/ 2 h 143"/>
                              <a:gd name="T90" fmla="*/ 134 w 719"/>
                              <a:gd name="T91" fmla="*/ 6 h 143"/>
                              <a:gd name="T92" fmla="*/ 106 w 719"/>
                              <a:gd name="T93" fmla="*/ 8 h 143"/>
                              <a:gd name="T94" fmla="*/ 81 w 719"/>
                              <a:gd name="T95" fmla="*/ 12 h 143"/>
                              <a:gd name="T96" fmla="*/ 57 w 719"/>
                              <a:gd name="T97" fmla="*/ 16 h 143"/>
                              <a:gd name="T98" fmla="*/ 34 w 719"/>
                              <a:gd name="T99" fmla="*/ 22 h 143"/>
                              <a:gd name="T100" fmla="*/ 12 w 719"/>
                              <a:gd name="T101" fmla="*/ 26 h 143"/>
                              <a:gd name="T102" fmla="*/ 0 w 719"/>
                              <a:gd name="T103" fmla="*/ 30 h 143"/>
                              <a:gd name="T104" fmla="*/ 0 w 719"/>
                              <a:gd name="T105" fmla="*/ 81 h 143"/>
                              <a:gd name="T106" fmla="*/ 16 w 719"/>
                              <a:gd name="T107" fmla="*/ 75 h 143"/>
                              <a:gd name="T108" fmla="*/ 52 w 719"/>
                              <a:gd name="T109" fmla="*/ 65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719" h="143">
                                <a:moveTo>
                                  <a:pt x="52" y="65"/>
                                </a:moveTo>
                                <a:lnTo>
                                  <a:pt x="88" y="57"/>
                                </a:lnTo>
                                <a:lnTo>
                                  <a:pt x="124" y="50"/>
                                </a:lnTo>
                                <a:lnTo>
                                  <a:pt x="160" y="46"/>
                                </a:lnTo>
                                <a:lnTo>
                                  <a:pt x="196" y="44"/>
                                </a:lnTo>
                                <a:lnTo>
                                  <a:pt x="234" y="42"/>
                                </a:lnTo>
                                <a:lnTo>
                                  <a:pt x="270" y="42"/>
                                </a:lnTo>
                                <a:lnTo>
                                  <a:pt x="305" y="44"/>
                                </a:lnTo>
                                <a:lnTo>
                                  <a:pt x="340" y="46"/>
                                </a:lnTo>
                                <a:lnTo>
                                  <a:pt x="374" y="50"/>
                                </a:lnTo>
                                <a:lnTo>
                                  <a:pt x="408" y="53"/>
                                </a:lnTo>
                                <a:lnTo>
                                  <a:pt x="440" y="59"/>
                                </a:lnTo>
                                <a:lnTo>
                                  <a:pt x="472" y="65"/>
                                </a:lnTo>
                                <a:lnTo>
                                  <a:pt x="501" y="73"/>
                                </a:lnTo>
                                <a:lnTo>
                                  <a:pt x="529" y="79"/>
                                </a:lnTo>
                                <a:lnTo>
                                  <a:pt x="557" y="87"/>
                                </a:lnTo>
                                <a:lnTo>
                                  <a:pt x="583" y="95"/>
                                </a:lnTo>
                                <a:lnTo>
                                  <a:pt x="608" y="101"/>
                                </a:lnTo>
                                <a:lnTo>
                                  <a:pt x="630" y="109"/>
                                </a:lnTo>
                                <a:lnTo>
                                  <a:pt x="650" y="115"/>
                                </a:lnTo>
                                <a:lnTo>
                                  <a:pt x="668" y="121"/>
                                </a:lnTo>
                                <a:lnTo>
                                  <a:pt x="681" y="127"/>
                                </a:lnTo>
                                <a:lnTo>
                                  <a:pt x="695" y="133"/>
                                </a:lnTo>
                                <a:lnTo>
                                  <a:pt x="705" y="137"/>
                                </a:lnTo>
                                <a:lnTo>
                                  <a:pt x="713" y="139"/>
                                </a:lnTo>
                                <a:lnTo>
                                  <a:pt x="717" y="141"/>
                                </a:lnTo>
                                <a:lnTo>
                                  <a:pt x="719" y="143"/>
                                </a:lnTo>
                                <a:lnTo>
                                  <a:pt x="691" y="121"/>
                                </a:lnTo>
                                <a:lnTo>
                                  <a:pt x="662" y="101"/>
                                </a:lnTo>
                                <a:lnTo>
                                  <a:pt x="630" y="85"/>
                                </a:lnTo>
                                <a:lnTo>
                                  <a:pt x="599" y="69"/>
                                </a:lnTo>
                                <a:lnTo>
                                  <a:pt x="567" y="55"/>
                                </a:lnTo>
                                <a:lnTo>
                                  <a:pt x="535" y="44"/>
                                </a:lnTo>
                                <a:lnTo>
                                  <a:pt x="503" y="34"/>
                                </a:lnTo>
                                <a:lnTo>
                                  <a:pt x="472" y="26"/>
                                </a:lnTo>
                                <a:lnTo>
                                  <a:pt x="440" y="18"/>
                                </a:lnTo>
                                <a:lnTo>
                                  <a:pt x="406" y="12"/>
                                </a:lnTo>
                                <a:lnTo>
                                  <a:pt x="376" y="6"/>
                                </a:lnTo>
                                <a:lnTo>
                                  <a:pt x="342" y="4"/>
                                </a:lnTo>
                                <a:lnTo>
                                  <a:pt x="311" y="0"/>
                                </a:lnTo>
                                <a:lnTo>
                                  <a:pt x="280" y="0"/>
                                </a:lnTo>
                                <a:lnTo>
                                  <a:pt x="250" y="0"/>
                                </a:lnTo>
                                <a:lnTo>
                                  <a:pt x="218" y="0"/>
                                </a:lnTo>
                                <a:lnTo>
                                  <a:pt x="190" y="0"/>
                                </a:lnTo>
                                <a:lnTo>
                                  <a:pt x="160" y="2"/>
                                </a:lnTo>
                                <a:lnTo>
                                  <a:pt x="134" y="6"/>
                                </a:lnTo>
                                <a:lnTo>
                                  <a:pt x="106" y="8"/>
                                </a:lnTo>
                                <a:lnTo>
                                  <a:pt x="81" y="12"/>
                                </a:lnTo>
                                <a:lnTo>
                                  <a:pt x="57" y="16"/>
                                </a:lnTo>
                                <a:lnTo>
                                  <a:pt x="34" y="22"/>
                                </a:lnTo>
                                <a:lnTo>
                                  <a:pt x="12" y="26"/>
                                </a:lnTo>
                                <a:lnTo>
                                  <a:pt x="0" y="30"/>
                                </a:lnTo>
                                <a:lnTo>
                                  <a:pt x="0" y="81"/>
                                </a:lnTo>
                                <a:lnTo>
                                  <a:pt x="16" y="75"/>
                                </a:lnTo>
                                <a:lnTo>
                                  <a:pt x="52" y="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08" name="Freeform 433"/>
                        <wps:cNvSpPr>
                          <a:spLocks/>
                        </wps:cNvSpPr>
                        <wps:spPr bwMode="auto">
                          <a:xfrm>
                            <a:off x="1009650" y="1514475"/>
                            <a:ext cx="17465" cy="19043"/>
                          </a:xfrm>
                          <a:custGeom>
                            <a:avLst/>
                            <a:gdLst>
                              <a:gd name="T0" fmla="*/ 9 w 11"/>
                              <a:gd name="T1" fmla="*/ 0 h 12"/>
                              <a:gd name="T2" fmla="*/ 5 w 11"/>
                              <a:gd name="T3" fmla="*/ 0 h 12"/>
                              <a:gd name="T4" fmla="*/ 2 w 11"/>
                              <a:gd name="T5" fmla="*/ 0 h 12"/>
                              <a:gd name="T6" fmla="*/ 0 w 11"/>
                              <a:gd name="T7" fmla="*/ 2 h 12"/>
                              <a:gd name="T8" fmla="*/ 0 w 11"/>
                              <a:gd name="T9" fmla="*/ 4 h 12"/>
                              <a:gd name="T10" fmla="*/ 0 w 11"/>
                              <a:gd name="T11" fmla="*/ 6 h 12"/>
                              <a:gd name="T12" fmla="*/ 0 w 11"/>
                              <a:gd name="T13" fmla="*/ 8 h 12"/>
                              <a:gd name="T14" fmla="*/ 0 w 11"/>
                              <a:gd name="T15" fmla="*/ 10 h 12"/>
                              <a:gd name="T16" fmla="*/ 2 w 11"/>
                              <a:gd name="T17" fmla="*/ 12 h 12"/>
                              <a:gd name="T18" fmla="*/ 5 w 11"/>
                              <a:gd name="T19" fmla="*/ 12 h 12"/>
                              <a:gd name="T20" fmla="*/ 9 w 11"/>
                              <a:gd name="T21" fmla="*/ 12 h 12"/>
                              <a:gd name="T22" fmla="*/ 11 w 11"/>
                              <a:gd name="T23" fmla="*/ 10 h 12"/>
                              <a:gd name="T24" fmla="*/ 11 w 11"/>
                              <a:gd name="T25" fmla="*/ 8 h 12"/>
                              <a:gd name="T26" fmla="*/ 11 w 11"/>
                              <a:gd name="T27" fmla="*/ 6 h 12"/>
                              <a:gd name="T28" fmla="*/ 11 w 11"/>
                              <a:gd name="T29" fmla="*/ 4 h 12"/>
                              <a:gd name="T30" fmla="*/ 11 w 11"/>
                              <a:gd name="T31" fmla="*/ 2 h 12"/>
                              <a:gd name="T32" fmla="*/ 9 w 11"/>
                              <a:gd name="T33" fmla="*/ 0 h 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1" h="12">
                                <a:moveTo>
                                  <a:pt x="9" y="0"/>
                                </a:moveTo>
                                <a:lnTo>
                                  <a:pt x="5" y="0"/>
                                </a:lnTo>
                                <a:lnTo>
                                  <a:pt x="2" y="0"/>
                                </a:lnTo>
                                <a:lnTo>
                                  <a:pt x="0" y="2"/>
                                </a:lnTo>
                                <a:lnTo>
                                  <a:pt x="0" y="4"/>
                                </a:lnTo>
                                <a:lnTo>
                                  <a:pt x="0" y="6"/>
                                </a:lnTo>
                                <a:lnTo>
                                  <a:pt x="0" y="8"/>
                                </a:lnTo>
                                <a:lnTo>
                                  <a:pt x="0" y="10"/>
                                </a:lnTo>
                                <a:lnTo>
                                  <a:pt x="2" y="12"/>
                                </a:lnTo>
                                <a:lnTo>
                                  <a:pt x="5" y="12"/>
                                </a:lnTo>
                                <a:lnTo>
                                  <a:pt x="9" y="12"/>
                                </a:lnTo>
                                <a:lnTo>
                                  <a:pt x="11" y="10"/>
                                </a:lnTo>
                                <a:lnTo>
                                  <a:pt x="11" y="8"/>
                                </a:lnTo>
                                <a:lnTo>
                                  <a:pt x="11" y="6"/>
                                </a:lnTo>
                                <a:lnTo>
                                  <a:pt x="11" y="4"/>
                                </a:lnTo>
                                <a:lnTo>
                                  <a:pt x="11" y="2"/>
                                </a:lnTo>
                                <a:lnTo>
                                  <a:pt x="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09" name="Freeform 434"/>
                        <wps:cNvSpPr>
                          <a:spLocks/>
                        </wps:cNvSpPr>
                        <wps:spPr bwMode="auto">
                          <a:xfrm>
                            <a:off x="876300" y="1171575"/>
                            <a:ext cx="47632" cy="49194"/>
                          </a:xfrm>
                          <a:custGeom>
                            <a:avLst/>
                            <a:gdLst>
                              <a:gd name="T0" fmla="*/ 26 w 30"/>
                              <a:gd name="T1" fmla="*/ 6 h 31"/>
                              <a:gd name="T2" fmla="*/ 20 w 30"/>
                              <a:gd name="T3" fmla="*/ 2 h 31"/>
                              <a:gd name="T4" fmla="*/ 14 w 30"/>
                              <a:gd name="T5" fmla="*/ 0 h 31"/>
                              <a:gd name="T6" fmla="*/ 9 w 30"/>
                              <a:gd name="T7" fmla="*/ 2 h 31"/>
                              <a:gd name="T8" fmla="*/ 5 w 30"/>
                              <a:gd name="T9" fmla="*/ 6 h 31"/>
                              <a:gd name="T10" fmla="*/ 3 w 30"/>
                              <a:gd name="T11" fmla="*/ 9 h 31"/>
                              <a:gd name="T12" fmla="*/ 0 w 30"/>
                              <a:gd name="T13" fmla="*/ 15 h 31"/>
                              <a:gd name="T14" fmla="*/ 3 w 30"/>
                              <a:gd name="T15" fmla="*/ 21 h 31"/>
                              <a:gd name="T16" fmla="*/ 5 w 30"/>
                              <a:gd name="T17" fmla="*/ 27 h 31"/>
                              <a:gd name="T18" fmla="*/ 9 w 30"/>
                              <a:gd name="T19" fmla="*/ 31 h 31"/>
                              <a:gd name="T20" fmla="*/ 14 w 30"/>
                              <a:gd name="T21" fmla="*/ 31 h 31"/>
                              <a:gd name="T22" fmla="*/ 20 w 30"/>
                              <a:gd name="T23" fmla="*/ 31 h 31"/>
                              <a:gd name="T24" fmla="*/ 26 w 30"/>
                              <a:gd name="T25" fmla="*/ 27 h 31"/>
                              <a:gd name="T26" fmla="*/ 28 w 30"/>
                              <a:gd name="T27" fmla="*/ 21 h 31"/>
                              <a:gd name="T28" fmla="*/ 30 w 30"/>
                              <a:gd name="T29" fmla="*/ 15 h 31"/>
                              <a:gd name="T30" fmla="*/ 28 w 30"/>
                              <a:gd name="T31" fmla="*/ 9 h 31"/>
                              <a:gd name="T32" fmla="*/ 26 w 30"/>
                              <a:gd name="T33" fmla="*/ 6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0" h="31">
                                <a:moveTo>
                                  <a:pt x="26" y="6"/>
                                </a:moveTo>
                                <a:lnTo>
                                  <a:pt x="20" y="2"/>
                                </a:lnTo>
                                <a:lnTo>
                                  <a:pt x="14" y="0"/>
                                </a:lnTo>
                                <a:lnTo>
                                  <a:pt x="9" y="2"/>
                                </a:lnTo>
                                <a:lnTo>
                                  <a:pt x="5" y="6"/>
                                </a:lnTo>
                                <a:lnTo>
                                  <a:pt x="3" y="9"/>
                                </a:lnTo>
                                <a:lnTo>
                                  <a:pt x="0" y="15"/>
                                </a:lnTo>
                                <a:lnTo>
                                  <a:pt x="3" y="21"/>
                                </a:lnTo>
                                <a:lnTo>
                                  <a:pt x="5" y="27"/>
                                </a:lnTo>
                                <a:lnTo>
                                  <a:pt x="9" y="31"/>
                                </a:lnTo>
                                <a:lnTo>
                                  <a:pt x="14" y="31"/>
                                </a:lnTo>
                                <a:lnTo>
                                  <a:pt x="20" y="31"/>
                                </a:lnTo>
                                <a:lnTo>
                                  <a:pt x="26" y="27"/>
                                </a:lnTo>
                                <a:lnTo>
                                  <a:pt x="28" y="21"/>
                                </a:lnTo>
                                <a:lnTo>
                                  <a:pt x="30" y="15"/>
                                </a:lnTo>
                                <a:lnTo>
                                  <a:pt x="28" y="9"/>
                                </a:lnTo>
                                <a:lnTo>
                                  <a:pt x="26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10" name="Freeform 435"/>
                        <wps:cNvSpPr>
                          <a:spLocks/>
                        </wps:cNvSpPr>
                        <wps:spPr bwMode="auto">
                          <a:xfrm>
                            <a:off x="533400" y="1304925"/>
                            <a:ext cx="44456" cy="47607"/>
                          </a:xfrm>
                          <a:custGeom>
                            <a:avLst/>
                            <a:gdLst>
                              <a:gd name="T0" fmla="*/ 24 w 28"/>
                              <a:gd name="T1" fmla="*/ 4 h 30"/>
                              <a:gd name="T2" fmla="*/ 20 w 28"/>
                              <a:gd name="T3" fmla="*/ 0 h 30"/>
                              <a:gd name="T4" fmla="*/ 14 w 28"/>
                              <a:gd name="T5" fmla="*/ 0 h 30"/>
                              <a:gd name="T6" fmla="*/ 8 w 28"/>
                              <a:gd name="T7" fmla="*/ 0 h 30"/>
                              <a:gd name="T8" fmla="*/ 4 w 28"/>
                              <a:gd name="T9" fmla="*/ 4 h 30"/>
                              <a:gd name="T10" fmla="*/ 0 w 28"/>
                              <a:gd name="T11" fmla="*/ 8 h 30"/>
                              <a:gd name="T12" fmla="*/ 0 w 28"/>
                              <a:gd name="T13" fmla="*/ 16 h 30"/>
                              <a:gd name="T14" fmla="*/ 0 w 28"/>
                              <a:gd name="T15" fmla="*/ 22 h 30"/>
                              <a:gd name="T16" fmla="*/ 4 w 28"/>
                              <a:gd name="T17" fmla="*/ 26 h 30"/>
                              <a:gd name="T18" fmla="*/ 8 w 28"/>
                              <a:gd name="T19" fmla="*/ 30 h 30"/>
                              <a:gd name="T20" fmla="*/ 14 w 28"/>
                              <a:gd name="T21" fmla="*/ 30 h 30"/>
                              <a:gd name="T22" fmla="*/ 20 w 28"/>
                              <a:gd name="T23" fmla="*/ 30 h 30"/>
                              <a:gd name="T24" fmla="*/ 24 w 28"/>
                              <a:gd name="T25" fmla="*/ 26 h 30"/>
                              <a:gd name="T26" fmla="*/ 26 w 28"/>
                              <a:gd name="T27" fmla="*/ 22 h 30"/>
                              <a:gd name="T28" fmla="*/ 28 w 28"/>
                              <a:gd name="T29" fmla="*/ 16 h 30"/>
                              <a:gd name="T30" fmla="*/ 26 w 28"/>
                              <a:gd name="T31" fmla="*/ 8 h 30"/>
                              <a:gd name="T32" fmla="*/ 24 w 28"/>
                              <a:gd name="T33" fmla="*/ 4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8" h="30">
                                <a:moveTo>
                                  <a:pt x="24" y="4"/>
                                </a:moveTo>
                                <a:lnTo>
                                  <a:pt x="20" y="0"/>
                                </a:lnTo>
                                <a:lnTo>
                                  <a:pt x="14" y="0"/>
                                </a:lnTo>
                                <a:lnTo>
                                  <a:pt x="8" y="0"/>
                                </a:lnTo>
                                <a:lnTo>
                                  <a:pt x="4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6"/>
                                </a:lnTo>
                                <a:lnTo>
                                  <a:pt x="0" y="22"/>
                                </a:lnTo>
                                <a:lnTo>
                                  <a:pt x="4" y="26"/>
                                </a:lnTo>
                                <a:lnTo>
                                  <a:pt x="8" y="30"/>
                                </a:lnTo>
                                <a:lnTo>
                                  <a:pt x="14" y="30"/>
                                </a:lnTo>
                                <a:lnTo>
                                  <a:pt x="20" y="30"/>
                                </a:lnTo>
                                <a:lnTo>
                                  <a:pt x="24" y="26"/>
                                </a:lnTo>
                                <a:lnTo>
                                  <a:pt x="26" y="22"/>
                                </a:lnTo>
                                <a:lnTo>
                                  <a:pt x="28" y="16"/>
                                </a:lnTo>
                                <a:lnTo>
                                  <a:pt x="26" y="8"/>
                                </a:lnTo>
                                <a:lnTo>
                                  <a:pt x="24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11" name="Freeform 436"/>
                        <wps:cNvSpPr>
                          <a:spLocks/>
                        </wps:cNvSpPr>
                        <wps:spPr bwMode="auto">
                          <a:xfrm>
                            <a:off x="1162050" y="1647825"/>
                            <a:ext cx="69860" cy="77759"/>
                          </a:xfrm>
                          <a:custGeom>
                            <a:avLst/>
                            <a:gdLst>
                              <a:gd name="T0" fmla="*/ 38 w 44"/>
                              <a:gd name="T1" fmla="*/ 8 h 49"/>
                              <a:gd name="T2" fmla="*/ 32 w 44"/>
                              <a:gd name="T3" fmla="*/ 2 h 49"/>
                              <a:gd name="T4" fmla="*/ 22 w 44"/>
                              <a:gd name="T5" fmla="*/ 0 h 49"/>
                              <a:gd name="T6" fmla="*/ 14 w 44"/>
                              <a:gd name="T7" fmla="*/ 2 h 49"/>
                              <a:gd name="T8" fmla="*/ 8 w 44"/>
                              <a:gd name="T9" fmla="*/ 8 h 49"/>
                              <a:gd name="T10" fmla="*/ 2 w 44"/>
                              <a:gd name="T11" fmla="*/ 16 h 49"/>
                              <a:gd name="T12" fmla="*/ 0 w 44"/>
                              <a:gd name="T13" fmla="*/ 26 h 49"/>
                              <a:gd name="T14" fmla="*/ 2 w 44"/>
                              <a:gd name="T15" fmla="*/ 34 h 49"/>
                              <a:gd name="T16" fmla="*/ 8 w 44"/>
                              <a:gd name="T17" fmla="*/ 42 h 49"/>
                              <a:gd name="T18" fmla="*/ 14 w 44"/>
                              <a:gd name="T19" fmla="*/ 47 h 49"/>
                              <a:gd name="T20" fmla="*/ 22 w 44"/>
                              <a:gd name="T21" fmla="*/ 49 h 49"/>
                              <a:gd name="T22" fmla="*/ 32 w 44"/>
                              <a:gd name="T23" fmla="*/ 47 h 49"/>
                              <a:gd name="T24" fmla="*/ 38 w 44"/>
                              <a:gd name="T25" fmla="*/ 42 h 49"/>
                              <a:gd name="T26" fmla="*/ 42 w 44"/>
                              <a:gd name="T27" fmla="*/ 34 h 49"/>
                              <a:gd name="T28" fmla="*/ 44 w 44"/>
                              <a:gd name="T29" fmla="*/ 26 h 49"/>
                              <a:gd name="T30" fmla="*/ 42 w 44"/>
                              <a:gd name="T31" fmla="*/ 16 h 49"/>
                              <a:gd name="T32" fmla="*/ 38 w 44"/>
                              <a:gd name="T33" fmla="*/ 8 h 4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44" h="49">
                                <a:moveTo>
                                  <a:pt x="38" y="8"/>
                                </a:moveTo>
                                <a:lnTo>
                                  <a:pt x="32" y="2"/>
                                </a:lnTo>
                                <a:lnTo>
                                  <a:pt x="22" y="0"/>
                                </a:lnTo>
                                <a:lnTo>
                                  <a:pt x="14" y="2"/>
                                </a:lnTo>
                                <a:lnTo>
                                  <a:pt x="8" y="8"/>
                                </a:lnTo>
                                <a:lnTo>
                                  <a:pt x="2" y="16"/>
                                </a:lnTo>
                                <a:lnTo>
                                  <a:pt x="0" y="26"/>
                                </a:lnTo>
                                <a:lnTo>
                                  <a:pt x="2" y="34"/>
                                </a:lnTo>
                                <a:lnTo>
                                  <a:pt x="8" y="42"/>
                                </a:lnTo>
                                <a:lnTo>
                                  <a:pt x="14" y="47"/>
                                </a:lnTo>
                                <a:lnTo>
                                  <a:pt x="22" y="49"/>
                                </a:lnTo>
                                <a:lnTo>
                                  <a:pt x="32" y="47"/>
                                </a:lnTo>
                                <a:lnTo>
                                  <a:pt x="38" y="42"/>
                                </a:lnTo>
                                <a:lnTo>
                                  <a:pt x="42" y="34"/>
                                </a:lnTo>
                                <a:lnTo>
                                  <a:pt x="44" y="26"/>
                                </a:lnTo>
                                <a:lnTo>
                                  <a:pt x="42" y="16"/>
                                </a:lnTo>
                                <a:lnTo>
                                  <a:pt x="38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12" name="Freeform 437"/>
                        <wps:cNvSpPr>
                          <a:spLocks/>
                        </wps:cNvSpPr>
                        <wps:spPr bwMode="auto">
                          <a:xfrm>
                            <a:off x="1409700" y="1400175"/>
                            <a:ext cx="57158" cy="60303"/>
                          </a:xfrm>
                          <a:custGeom>
                            <a:avLst/>
                            <a:gdLst>
                              <a:gd name="T0" fmla="*/ 32 w 36"/>
                              <a:gd name="T1" fmla="*/ 4 h 38"/>
                              <a:gd name="T2" fmla="*/ 26 w 36"/>
                              <a:gd name="T3" fmla="*/ 0 h 38"/>
                              <a:gd name="T4" fmla="*/ 18 w 36"/>
                              <a:gd name="T5" fmla="*/ 0 h 38"/>
                              <a:gd name="T6" fmla="*/ 12 w 36"/>
                              <a:gd name="T7" fmla="*/ 0 h 38"/>
                              <a:gd name="T8" fmla="*/ 6 w 36"/>
                              <a:gd name="T9" fmla="*/ 4 h 38"/>
                              <a:gd name="T10" fmla="*/ 2 w 36"/>
                              <a:gd name="T11" fmla="*/ 12 h 38"/>
                              <a:gd name="T12" fmla="*/ 0 w 36"/>
                              <a:gd name="T13" fmla="*/ 18 h 38"/>
                              <a:gd name="T14" fmla="*/ 2 w 36"/>
                              <a:gd name="T15" fmla="*/ 26 h 38"/>
                              <a:gd name="T16" fmla="*/ 6 w 36"/>
                              <a:gd name="T17" fmla="*/ 32 h 38"/>
                              <a:gd name="T18" fmla="*/ 12 w 36"/>
                              <a:gd name="T19" fmla="*/ 36 h 38"/>
                              <a:gd name="T20" fmla="*/ 18 w 36"/>
                              <a:gd name="T21" fmla="*/ 38 h 38"/>
                              <a:gd name="T22" fmla="*/ 26 w 36"/>
                              <a:gd name="T23" fmla="*/ 36 h 38"/>
                              <a:gd name="T24" fmla="*/ 32 w 36"/>
                              <a:gd name="T25" fmla="*/ 32 h 38"/>
                              <a:gd name="T26" fmla="*/ 36 w 36"/>
                              <a:gd name="T27" fmla="*/ 26 h 38"/>
                              <a:gd name="T28" fmla="*/ 36 w 36"/>
                              <a:gd name="T29" fmla="*/ 18 h 38"/>
                              <a:gd name="T30" fmla="*/ 36 w 36"/>
                              <a:gd name="T31" fmla="*/ 12 h 38"/>
                              <a:gd name="T32" fmla="*/ 32 w 36"/>
                              <a:gd name="T33" fmla="*/ 4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32" y="4"/>
                                </a:moveTo>
                                <a:lnTo>
                                  <a:pt x="26" y="0"/>
                                </a:lnTo>
                                <a:lnTo>
                                  <a:pt x="18" y="0"/>
                                </a:lnTo>
                                <a:lnTo>
                                  <a:pt x="12" y="0"/>
                                </a:lnTo>
                                <a:lnTo>
                                  <a:pt x="6" y="4"/>
                                </a:lnTo>
                                <a:lnTo>
                                  <a:pt x="2" y="12"/>
                                </a:lnTo>
                                <a:lnTo>
                                  <a:pt x="0" y="18"/>
                                </a:lnTo>
                                <a:lnTo>
                                  <a:pt x="2" y="26"/>
                                </a:lnTo>
                                <a:lnTo>
                                  <a:pt x="6" y="32"/>
                                </a:lnTo>
                                <a:lnTo>
                                  <a:pt x="12" y="36"/>
                                </a:lnTo>
                                <a:lnTo>
                                  <a:pt x="18" y="38"/>
                                </a:lnTo>
                                <a:lnTo>
                                  <a:pt x="26" y="36"/>
                                </a:lnTo>
                                <a:lnTo>
                                  <a:pt x="32" y="32"/>
                                </a:lnTo>
                                <a:lnTo>
                                  <a:pt x="36" y="26"/>
                                </a:lnTo>
                                <a:lnTo>
                                  <a:pt x="36" y="18"/>
                                </a:lnTo>
                                <a:lnTo>
                                  <a:pt x="36" y="12"/>
                                </a:lnTo>
                                <a:lnTo>
                                  <a:pt x="3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13" name="Freeform 438"/>
                        <wps:cNvSpPr>
                          <a:spLocks/>
                        </wps:cNvSpPr>
                        <wps:spPr bwMode="auto">
                          <a:xfrm>
                            <a:off x="1238250" y="1238250"/>
                            <a:ext cx="41281" cy="44434"/>
                          </a:xfrm>
                          <a:custGeom>
                            <a:avLst/>
                            <a:gdLst>
                              <a:gd name="T0" fmla="*/ 22 w 26"/>
                              <a:gd name="T1" fmla="*/ 4 h 28"/>
                              <a:gd name="T2" fmla="*/ 18 w 26"/>
                              <a:gd name="T3" fmla="*/ 0 h 28"/>
                              <a:gd name="T4" fmla="*/ 12 w 26"/>
                              <a:gd name="T5" fmla="*/ 0 h 28"/>
                              <a:gd name="T6" fmla="*/ 8 w 26"/>
                              <a:gd name="T7" fmla="*/ 0 h 28"/>
                              <a:gd name="T8" fmla="*/ 4 w 26"/>
                              <a:gd name="T9" fmla="*/ 4 h 28"/>
                              <a:gd name="T10" fmla="*/ 2 w 26"/>
                              <a:gd name="T11" fmla="*/ 8 h 28"/>
                              <a:gd name="T12" fmla="*/ 0 w 26"/>
                              <a:gd name="T13" fmla="*/ 14 h 28"/>
                              <a:gd name="T14" fmla="*/ 2 w 26"/>
                              <a:gd name="T15" fmla="*/ 20 h 28"/>
                              <a:gd name="T16" fmla="*/ 4 w 26"/>
                              <a:gd name="T17" fmla="*/ 24 h 28"/>
                              <a:gd name="T18" fmla="*/ 8 w 26"/>
                              <a:gd name="T19" fmla="*/ 26 h 28"/>
                              <a:gd name="T20" fmla="*/ 12 w 26"/>
                              <a:gd name="T21" fmla="*/ 28 h 28"/>
                              <a:gd name="T22" fmla="*/ 18 w 26"/>
                              <a:gd name="T23" fmla="*/ 26 h 28"/>
                              <a:gd name="T24" fmla="*/ 22 w 26"/>
                              <a:gd name="T25" fmla="*/ 24 h 28"/>
                              <a:gd name="T26" fmla="*/ 24 w 26"/>
                              <a:gd name="T27" fmla="*/ 20 h 28"/>
                              <a:gd name="T28" fmla="*/ 26 w 26"/>
                              <a:gd name="T29" fmla="*/ 14 h 28"/>
                              <a:gd name="T30" fmla="*/ 24 w 26"/>
                              <a:gd name="T31" fmla="*/ 8 h 28"/>
                              <a:gd name="T32" fmla="*/ 22 w 26"/>
                              <a:gd name="T33" fmla="*/ 4 h 2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6" h="28">
                                <a:moveTo>
                                  <a:pt x="22" y="4"/>
                                </a:moveTo>
                                <a:lnTo>
                                  <a:pt x="18" y="0"/>
                                </a:lnTo>
                                <a:lnTo>
                                  <a:pt x="12" y="0"/>
                                </a:lnTo>
                                <a:lnTo>
                                  <a:pt x="8" y="0"/>
                                </a:lnTo>
                                <a:lnTo>
                                  <a:pt x="4" y="4"/>
                                </a:lnTo>
                                <a:lnTo>
                                  <a:pt x="2" y="8"/>
                                </a:lnTo>
                                <a:lnTo>
                                  <a:pt x="0" y="14"/>
                                </a:lnTo>
                                <a:lnTo>
                                  <a:pt x="2" y="20"/>
                                </a:lnTo>
                                <a:lnTo>
                                  <a:pt x="4" y="24"/>
                                </a:lnTo>
                                <a:lnTo>
                                  <a:pt x="8" y="26"/>
                                </a:lnTo>
                                <a:lnTo>
                                  <a:pt x="12" y="28"/>
                                </a:lnTo>
                                <a:lnTo>
                                  <a:pt x="18" y="26"/>
                                </a:lnTo>
                                <a:lnTo>
                                  <a:pt x="22" y="24"/>
                                </a:lnTo>
                                <a:lnTo>
                                  <a:pt x="24" y="20"/>
                                </a:lnTo>
                                <a:lnTo>
                                  <a:pt x="26" y="14"/>
                                </a:lnTo>
                                <a:lnTo>
                                  <a:pt x="24" y="8"/>
                                </a:lnTo>
                                <a:lnTo>
                                  <a:pt x="2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14" name="Freeform 439"/>
                        <wps:cNvSpPr>
                          <a:spLocks/>
                        </wps:cNvSpPr>
                        <wps:spPr bwMode="auto">
                          <a:xfrm>
                            <a:off x="1019175" y="1943100"/>
                            <a:ext cx="38105" cy="47607"/>
                          </a:xfrm>
                          <a:custGeom>
                            <a:avLst/>
                            <a:gdLst>
                              <a:gd name="T0" fmla="*/ 22 w 24"/>
                              <a:gd name="T1" fmla="*/ 6 h 30"/>
                              <a:gd name="T2" fmla="*/ 16 w 24"/>
                              <a:gd name="T3" fmla="*/ 2 h 30"/>
                              <a:gd name="T4" fmla="*/ 12 w 24"/>
                              <a:gd name="T5" fmla="*/ 0 h 30"/>
                              <a:gd name="T6" fmla="*/ 6 w 24"/>
                              <a:gd name="T7" fmla="*/ 2 h 30"/>
                              <a:gd name="T8" fmla="*/ 2 w 24"/>
                              <a:gd name="T9" fmla="*/ 6 h 30"/>
                              <a:gd name="T10" fmla="*/ 0 w 24"/>
                              <a:gd name="T11" fmla="*/ 10 h 30"/>
                              <a:gd name="T12" fmla="*/ 0 w 24"/>
                              <a:gd name="T13" fmla="*/ 16 h 30"/>
                              <a:gd name="T14" fmla="*/ 0 w 24"/>
                              <a:gd name="T15" fmla="*/ 20 h 30"/>
                              <a:gd name="T16" fmla="*/ 2 w 24"/>
                              <a:gd name="T17" fmla="*/ 26 h 30"/>
                              <a:gd name="T18" fmla="*/ 6 w 24"/>
                              <a:gd name="T19" fmla="*/ 28 h 30"/>
                              <a:gd name="T20" fmla="*/ 12 w 24"/>
                              <a:gd name="T21" fmla="*/ 30 h 30"/>
                              <a:gd name="T22" fmla="*/ 16 w 24"/>
                              <a:gd name="T23" fmla="*/ 28 h 30"/>
                              <a:gd name="T24" fmla="*/ 22 w 24"/>
                              <a:gd name="T25" fmla="*/ 26 h 30"/>
                              <a:gd name="T26" fmla="*/ 24 w 24"/>
                              <a:gd name="T27" fmla="*/ 20 h 30"/>
                              <a:gd name="T28" fmla="*/ 24 w 24"/>
                              <a:gd name="T29" fmla="*/ 16 h 30"/>
                              <a:gd name="T30" fmla="*/ 24 w 24"/>
                              <a:gd name="T31" fmla="*/ 10 h 30"/>
                              <a:gd name="T32" fmla="*/ 22 w 24"/>
                              <a:gd name="T33" fmla="*/ 6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4" h="30">
                                <a:moveTo>
                                  <a:pt x="22" y="6"/>
                                </a:moveTo>
                                <a:lnTo>
                                  <a:pt x="16" y="2"/>
                                </a:lnTo>
                                <a:lnTo>
                                  <a:pt x="12" y="0"/>
                                </a:lnTo>
                                <a:lnTo>
                                  <a:pt x="6" y="2"/>
                                </a:lnTo>
                                <a:lnTo>
                                  <a:pt x="2" y="6"/>
                                </a:lnTo>
                                <a:lnTo>
                                  <a:pt x="0" y="10"/>
                                </a:lnTo>
                                <a:lnTo>
                                  <a:pt x="0" y="16"/>
                                </a:lnTo>
                                <a:lnTo>
                                  <a:pt x="0" y="20"/>
                                </a:lnTo>
                                <a:lnTo>
                                  <a:pt x="2" y="26"/>
                                </a:lnTo>
                                <a:lnTo>
                                  <a:pt x="6" y="28"/>
                                </a:lnTo>
                                <a:lnTo>
                                  <a:pt x="12" y="30"/>
                                </a:lnTo>
                                <a:lnTo>
                                  <a:pt x="16" y="28"/>
                                </a:lnTo>
                                <a:lnTo>
                                  <a:pt x="22" y="26"/>
                                </a:lnTo>
                                <a:lnTo>
                                  <a:pt x="24" y="20"/>
                                </a:lnTo>
                                <a:lnTo>
                                  <a:pt x="24" y="16"/>
                                </a:lnTo>
                                <a:lnTo>
                                  <a:pt x="24" y="10"/>
                                </a:lnTo>
                                <a:lnTo>
                                  <a:pt x="2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15" name="Freeform 440"/>
                        <wps:cNvSpPr>
                          <a:spLocks/>
                        </wps:cNvSpPr>
                        <wps:spPr bwMode="auto">
                          <a:xfrm>
                            <a:off x="1152525" y="276225"/>
                            <a:ext cx="15877" cy="19043"/>
                          </a:xfrm>
                          <a:custGeom>
                            <a:avLst/>
                            <a:gdLst>
                              <a:gd name="T0" fmla="*/ 8 w 10"/>
                              <a:gd name="T1" fmla="*/ 0 h 12"/>
                              <a:gd name="T2" fmla="*/ 4 w 10"/>
                              <a:gd name="T3" fmla="*/ 0 h 12"/>
                              <a:gd name="T4" fmla="*/ 2 w 10"/>
                              <a:gd name="T5" fmla="*/ 0 h 12"/>
                              <a:gd name="T6" fmla="*/ 0 w 10"/>
                              <a:gd name="T7" fmla="*/ 2 h 12"/>
                              <a:gd name="T8" fmla="*/ 0 w 10"/>
                              <a:gd name="T9" fmla="*/ 4 h 12"/>
                              <a:gd name="T10" fmla="*/ 0 w 10"/>
                              <a:gd name="T11" fmla="*/ 6 h 12"/>
                              <a:gd name="T12" fmla="*/ 0 w 10"/>
                              <a:gd name="T13" fmla="*/ 8 h 12"/>
                              <a:gd name="T14" fmla="*/ 0 w 10"/>
                              <a:gd name="T15" fmla="*/ 10 h 12"/>
                              <a:gd name="T16" fmla="*/ 2 w 10"/>
                              <a:gd name="T17" fmla="*/ 12 h 12"/>
                              <a:gd name="T18" fmla="*/ 4 w 10"/>
                              <a:gd name="T19" fmla="*/ 12 h 12"/>
                              <a:gd name="T20" fmla="*/ 8 w 10"/>
                              <a:gd name="T21" fmla="*/ 12 h 12"/>
                              <a:gd name="T22" fmla="*/ 10 w 10"/>
                              <a:gd name="T23" fmla="*/ 10 h 12"/>
                              <a:gd name="T24" fmla="*/ 10 w 10"/>
                              <a:gd name="T25" fmla="*/ 8 h 12"/>
                              <a:gd name="T26" fmla="*/ 10 w 10"/>
                              <a:gd name="T27" fmla="*/ 6 h 12"/>
                              <a:gd name="T28" fmla="*/ 10 w 10"/>
                              <a:gd name="T29" fmla="*/ 4 h 12"/>
                              <a:gd name="T30" fmla="*/ 10 w 10"/>
                              <a:gd name="T31" fmla="*/ 2 h 12"/>
                              <a:gd name="T32" fmla="*/ 8 w 10"/>
                              <a:gd name="T33" fmla="*/ 0 h 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0" h="12">
                                <a:moveTo>
                                  <a:pt x="8" y="0"/>
                                </a:moveTo>
                                <a:lnTo>
                                  <a:pt x="4" y="0"/>
                                </a:lnTo>
                                <a:lnTo>
                                  <a:pt x="2" y="0"/>
                                </a:lnTo>
                                <a:lnTo>
                                  <a:pt x="0" y="2"/>
                                </a:lnTo>
                                <a:lnTo>
                                  <a:pt x="0" y="4"/>
                                </a:lnTo>
                                <a:lnTo>
                                  <a:pt x="0" y="6"/>
                                </a:lnTo>
                                <a:lnTo>
                                  <a:pt x="0" y="8"/>
                                </a:lnTo>
                                <a:lnTo>
                                  <a:pt x="0" y="10"/>
                                </a:lnTo>
                                <a:lnTo>
                                  <a:pt x="2" y="12"/>
                                </a:lnTo>
                                <a:lnTo>
                                  <a:pt x="4" y="12"/>
                                </a:lnTo>
                                <a:lnTo>
                                  <a:pt x="8" y="12"/>
                                </a:lnTo>
                                <a:lnTo>
                                  <a:pt x="10" y="10"/>
                                </a:lnTo>
                                <a:lnTo>
                                  <a:pt x="10" y="8"/>
                                </a:lnTo>
                                <a:lnTo>
                                  <a:pt x="10" y="6"/>
                                </a:lnTo>
                                <a:lnTo>
                                  <a:pt x="10" y="4"/>
                                </a:lnTo>
                                <a:lnTo>
                                  <a:pt x="10" y="2"/>
                                </a:lnTo>
                                <a:lnTo>
                                  <a:pt x="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16" name="Freeform 441"/>
                        <wps:cNvSpPr>
                          <a:spLocks/>
                        </wps:cNvSpPr>
                        <wps:spPr bwMode="auto">
                          <a:xfrm>
                            <a:off x="676275" y="66675"/>
                            <a:ext cx="44456" cy="47607"/>
                          </a:xfrm>
                          <a:custGeom>
                            <a:avLst/>
                            <a:gdLst>
                              <a:gd name="T0" fmla="*/ 24 w 28"/>
                              <a:gd name="T1" fmla="*/ 4 h 30"/>
                              <a:gd name="T2" fmla="*/ 20 w 28"/>
                              <a:gd name="T3" fmla="*/ 0 h 30"/>
                              <a:gd name="T4" fmla="*/ 14 w 28"/>
                              <a:gd name="T5" fmla="*/ 0 h 30"/>
                              <a:gd name="T6" fmla="*/ 8 w 28"/>
                              <a:gd name="T7" fmla="*/ 0 h 30"/>
                              <a:gd name="T8" fmla="*/ 4 w 28"/>
                              <a:gd name="T9" fmla="*/ 4 h 30"/>
                              <a:gd name="T10" fmla="*/ 0 w 28"/>
                              <a:gd name="T11" fmla="*/ 8 h 30"/>
                              <a:gd name="T12" fmla="*/ 0 w 28"/>
                              <a:gd name="T13" fmla="*/ 16 h 30"/>
                              <a:gd name="T14" fmla="*/ 0 w 28"/>
                              <a:gd name="T15" fmla="*/ 22 h 30"/>
                              <a:gd name="T16" fmla="*/ 4 w 28"/>
                              <a:gd name="T17" fmla="*/ 26 h 30"/>
                              <a:gd name="T18" fmla="*/ 8 w 28"/>
                              <a:gd name="T19" fmla="*/ 30 h 30"/>
                              <a:gd name="T20" fmla="*/ 14 w 28"/>
                              <a:gd name="T21" fmla="*/ 30 h 30"/>
                              <a:gd name="T22" fmla="*/ 20 w 28"/>
                              <a:gd name="T23" fmla="*/ 30 h 30"/>
                              <a:gd name="T24" fmla="*/ 24 w 28"/>
                              <a:gd name="T25" fmla="*/ 26 h 30"/>
                              <a:gd name="T26" fmla="*/ 26 w 28"/>
                              <a:gd name="T27" fmla="*/ 22 h 30"/>
                              <a:gd name="T28" fmla="*/ 28 w 28"/>
                              <a:gd name="T29" fmla="*/ 16 h 30"/>
                              <a:gd name="T30" fmla="*/ 26 w 28"/>
                              <a:gd name="T31" fmla="*/ 8 h 30"/>
                              <a:gd name="T32" fmla="*/ 24 w 28"/>
                              <a:gd name="T33" fmla="*/ 4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8" h="30">
                                <a:moveTo>
                                  <a:pt x="24" y="4"/>
                                </a:moveTo>
                                <a:lnTo>
                                  <a:pt x="20" y="0"/>
                                </a:lnTo>
                                <a:lnTo>
                                  <a:pt x="14" y="0"/>
                                </a:lnTo>
                                <a:lnTo>
                                  <a:pt x="8" y="0"/>
                                </a:lnTo>
                                <a:lnTo>
                                  <a:pt x="4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6"/>
                                </a:lnTo>
                                <a:lnTo>
                                  <a:pt x="0" y="22"/>
                                </a:lnTo>
                                <a:lnTo>
                                  <a:pt x="4" y="26"/>
                                </a:lnTo>
                                <a:lnTo>
                                  <a:pt x="8" y="30"/>
                                </a:lnTo>
                                <a:lnTo>
                                  <a:pt x="14" y="30"/>
                                </a:lnTo>
                                <a:lnTo>
                                  <a:pt x="20" y="30"/>
                                </a:lnTo>
                                <a:lnTo>
                                  <a:pt x="24" y="26"/>
                                </a:lnTo>
                                <a:lnTo>
                                  <a:pt x="26" y="22"/>
                                </a:lnTo>
                                <a:lnTo>
                                  <a:pt x="28" y="16"/>
                                </a:lnTo>
                                <a:lnTo>
                                  <a:pt x="26" y="8"/>
                                </a:lnTo>
                                <a:lnTo>
                                  <a:pt x="24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17" name="Freeform 442"/>
                        <wps:cNvSpPr>
                          <a:spLocks/>
                        </wps:cNvSpPr>
                        <wps:spPr bwMode="auto">
                          <a:xfrm>
                            <a:off x="1438275" y="304800"/>
                            <a:ext cx="69860" cy="79346"/>
                          </a:xfrm>
                          <a:custGeom>
                            <a:avLst/>
                            <a:gdLst>
                              <a:gd name="T0" fmla="*/ 38 w 44"/>
                              <a:gd name="T1" fmla="*/ 8 h 50"/>
                              <a:gd name="T2" fmla="*/ 32 w 44"/>
                              <a:gd name="T3" fmla="*/ 2 h 50"/>
                              <a:gd name="T4" fmla="*/ 22 w 44"/>
                              <a:gd name="T5" fmla="*/ 0 h 50"/>
                              <a:gd name="T6" fmla="*/ 14 w 44"/>
                              <a:gd name="T7" fmla="*/ 2 h 50"/>
                              <a:gd name="T8" fmla="*/ 8 w 44"/>
                              <a:gd name="T9" fmla="*/ 8 h 50"/>
                              <a:gd name="T10" fmla="*/ 2 w 44"/>
                              <a:gd name="T11" fmla="*/ 16 h 50"/>
                              <a:gd name="T12" fmla="*/ 0 w 44"/>
                              <a:gd name="T13" fmla="*/ 26 h 50"/>
                              <a:gd name="T14" fmla="*/ 2 w 44"/>
                              <a:gd name="T15" fmla="*/ 34 h 50"/>
                              <a:gd name="T16" fmla="*/ 8 w 44"/>
                              <a:gd name="T17" fmla="*/ 42 h 50"/>
                              <a:gd name="T18" fmla="*/ 14 w 44"/>
                              <a:gd name="T19" fmla="*/ 48 h 50"/>
                              <a:gd name="T20" fmla="*/ 22 w 44"/>
                              <a:gd name="T21" fmla="*/ 50 h 50"/>
                              <a:gd name="T22" fmla="*/ 32 w 44"/>
                              <a:gd name="T23" fmla="*/ 48 h 50"/>
                              <a:gd name="T24" fmla="*/ 38 w 44"/>
                              <a:gd name="T25" fmla="*/ 42 h 50"/>
                              <a:gd name="T26" fmla="*/ 42 w 44"/>
                              <a:gd name="T27" fmla="*/ 34 h 50"/>
                              <a:gd name="T28" fmla="*/ 44 w 44"/>
                              <a:gd name="T29" fmla="*/ 26 h 50"/>
                              <a:gd name="T30" fmla="*/ 42 w 44"/>
                              <a:gd name="T31" fmla="*/ 16 h 50"/>
                              <a:gd name="T32" fmla="*/ 38 w 44"/>
                              <a:gd name="T33" fmla="*/ 8 h 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44" h="50">
                                <a:moveTo>
                                  <a:pt x="38" y="8"/>
                                </a:moveTo>
                                <a:lnTo>
                                  <a:pt x="32" y="2"/>
                                </a:lnTo>
                                <a:lnTo>
                                  <a:pt x="22" y="0"/>
                                </a:lnTo>
                                <a:lnTo>
                                  <a:pt x="14" y="2"/>
                                </a:lnTo>
                                <a:lnTo>
                                  <a:pt x="8" y="8"/>
                                </a:lnTo>
                                <a:lnTo>
                                  <a:pt x="2" y="16"/>
                                </a:lnTo>
                                <a:lnTo>
                                  <a:pt x="0" y="26"/>
                                </a:lnTo>
                                <a:lnTo>
                                  <a:pt x="2" y="34"/>
                                </a:lnTo>
                                <a:lnTo>
                                  <a:pt x="8" y="42"/>
                                </a:lnTo>
                                <a:lnTo>
                                  <a:pt x="14" y="48"/>
                                </a:lnTo>
                                <a:lnTo>
                                  <a:pt x="22" y="50"/>
                                </a:lnTo>
                                <a:lnTo>
                                  <a:pt x="32" y="48"/>
                                </a:lnTo>
                                <a:lnTo>
                                  <a:pt x="38" y="42"/>
                                </a:lnTo>
                                <a:lnTo>
                                  <a:pt x="42" y="34"/>
                                </a:lnTo>
                                <a:lnTo>
                                  <a:pt x="44" y="26"/>
                                </a:lnTo>
                                <a:lnTo>
                                  <a:pt x="42" y="16"/>
                                </a:lnTo>
                                <a:lnTo>
                                  <a:pt x="38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18" name="Freeform 443"/>
                        <wps:cNvSpPr>
                          <a:spLocks/>
                        </wps:cNvSpPr>
                        <wps:spPr bwMode="auto">
                          <a:xfrm>
                            <a:off x="1562100" y="161925"/>
                            <a:ext cx="57158" cy="60303"/>
                          </a:xfrm>
                          <a:custGeom>
                            <a:avLst/>
                            <a:gdLst>
                              <a:gd name="T0" fmla="*/ 32 w 36"/>
                              <a:gd name="T1" fmla="*/ 4 h 38"/>
                              <a:gd name="T2" fmla="*/ 26 w 36"/>
                              <a:gd name="T3" fmla="*/ 0 h 38"/>
                              <a:gd name="T4" fmla="*/ 18 w 36"/>
                              <a:gd name="T5" fmla="*/ 0 h 38"/>
                              <a:gd name="T6" fmla="*/ 12 w 36"/>
                              <a:gd name="T7" fmla="*/ 0 h 38"/>
                              <a:gd name="T8" fmla="*/ 6 w 36"/>
                              <a:gd name="T9" fmla="*/ 4 h 38"/>
                              <a:gd name="T10" fmla="*/ 2 w 36"/>
                              <a:gd name="T11" fmla="*/ 12 h 38"/>
                              <a:gd name="T12" fmla="*/ 0 w 36"/>
                              <a:gd name="T13" fmla="*/ 18 h 38"/>
                              <a:gd name="T14" fmla="*/ 2 w 36"/>
                              <a:gd name="T15" fmla="*/ 26 h 38"/>
                              <a:gd name="T16" fmla="*/ 6 w 36"/>
                              <a:gd name="T17" fmla="*/ 32 h 38"/>
                              <a:gd name="T18" fmla="*/ 12 w 36"/>
                              <a:gd name="T19" fmla="*/ 36 h 38"/>
                              <a:gd name="T20" fmla="*/ 18 w 36"/>
                              <a:gd name="T21" fmla="*/ 38 h 38"/>
                              <a:gd name="T22" fmla="*/ 26 w 36"/>
                              <a:gd name="T23" fmla="*/ 36 h 38"/>
                              <a:gd name="T24" fmla="*/ 32 w 36"/>
                              <a:gd name="T25" fmla="*/ 32 h 38"/>
                              <a:gd name="T26" fmla="*/ 36 w 36"/>
                              <a:gd name="T27" fmla="*/ 26 h 38"/>
                              <a:gd name="T28" fmla="*/ 36 w 36"/>
                              <a:gd name="T29" fmla="*/ 18 h 38"/>
                              <a:gd name="T30" fmla="*/ 36 w 36"/>
                              <a:gd name="T31" fmla="*/ 12 h 38"/>
                              <a:gd name="T32" fmla="*/ 32 w 36"/>
                              <a:gd name="T33" fmla="*/ 4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32" y="4"/>
                                </a:moveTo>
                                <a:lnTo>
                                  <a:pt x="26" y="0"/>
                                </a:lnTo>
                                <a:lnTo>
                                  <a:pt x="18" y="0"/>
                                </a:lnTo>
                                <a:lnTo>
                                  <a:pt x="12" y="0"/>
                                </a:lnTo>
                                <a:lnTo>
                                  <a:pt x="6" y="4"/>
                                </a:lnTo>
                                <a:lnTo>
                                  <a:pt x="2" y="12"/>
                                </a:lnTo>
                                <a:lnTo>
                                  <a:pt x="0" y="18"/>
                                </a:lnTo>
                                <a:lnTo>
                                  <a:pt x="2" y="26"/>
                                </a:lnTo>
                                <a:lnTo>
                                  <a:pt x="6" y="32"/>
                                </a:lnTo>
                                <a:lnTo>
                                  <a:pt x="12" y="36"/>
                                </a:lnTo>
                                <a:lnTo>
                                  <a:pt x="18" y="38"/>
                                </a:lnTo>
                                <a:lnTo>
                                  <a:pt x="26" y="36"/>
                                </a:lnTo>
                                <a:lnTo>
                                  <a:pt x="32" y="32"/>
                                </a:lnTo>
                                <a:lnTo>
                                  <a:pt x="36" y="26"/>
                                </a:lnTo>
                                <a:lnTo>
                                  <a:pt x="36" y="18"/>
                                </a:lnTo>
                                <a:lnTo>
                                  <a:pt x="36" y="12"/>
                                </a:lnTo>
                                <a:lnTo>
                                  <a:pt x="3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19" name="Freeform 444"/>
                        <wps:cNvSpPr>
                          <a:spLocks/>
                        </wps:cNvSpPr>
                        <wps:spPr bwMode="auto">
                          <a:xfrm>
                            <a:off x="1162050" y="704850"/>
                            <a:ext cx="39693" cy="49194"/>
                          </a:xfrm>
                          <a:custGeom>
                            <a:avLst/>
                            <a:gdLst>
                              <a:gd name="T0" fmla="*/ 23 w 25"/>
                              <a:gd name="T1" fmla="*/ 7 h 31"/>
                              <a:gd name="T2" fmla="*/ 17 w 25"/>
                              <a:gd name="T3" fmla="*/ 2 h 31"/>
                              <a:gd name="T4" fmla="*/ 13 w 25"/>
                              <a:gd name="T5" fmla="*/ 0 h 31"/>
                              <a:gd name="T6" fmla="*/ 6 w 25"/>
                              <a:gd name="T7" fmla="*/ 2 h 31"/>
                              <a:gd name="T8" fmla="*/ 3 w 25"/>
                              <a:gd name="T9" fmla="*/ 7 h 31"/>
                              <a:gd name="T10" fmla="*/ 0 w 25"/>
                              <a:gd name="T11" fmla="*/ 11 h 31"/>
                              <a:gd name="T12" fmla="*/ 0 w 25"/>
                              <a:gd name="T13" fmla="*/ 17 h 31"/>
                              <a:gd name="T14" fmla="*/ 0 w 25"/>
                              <a:gd name="T15" fmla="*/ 21 h 31"/>
                              <a:gd name="T16" fmla="*/ 3 w 25"/>
                              <a:gd name="T17" fmla="*/ 27 h 31"/>
                              <a:gd name="T18" fmla="*/ 6 w 25"/>
                              <a:gd name="T19" fmla="*/ 29 h 31"/>
                              <a:gd name="T20" fmla="*/ 13 w 25"/>
                              <a:gd name="T21" fmla="*/ 31 h 31"/>
                              <a:gd name="T22" fmla="*/ 17 w 25"/>
                              <a:gd name="T23" fmla="*/ 29 h 31"/>
                              <a:gd name="T24" fmla="*/ 23 w 25"/>
                              <a:gd name="T25" fmla="*/ 27 h 31"/>
                              <a:gd name="T26" fmla="*/ 25 w 25"/>
                              <a:gd name="T27" fmla="*/ 21 h 31"/>
                              <a:gd name="T28" fmla="*/ 25 w 25"/>
                              <a:gd name="T29" fmla="*/ 17 h 31"/>
                              <a:gd name="T30" fmla="*/ 25 w 25"/>
                              <a:gd name="T31" fmla="*/ 11 h 31"/>
                              <a:gd name="T32" fmla="*/ 23 w 25"/>
                              <a:gd name="T33" fmla="*/ 7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5" h="31">
                                <a:moveTo>
                                  <a:pt x="23" y="7"/>
                                </a:moveTo>
                                <a:lnTo>
                                  <a:pt x="17" y="2"/>
                                </a:lnTo>
                                <a:lnTo>
                                  <a:pt x="13" y="0"/>
                                </a:lnTo>
                                <a:lnTo>
                                  <a:pt x="6" y="2"/>
                                </a:lnTo>
                                <a:lnTo>
                                  <a:pt x="3" y="7"/>
                                </a:lnTo>
                                <a:lnTo>
                                  <a:pt x="0" y="11"/>
                                </a:lnTo>
                                <a:lnTo>
                                  <a:pt x="0" y="17"/>
                                </a:lnTo>
                                <a:lnTo>
                                  <a:pt x="0" y="21"/>
                                </a:lnTo>
                                <a:lnTo>
                                  <a:pt x="3" y="27"/>
                                </a:lnTo>
                                <a:lnTo>
                                  <a:pt x="6" y="29"/>
                                </a:lnTo>
                                <a:lnTo>
                                  <a:pt x="13" y="31"/>
                                </a:lnTo>
                                <a:lnTo>
                                  <a:pt x="17" y="29"/>
                                </a:lnTo>
                                <a:lnTo>
                                  <a:pt x="23" y="27"/>
                                </a:lnTo>
                                <a:lnTo>
                                  <a:pt x="25" y="21"/>
                                </a:lnTo>
                                <a:lnTo>
                                  <a:pt x="25" y="17"/>
                                </a:lnTo>
                                <a:lnTo>
                                  <a:pt x="25" y="11"/>
                                </a:lnTo>
                                <a:lnTo>
                                  <a:pt x="23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20" name="Freeform 445"/>
                        <wps:cNvSpPr>
                          <a:spLocks/>
                        </wps:cNvSpPr>
                        <wps:spPr bwMode="auto">
                          <a:xfrm>
                            <a:off x="0" y="914090"/>
                            <a:ext cx="638245" cy="1161620"/>
                          </a:xfrm>
                          <a:custGeom>
                            <a:avLst/>
                            <a:gdLst>
                              <a:gd name="T0" fmla="*/ 53 w 396"/>
                              <a:gd name="T1" fmla="*/ 664 h 732"/>
                              <a:gd name="T2" fmla="*/ 94 w 396"/>
                              <a:gd name="T3" fmla="*/ 664 h 732"/>
                              <a:gd name="T4" fmla="*/ 104 w 396"/>
                              <a:gd name="T5" fmla="*/ 668 h 732"/>
                              <a:gd name="T6" fmla="*/ 87 w 396"/>
                              <a:gd name="T7" fmla="*/ 692 h 732"/>
                              <a:gd name="T8" fmla="*/ 87 w 396"/>
                              <a:gd name="T9" fmla="*/ 724 h 732"/>
                              <a:gd name="T10" fmla="*/ 126 w 396"/>
                              <a:gd name="T11" fmla="*/ 732 h 732"/>
                              <a:gd name="T12" fmla="*/ 176 w 396"/>
                              <a:gd name="T13" fmla="*/ 732 h 732"/>
                              <a:gd name="T14" fmla="*/ 194 w 396"/>
                              <a:gd name="T15" fmla="*/ 714 h 732"/>
                              <a:gd name="T16" fmla="*/ 188 w 396"/>
                              <a:gd name="T17" fmla="*/ 684 h 732"/>
                              <a:gd name="T18" fmla="*/ 180 w 396"/>
                              <a:gd name="T19" fmla="*/ 662 h 732"/>
                              <a:gd name="T20" fmla="*/ 194 w 396"/>
                              <a:gd name="T21" fmla="*/ 640 h 732"/>
                              <a:gd name="T22" fmla="*/ 230 w 396"/>
                              <a:gd name="T23" fmla="*/ 638 h 732"/>
                              <a:gd name="T24" fmla="*/ 281 w 396"/>
                              <a:gd name="T25" fmla="*/ 648 h 732"/>
                              <a:gd name="T26" fmla="*/ 334 w 396"/>
                              <a:gd name="T27" fmla="*/ 656 h 732"/>
                              <a:gd name="T28" fmla="*/ 378 w 396"/>
                              <a:gd name="T29" fmla="*/ 656 h 732"/>
                              <a:gd name="T30" fmla="*/ 396 w 396"/>
                              <a:gd name="T31" fmla="*/ 640 h 732"/>
                              <a:gd name="T32" fmla="*/ 384 w 396"/>
                              <a:gd name="T33" fmla="*/ 619 h 732"/>
                              <a:gd name="T34" fmla="*/ 352 w 396"/>
                              <a:gd name="T35" fmla="*/ 591 h 732"/>
                              <a:gd name="T36" fmla="*/ 316 w 396"/>
                              <a:gd name="T37" fmla="*/ 563 h 732"/>
                              <a:gd name="T38" fmla="*/ 285 w 396"/>
                              <a:gd name="T39" fmla="*/ 539 h 732"/>
                              <a:gd name="T40" fmla="*/ 259 w 396"/>
                              <a:gd name="T41" fmla="*/ 506 h 732"/>
                              <a:gd name="T42" fmla="*/ 261 w 396"/>
                              <a:gd name="T43" fmla="*/ 468 h 732"/>
                              <a:gd name="T44" fmla="*/ 302 w 396"/>
                              <a:gd name="T45" fmla="*/ 446 h 732"/>
                              <a:gd name="T46" fmla="*/ 316 w 396"/>
                              <a:gd name="T47" fmla="*/ 420 h 732"/>
                              <a:gd name="T48" fmla="*/ 271 w 396"/>
                              <a:gd name="T49" fmla="*/ 385 h 732"/>
                              <a:gd name="T50" fmla="*/ 218 w 396"/>
                              <a:gd name="T51" fmla="*/ 339 h 732"/>
                              <a:gd name="T52" fmla="*/ 196 w 396"/>
                              <a:gd name="T53" fmla="*/ 299 h 732"/>
                              <a:gd name="T54" fmla="*/ 204 w 396"/>
                              <a:gd name="T55" fmla="*/ 274 h 732"/>
                              <a:gd name="T56" fmla="*/ 226 w 396"/>
                              <a:gd name="T57" fmla="*/ 260 h 732"/>
                              <a:gd name="T58" fmla="*/ 236 w 396"/>
                              <a:gd name="T59" fmla="*/ 250 h 732"/>
                              <a:gd name="T60" fmla="*/ 214 w 396"/>
                              <a:gd name="T61" fmla="*/ 224 h 732"/>
                              <a:gd name="T62" fmla="*/ 170 w 396"/>
                              <a:gd name="T63" fmla="*/ 161 h 732"/>
                              <a:gd name="T64" fmla="*/ 142 w 396"/>
                              <a:gd name="T65" fmla="*/ 81 h 732"/>
                              <a:gd name="T66" fmla="*/ 134 w 396"/>
                              <a:gd name="T67" fmla="*/ 32 h 732"/>
                              <a:gd name="T68" fmla="*/ 118 w 396"/>
                              <a:gd name="T69" fmla="*/ 4 h 732"/>
                              <a:gd name="T70" fmla="*/ 106 w 396"/>
                              <a:gd name="T71" fmla="*/ 4 h 732"/>
                              <a:gd name="T72" fmla="*/ 96 w 396"/>
                              <a:gd name="T73" fmla="*/ 58 h 732"/>
                              <a:gd name="T74" fmla="*/ 55 w 396"/>
                              <a:gd name="T75" fmla="*/ 165 h 732"/>
                              <a:gd name="T76" fmla="*/ 12 w 396"/>
                              <a:gd name="T77" fmla="*/ 234 h 732"/>
                              <a:gd name="T78" fmla="*/ 0 w 396"/>
                              <a:gd name="T79" fmla="*/ 248 h 732"/>
                              <a:gd name="T80" fmla="*/ 6 w 396"/>
                              <a:gd name="T81" fmla="*/ 274 h 732"/>
                              <a:gd name="T82" fmla="*/ 36 w 396"/>
                              <a:gd name="T83" fmla="*/ 311 h 732"/>
                              <a:gd name="T84" fmla="*/ 8 w 396"/>
                              <a:gd name="T85" fmla="*/ 367 h 732"/>
                              <a:gd name="T86" fmla="*/ 10 w 396"/>
                              <a:gd name="T87" fmla="*/ 488 h 732"/>
                              <a:gd name="T88" fmla="*/ 22 w 396"/>
                              <a:gd name="T89" fmla="*/ 517 h 732"/>
                              <a:gd name="T90" fmla="*/ 0 w 396"/>
                              <a:gd name="T91" fmla="*/ 537 h 732"/>
                              <a:gd name="T92" fmla="*/ 20 w 396"/>
                              <a:gd name="T93" fmla="*/ 664 h 7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396" h="732">
                                <a:moveTo>
                                  <a:pt x="20" y="664"/>
                                </a:moveTo>
                                <a:lnTo>
                                  <a:pt x="36" y="664"/>
                                </a:lnTo>
                                <a:lnTo>
                                  <a:pt x="53" y="664"/>
                                </a:lnTo>
                                <a:lnTo>
                                  <a:pt x="67" y="664"/>
                                </a:lnTo>
                                <a:lnTo>
                                  <a:pt x="79" y="664"/>
                                </a:lnTo>
                                <a:lnTo>
                                  <a:pt x="94" y="664"/>
                                </a:lnTo>
                                <a:lnTo>
                                  <a:pt x="102" y="664"/>
                                </a:lnTo>
                                <a:lnTo>
                                  <a:pt x="106" y="666"/>
                                </a:lnTo>
                                <a:lnTo>
                                  <a:pt x="104" y="668"/>
                                </a:lnTo>
                                <a:lnTo>
                                  <a:pt x="98" y="674"/>
                                </a:lnTo>
                                <a:lnTo>
                                  <a:pt x="92" y="682"/>
                                </a:lnTo>
                                <a:lnTo>
                                  <a:pt x="87" y="692"/>
                                </a:lnTo>
                                <a:lnTo>
                                  <a:pt x="81" y="704"/>
                                </a:lnTo>
                                <a:lnTo>
                                  <a:pt x="81" y="716"/>
                                </a:lnTo>
                                <a:lnTo>
                                  <a:pt x="87" y="724"/>
                                </a:lnTo>
                                <a:lnTo>
                                  <a:pt x="96" y="728"/>
                                </a:lnTo>
                                <a:lnTo>
                                  <a:pt x="110" y="730"/>
                                </a:lnTo>
                                <a:lnTo>
                                  <a:pt x="126" y="732"/>
                                </a:lnTo>
                                <a:lnTo>
                                  <a:pt x="144" y="732"/>
                                </a:lnTo>
                                <a:lnTo>
                                  <a:pt x="162" y="730"/>
                                </a:lnTo>
                                <a:lnTo>
                                  <a:pt x="176" y="732"/>
                                </a:lnTo>
                                <a:lnTo>
                                  <a:pt x="188" y="730"/>
                                </a:lnTo>
                                <a:lnTo>
                                  <a:pt x="192" y="724"/>
                                </a:lnTo>
                                <a:lnTo>
                                  <a:pt x="194" y="714"/>
                                </a:lnTo>
                                <a:lnTo>
                                  <a:pt x="194" y="704"/>
                                </a:lnTo>
                                <a:lnTo>
                                  <a:pt x="190" y="694"/>
                                </a:lnTo>
                                <a:lnTo>
                                  <a:pt x="188" y="684"/>
                                </a:lnTo>
                                <a:lnTo>
                                  <a:pt x="184" y="678"/>
                                </a:lnTo>
                                <a:lnTo>
                                  <a:pt x="182" y="676"/>
                                </a:lnTo>
                                <a:lnTo>
                                  <a:pt x="180" y="662"/>
                                </a:lnTo>
                                <a:lnTo>
                                  <a:pt x="180" y="652"/>
                                </a:lnTo>
                                <a:lnTo>
                                  <a:pt x="186" y="644"/>
                                </a:lnTo>
                                <a:lnTo>
                                  <a:pt x="194" y="640"/>
                                </a:lnTo>
                                <a:lnTo>
                                  <a:pt x="204" y="638"/>
                                </a:lnTo>
                                <a:lnTo>
                                  <a:pt x="216" y="638"/>
                                </a:lnTo>
                                <a:lnTo>
                                  <a:pt x="230" y="638"/>
                                </a:lnTo>
                                <a:lnTo>
                                  <a:pt x="247" y="640"/>
                                </a:lnTo>
                                <a:lnTo>
                                  <a:pt x="263" y="644"/>
                                </a:lnTo>
                                <a:lnTo>
                                  <a:pt x="281" y="648"/>
                                </a:lnTo>
                                <a:lnTo>
                                  <a:pt x="298" y="650"/>
                                </a:lnTo>
                                <a:lnTo>
                                  <a:pt x="316" y="654"/>
                                </a:lnTo>
                                <a:lnTo>
                                  <a:pt x="334" y="656"/>
                                </a:lnTo>
                                <a:lnTo>
                                  <a:pt x="350" y="658"/>
                                </a:lnTo>
                                <a:lnTo>
                                  <a:pt x="364" y="658"/>
                                </a:lnTo>
                                <a:lnTo>
                                  <a:pt x="378" y="656"/>
                                </a:lnTo>
                                <a:lnTo>
                                  <a:pt x="388" y="652"/>
                                </a:lnTo>
                                <a:lnTo>
                                  <a:pt x="394" y="646"/>
                                </a:lnTo>
                                <a:lnTo>
                                  <a:pt x="396" y="640"/>
                                </a:lnTo>
                                <a:lnTo>
                                  <a:pt x="394" y="634"/>
                                </a:lnTo>
                                <a:lnTo>
                                  <a:pt x="390" y="626"/>
                                </a:lnTo>
                                <a:lnTo>
                                  <a:pt x="384" y="619"/>
                                </a:lnTo>
                                <a:lnTo>
                                  <a:pt x="374" y="611"/>
                                </a:lnTo>
                                <a:lnTo>
                                  <a:pt x="364" y="601"/>
                                </a:lnTo>
                                <a:lnTo>
                                  <a:pt x="352" y="591"/>
                                </a:lnTo>
                                <a:lnTo>
                                  <a:pt x="340" y="583"/>
                                </a:lnTo>
                                <a:lnTo>
                                  <a:pt x="328" y="573"/>
                                </a:lnTo>
                                <a:lnTo>
                                  <a:pt x="316" y="563"/>
                                </a:lnTo>
                                <a:lnTo>
                                  <a:pt x="304" y="555"/>
                                </a:lnTo>
                                <a:lnTo>
                                  <a:pt x="294" y="547"/>
                                </a:lnTo>
                                <a:lnTo>
                                  <a:pt x="285" y="539"/>
                                </a:lnTo>
                                <a:lnTo>
                                  <a:pt x="277" y="531"/>
                                </a:lnTo>
                                <a:lnTo>
                                  <a:pt x="267" y="517"/>
                                </a:lnTo>
                                <a:lnTo>
                                  <a:pt x="259" y="506"/>
                                </a:lnTo>
                                <a:lnTo>
                                  <a:pt x="255" y="492"/>
                                </a:lnTo>
                                <a:lnTo>
                                  <a:pt x="255" y="480"/>
                                </a:lnTo>
                                <a:lnTo>
                                  <a:pt x="261" y="468"/>
                                </a:lnTo>
                                <a:lnTo>
                                  <a:pt x="269" y="460"/>
                                </a:lnTo>
                                <a:lnTo>
                                  <a:pt x="283" y="452"/>
                                </a:lnTo>
                                <a:lnTo>
                                  <a:pt x="302" y="446"/>
                                </a:lnTo>
                                <a:lnTo>
                                  <a:pt x="316" y="438"/>
                                </a:lnTo>
                                <a:lnTo>
                                  <a:pt x="322" y="430"/>
                                </a:lnTo>
                                <a:lnTo>
                                  <a:pt x="316" y="420"/>
                                </a:lnTo>
                                <a:lnTo>
                                  <a:pt x="306" y="410"/>
                                </a:lnTo>
                                <a:lnTo>
                                  <a:pt x="290" y="398"/>
                                </a:lnTo>
                                <a:lnTo>
                                  <a:pt x="271" y="385"/>
                                </a:lnTo>
                                <a:lnTo>
                                  <a:pt x="251" y="371"/>
                                </a:lnTo>
                                <a:lnTo>
                                  <a:pt x="232" y="355"/>
                                </a:lnTo>
                                <a:lnTo>
                                  <a:pt x="218" y="339"/>
                                </a:lnTo>
                                <a:lnTo>
                                  <a:pt x="206" y="325"/>
                                </a:lnTo>
                                <a:lnTo>
                                  <a:pt x="200" y="311"/>
                                </a:lnTo>
                                <a:lnTo>
                                  <a:pt x="196" y="299"/>
                                </a:lnTo>
                                <a:lnTo>
                                  <a:pt x="196" y="289"/>
                                </a:lnTo>
                                <a:lnTo>
                                  <a:pt x="198" y="280"/>
                                </a:lnTo>
                                <a:lnTo>
                                  <a:pt x="204" y="274"/>
                                </a:lnTo>
                                <a:lnTo>
                                  <a:pt x="210" y="268"/>
                                </a:lnTo>
                                <a:lnTo>
                                  <a:pt x="218" y="264"/>
                                </a:lnTo>
                                <a:lnTo>
                                  <a:pt x="226" y="260"/>
                                </a:lnTo>
                                <a:lnTo>
                                  <a:pt x="232" y="258"/>
                                </a:lnTo>
                                <a:lnTo>
                                  <a:pt x="236" y="254"/>
                                </a:lnTo>
                                <a:lnTo>
                                  <a:pt x="236" y="250"/>
                                </a:lnTo>
                                <a:lnTo>
                                  <a:pt x="232" y="244"/>
                                </a:lnTo>
                                <a:lnTo>
                                  <a:pt x="226" y="234"/>
                                </a:lnTo>
                                <a:lnTo>
                                  <a:pt x="214" y="224"/>
                                </a:lnTo>
                                <a:lnTo>
                                  <a:pt x="198" y="208"/>
                                </a:lnTo>
                                <a:lnTo>
                                  <a:pt x="184" y="186"/>
                                </a:lnTo>
                                <a:lnTo>
                                  <a:pt x="170" y="161"/>
                                </a:lnTo>
                                <a:lnTo>
                                  <a:pt x="160" y="133"/>
                                </a:lnTo>
                                <a:lnTo>
                                  <a:pt x="148" y="105"/>
                                </a:lnTo>
                                <a:lnTo>
                                  <a:pt x="142" y="81"/>
                                </a:lnTo>
                                <a:lnTo>
                                  <a:pt x="136" y="60"/>
                                </a:lnTo>
                                <a:lnTo>
                                  <a:pt x="134" y="44"/>
                                </a:lnTo>
                                <a:lnTo>
                                  <a:pt x="134" y="32"/>
                                </a:lnTo>
                                <a:lnTo>
                                  <a:pt x="130" y="22"/>
                                </a:lnTo>
                                <a:lnTo>
                                  <a:pt x="124" y="12"/>
                                </a:lnTo>
                                <a:lnTo>
                                  <a:pt x="118" y="4"/>
                                </a:lnTo>
                                <a:lnTo>
                                  <a:pt x="114" y="0"/>
                                </a:lnTo>
                                <a:lnTo>
                                  <a:pt x="108" y="0"/>
                                </a:lnTo>
                                <a:lnTo>
                                  <a:pt x="106" y="4"/>
                                </a:lnTo>
                                <a:lnTo>
                                  <a:pt x="106" y="12"/>
                                </a:lnTo>
                                <a:lnTo>
                                  <a:pt x="104" y="30"/>
                                </a:lnTo>
                                <a:lnTo>
                                  <a:pt x="96" y="58"/>
                                </a:lnTo>
                                <a:lnTo>
                                  <a:pt x="85" y="91"/>
                                </a:lnTo>
                                <a:lnTo>
                                  <a:pt x="71" y="127"/>
                                </a:lnTo>
                                <a:lnTo>
                                  <a:pt x="55" y="165"/>
                                </a:lnTo>
                                <a:lnTo>
                                  <a:pt x="36" y="196"/>
                                </a:lnTo>
                                <a:lnTo>
                                  <a:pt x="24" y="220"/>
                                </a:lnTo>
                                <a:lnTo>
                                  <a:pt x="12" y="234"/>
                                </a:lnTo>
                                <a:lnTo>
                                  <a:pt x="6" y="242"/>
                                </a:lnTo>
                                <a:lnTo>
                                  <a:pt x="0" y="248"/>
                                </a:lnTo>
                                <a:lnTo>
                                  <a:pt x="0" y="248"/>
                                </a:lnTo>
                                <a:lnTo>
                                  <a:pt x="0" y="266"/>
                                </a:lnTo>
                                <a:lnTo>
                                  <a:pt x="0" y="266"/>
                                </a:lnTo>
                                <a:lnTo>
                                  <a:pt x="6" y="274"/>
                                </a:lnTo>
                                <a:lnTo>
                                  <a:pt x="14" y="282"/>
                                </a:lnTo>
                                <a:lnTo>
                                  <a:pt x="24" y="293"/>
                                </a:lnTo>
                                <a:lnTo>
                                  <a:pt x="36" y="311"/>
                                </a:lnTo>
                                <a:lnTo>
                                  <a:pt x="34" y="331"/>
                                </a:lnTo>
                                <a:lnTo>
                                  <a:pt x="24" y="349"/>
                                </a:lnTo>
                                <a:lnTo>
                                  <a:pt x="8" y="367"/>
                                </a:lnTo>
                                <a:lnTo>
                                  <a:pt x="0" y="375"/>
                                </a:lnTo>
                                <a:lnTo>
                                  <a:pt x="0" y="480"/>
                                </a:lnTo>
                                <a:lnTo>
                                  <a:pt x="10" y="488"/>
                                </a:lnTo>
                                <a:lnTo>
                                  <a:pt x="20" y="502"/>
                                </a:lnTo>
                                <a:lnTo>
                                  <a:pt x="24" y="508"/>
                                </a:lnTo>
                                <a:lnTo>
                                  <a:pt x="22" y="517"/>
                                </a:lnTo>
                                <a:lnTo>
                                  <a:pt x="16" y="523"/>
                                </a:lnTo>
                                <a:lnTo>
                                  <a:pt x="8" y="531"/>
                                </a:lnTo>
                                <a:lnTo>
                                  <a:pt x="0" y="537"/>
                                </a:lnTo>
                                <a:lnTo>
                                  <a:pt x="0" y="662"/>
                                </a:lnTo>
                                <a:lnTo>
                                  <a:pt x="2" y="662"/>
                                </a:lnTo>
                                <a:lnTo>
                                  <a:pt x="20" y="6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21" name="Freeform 446"/>
                        <wps:cNvSpPr>
                          <a:spLocks/>
                        </wps:cNvSpPr>
                        <wps:spPr bwMode="auto">
                          <a:xfrm>
                            <a:off x="171450" y="1866900"/>
                            <a:ext cx="104790" cy="176147"/>
                          </a:xfrm>
                          <a:custGeom>
                            <a:avLst/>
                            <a:gdLst>
                              <a:gd name="T0" fmla="*/ 22 w 66"/>
                              <a:gd name="T1" fmla="*/ 0 h 111"/>
                              <a:gd name="T2" fmla="*/ 22 w 66"/>
                              <a:gd name="T3" fmla="*/ 10 h 111"/>
                              <a:gd name="T4" fmla="*/ 18 w 66"/>
                              <a:gd name="T5" fmla="*/ 37 h 111"/>
                              <a:gd name="T6" fmla="*/ 12 w 66"/>
                              <a:gd name="T7" fmla="*/ 71 h 111"/>
                              <a:gd name="T8" fmla="*/ 0 w 66"/>
                              <a:gd name="T9" fmla="*/ 99 h 111"/>
                              <a:gd name="T10" fmla="*/ 36 w 66"/>
                              <a:gd name="T11" fmla="*/ 111 h 111"/>
                              <a:gd name="T12" fmla="*/ 44 w 66"/>
                              <a:gd name="T13" fmla="*/ 89 h 111"/>
                              <a:gd name="T14" fmla="*/ 66 w 66"/>
                              <a:gd name="T15" fmla="*/ 105 h 111"/>
                              <a:gd name="T16" fmla="*/ 52 w 66"/>
                              <a:gd name="T17" fmla="*/ 22 h 111"/>
                              <a:gd name="T18" fmla="*/ 22 w 66"/>
                              <a:gd name="T19" fmla="*/ 0 h 1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66" h="111">
                                <a:moveTo>
                                  <a:pt x="22" y="0"/>
                                </a:moveTo>
                                <a:lnTo>
                                  <a:pt x="22" y="10"/>
                                </a:lnTo>
                                <a:lnTo>
                                  <a:pt x="18" y="37"/>
                                </a:lnTo>
                                <a:lnTo>
                                  <a:pt x="12" y="71"/>
                                </a:lnTo>
                                <a:lnTo>
                                  <a:pt x="0" y="99"/>
                                </a:lnTo>
                                <a:lnTo>
                                  <a:pt x="36" y="111"/>
                                </a:lnTo>
                                <a:lnTo>
                                  <a:pt x="44" y="89"/>
                                </a:lnTo>
                                <a:lnTo>
                                  <a:pt x="66" y="105"/>
                                </a:lnTo>
                                <a:lnTo>
                                  <a:pt x="52" y="22"/>
                                </a:lnTo>
                                <a:lnTo>
                                  <a:pt x="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22" name="Freeform 447"/>
                        <wps:cNvSpPr>
                          <a:spLocks/>
                        </wps:cNvSpPr>
                        <wps:spPr bwMode="auto">
                          <a:xfrm>
                            <a:off x="0" y="952338"/>
                            <a:ext cx="585860" cy="985473"/>
                          </a:xfrm>
                          <a:custGeom>
                            <a:avLst/>
                            <a:gdLst>
                              <a:gd name="T0" fmla="*/ 98 w 363"/>
                              <a:gd name="T1" fmla="*/ 619 h 621"/>
                              <a:gd name="T2" fmla="*/ 112 w 363"/>
                              <a:gd name="T3" fmla="*/ 615 h 621"/>
                              <a:gd name="T4" fmla="*/ 136 w 363"/>
                              <a:gd name="T5" fmla="*/ 609 h 621"/>
                              <a:gd name="T6" fmla="*/ 166 w 363"/>
                              <a:gd name="T7" fmla="*/ 603 h 621"/>
                              <a:gd name="T8" fmla="*/ 206 w 363"/>
                              <a:gd name="T9" fmla="*/ 599 h 621"/>
                              <a:gd name="T10" fmla="*/ 252 w 363"/>
                              <a:gd name="T11" fmla="*/ 599 h 621"/>
                              <a:gd name="T12" fmla="*/ 303 w 363"/>
                              <a:gd name="T13" fmla="*/ 601 h 621"/>
                              <a:gd name="T14" fmla="*/ 363 w 363"/>
                              <a:gd name="T15" fmla="*/ 611 h 621"/>
                              <a:gd name="T16" fmla="*/ 341 w 363"/>
                              <a:gd name="T17" fmla="*/ 596 h 621"/>
                              <a:gd name="T18" fmla="*/ 293 w 363"/>
                              <a:gd name="T19" fmla="*/ 554 h 621"/>
                              <a:gd name="T20" fmla="*/ 250 w 363"/>
                              <a:gd name="T21" fmla="*/ 493 h 621"/>
                              <a:gd name="T22" fmla="*/ 238 w 363"/>
                              <a:gd name="T23" fmla="*/ 420 h 621"/>
                              <a:gd name="T24" fmla="*/ 295 w 363"/>
                              <a:gd name="T25" fmla="*/ 402 h 621"/>
                              <a:gd name="T26" fmla="*/ 262 w 363"/>
                              <a:gd name="T27" fmla="*/ 380 h 621"/>
                              <a:gd name="T28" fmla="*/ 216 w 363"/>
                              <a:gd name="T29" fmla="*/ 337 h 621"/>
                              <a:gd name="T30" fmla="*/ 178 w 363"/>
                              <a:gd name="T31" fmla="*/ 277 h 621"/>
                              <a:gd name="T32" fmla="*/ 220 w 363"/>
                              <a:gd name="T33" fmla="*/ 222 h 621"/>
                              <a:gd name="T34" fmla="*/ 208 w 363"/>
                              <a:gd name="T35" fmla="*/ 218 h 621"/>
                              <a:gd name="T36" fmla="*/ 178 w 363"/>
                              <a:gd name="T37" fmla="*/ 190 h 621"/>
                              <a:gd name="T38" fmla="*/ 144 w 363"/>
                              <a:gd name="T39" fmla="*/ 123 h 621"/>
                              <a:gd name="T40" fmla="*/ 120 w 363"/>
                              <a:gd name="T41" fmla="*/ 0 h 621"/>
                              <a:gd name="T42" fmla="*/ 118 w 363"/>
                              <a:gd name="T43" fmla="*/ 32 h 621"/>
                              <a:gd name="T44" fmla="*/ 102 w 363"/>
                              <a:gd name="T45" fmla="*/ 103 h 621"/>
                              <a:gd name="T46" fmla="*/ 71 w 363"/>
                              <a:gd name="T47" fmla="*/ 180 h 621"/>
                              <a:gd name="T48" fmla="*/ 18 w 363"/>
                              <a:gd name="T49" fmla="*/ 230 h 621"/>
                              <a:gd name="T50" fmla="*/ 69 w 363"/>
                              <a:gd name="T51" fmla="*/ 254 h 621"/>
                              <a:gd name="T52" fmla="*/ 65 w 363"/>
                              <a:gd name="T53" fmla="*/ 287 h 621"/>
                              <a:gd name="T54" fmla="*/ 51 w 363"/>
                              <a:gd name="T55" fmla="*/ 337 h 621"/>
                              <a:gd name="T56" fmla="*/ 14 w 363"/>
                              <a:gd name="T57" fmla="*/ 388 h 621"/>
                              <a:gd name="T58" fmla="*/ 0 w 363"/>
                              <a:gd name="T59" fmla="*/ 418 h 621"/>
                              <a:gd name="T60" fmla="*/ 30 w 363"/>
                              <a:gd name="T61" fmla="*/ 442 h 621"/>
                              <a:gd name="T62" fmla="*/ 36 w 363"/>
                              <a:gd name="T63" fmla="*/ 448 h 621"/>
                              <a:gd name="T64" fmla="*/ 42 w 363"/>
                              <a:gd name="T65" fmla="*/ 460 h 621"/>
                              <a:gd name="T66" fmla="*/ 46 w 363"/>
                              <a:gd name="T67" fmla="*/ 478 h 621"/>
                              <a:gd name="T68" fmla="*/ 40 w 363"/>
                              <a:gd name="T69" fmla="*/ 502 h 621"/>
                              <a:gd name="T70" fmla="*/ 24 w 363"/>
                              <a:gd name="T71" fmla="*/ 527 h 621"/>
                              <a:gd name="T72" fmla="*/ 0 w 363"/>
                              <a:gd name="T73" fmla="*/ 546 h 621"/>
                              <a:gd name="T74" fmla="*/ 92 w 363"/>
                              <a:gd name="T75" fmla="*/ 621 h 6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363" h="621">
                                <a:moveTo>
                                  <a:pt x="94" y="621"/>
                                </a:moveTo>
                                <a:lnTo>
                                  <a:pt x="98" y="619"/>
                                </a:lnTo>
                                <a:lnTo>
                                  <a:pt x="104" y="617"/>
                                </a:lnTo>
                                <a:lnTo>
                                  <a:pt x="112" y="615"/>
                                </a:lnTo>
                                <a:lnTo>
                                  <a:pt x="122" y="611"/>
                                </a:lnTo>
                                <a:lnTo>
                                  <a:pt x="136" y="609"/>
                                </a:lnTo>
                                <a:lnTo>
                                  <a:pt x="150" y="605"/>
                                </a:lnTo>
                                <a:lnTo>
                                  <a:pt x="166" y="603"/>
                                </a:lnTo>
                                <a:lnTo>
                                  <a:pt x="184" y="601"/>
                                </a:lnTo>
                                <a:lnTo>
                                  <a:pt x="206" y="599"/>
                                </a:lnTo>
                                <a:lnTo>
                                  <a:pt x="228" y="599"/>
                                </a:lnTo>
                                <a:lnTo>
                                  <a:pt x="252" y="599"/>
                                </a:lnTo>
                                <a:lnTo>
                                  <a:pt x="278" y="599"/>
                                </a:lnTo>
                                <a:lnTo>
                                  <a:pt x="303" y="601"/>
                                </a:lnTo>
                                <a:lnTo>
                                  <a:pt x="331" y="605"/>
                                </a:lnTo>
                                <a:lnTo>
                                  <a:pt x="363" y="611"/>
                                </a:lnTo>
                                <a:lnTo>
                                  <a:pt x="357" y="607"/>
                                </a:lnTo>
                                <a:lnTo>
                                  <a:pt x="341" y="596"/>
                                </a:lnTo>
                                <a:lnTo>
                                  <a:pt x="319" y="578"/>
                                </a:lnTo>
                                <a:lnTo>
                                  <a:pt x="293" y="554"/>
                                </a:lnTo>
                                <a:lnTo>
                                  <a:pt x="270" y="526"/>
                                </a:lnTo>
                                <a:lnTo>
                                  <a:pt x="250" y="493"/>
                                </a:lnTo>
                                <a:lnTo>
                                  <a:pt x="238" y="458"/>
                                </a:lnTo>
                                <a:lnTo>
                                  <a:pt x="238" y="420"/>
                                </a:lnTo>
                                <a:lnTo>
                                  <a:pt x="301" y="406"/>
                                </a:lnTo>
                                <a:lnTo>
                                  <a:pt x="295" y="402"/>
                                </a:lnTo>
                                <a:lnTo>
                                  <a:pt x="282" y="394"/>
                                </a:lnTo>
                                <a:lnTo>
                                  <a:pt x="262" y="380"/>
                                </a:lnTo>
                                <a:lnTo>
                                  <a:pt x="240" y="361"/>
                                </a:lnTo>
                                <a:lnTo>
                                  <a:pt x="216" y="337"/>
                                </a:lnTo>
                                <a:lnTo>
                                  <a:pt x="194" y="309"/>
                                </a:lnTo>
                                <a:lnTo>
                                  <a:pt x="178" y="277"/>
                                </a:lnTo>
                                <a:lnTo>
                                  <a:pt x="170" y="244"/>
                                </a:lnTo>
                                <a:lnTo>
                                  <a:pt x="220" y="222"/>
                                </a:lnTo>
                                <a:lnTo>
                                  <a:pt x="216" y="222"/>
                                </a:lnTo>
                                <a:lnTo>
                                  <a:pt x="208" y="218"/>
                                </a:lnTo>
                                <a:lnTo>
                                  <a:pt x="194" y="208"/>
                                </a:lnTo>
                                <a:lnTo>
                                  <a:pt x="178" y="190"/>
                                </a:lnTo>
                                <a:lnTo>
                                  <a:pt x="160" y="162"/>
                                </a:lnTo>
                                <a:lnTo>
                                  <a:pt x="144" y="123"/>
                                </a:lnTo>
                                <a:lnTo>
                                  <a:pt x="130" y="69"/>
                                </a:lnTo>
                                <a:lnTo>
                                  <a:pt x="120" y="0"/>
                                </a:lnTo>
                                <a:lnTo>
                                  <a:pt x="120" y="8"/>
                                </a:lnTo>
                                <a:lnTo>
                                  <a:pt x="118" y="32"/>
                                </a:lnTo>
                                <a:lnTo>
                                  <a:pt x="110" y="63"/>
                                </a:lnTo>
                                <a:lnTo>
                                  <a:pt x="102" y="103"/>
                                </a:lnTo>
                                <a:lnTo>
                                  <a:pt x="88" y="143"/>
                                </a:lnTo>
                                <a:lnTo>
                                  <a:pt x="71" y="180"/>
                                </a:lnTo>
                                <a:lnTo>
                                  <a:pt x="46" y="212"/>
                                </a:lnTo>
                                <a:lnTo>
                                  <a:pt x="18" y="230"/>
                                </a:lnTo>
                                <a:lnTo>
                                  <a:pt x="69" y="248"/>
                                </a:lnTo>
                                <a:lnTo>
                                  <a:pt x="69" y="254"/>
                                </a:lnTo>
                                <a:lnTo>
                                  <a:pt x="69" y="265"/>
                                </a:lnTo>
                                <a:lnTo>
                                  <a:pt x="65" y="287"/>
                                </a:lnTo>
                                <a:lnTo>
                                  <a:pt x="61" y="311"/>
                                </a:lnTo>
                                <a:lnTo>
                                  <a:pt x="51" y="337"/>
                                </a:lnTo>
                                <a:lnTo>
                                  <a:pt x="36" y="365"/>
                                </a:lnTo>
                                <a:lnTo>
                                  <a:pt x="14" y="388"/>
                                </a:lnTo>
                                <a:lnTo>
                                  <a:pt x="0" y="396"/>
                                </a:lnTo>
                                <a:lnTo>
                                  <a:pt x="0" y="418"/>
                                </a:lnTo>
                                <a:lnTo>
                                  <a:pt x="28" y="440"/>
                                </a:lnTo>
                                <a:lnTo>
                                  <a:pt x="30" y="442"/>
                                </a:lnTo>
                                <a:lnTo>
                                  <a:pt x="32" y="444"/>
                                </a:lnTo>
                                <a:lnTo>
                                  <a:pt x="36" y="448"/>
                                </a:lnTo>
                                <a:lnTo>
                                  <a:pt x="38" y="454"/>
                                </a:lnTo>
                                <a:lnTo>
                                  <a:pt x="42" y="460"/>
                                </a:lnTo>
                                <a:lnTo>
                                  <a:pt x="46" y="470"/>
                                </a:lnTo>
                                <a:lnTo>
                                  <a:pt x="46" y="478"/>
                                </a:lnTo>
                                <a:lnTo>
                                  <a:pt x="46" y="490"/>
                                </a:lnTo>
                                <a:lnTo>
                                  <a:pt x="40" y="502"/>
                                </a:lnTo>
                                <a:lnTo>
                                  <a:pt x="34" y="514"/>
                                </a:lnTo>
                                <a:lnTo>
                                  <a:pt x="24" y="527"/>
                                </a:lnTo>
                                <a:lnTo>
                                  <a:pt x="8" y="540"/>
                                </a:lnTo>
                                <a:lnTo>
                                  <a:pt x="0" y="546"/>
                                </a:lnTo>
                                <a:lnTo>
                                  <a:pt x="0" y="611"/>
                                </a:lnTo>
                                <a:lnTo>
                                  <a:pt x="92" y="621"/>
                                </a:lnTo>
                                <a:lnTo>
                                  <a:pt x="94" y="6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23" name="Freeform 448"/>
                        <wps:cNvSpPr>
                          <a:spLocks/>
                        </wps:cNvSpPr>
                        <wps:spPr bwMode="auto">
                          <a:xfrm>
                            <a:off x="200025" y="1200150"/>
                            <a:ext cx="50807" cy="107910"/>
                          </a:xfrm>
                          <a:custGeom>
                            <a:avLst/>
                            <a:gdLst>
                              <a:gd name="T0" fmla="*/ 22 w 32"/>
                              <a:gd name="T1" fmla="*/ 44 h 68"/>
                              <a:gd name="T2" fmla="*/ 18 w 32"/>
                              <a:gd name="T3" fmla="*/ 34 h 68"/>
                              <a:gd name="T4" fmla="*/ 12 w 32"/>
                              <a:gd name="T5" fmla="*/ 24 h 68"/>
                              <a:gd name="T6" fmla="*/ 8 w 32"/>
                              <a:gd name="T7" fmla="*/ 16 h 68"/>
                              <a:gd name="T8" fmla="*/ 4 w 32"/>
                              <a:gd name="T9" fmla="*/ 8 h 68"/>
                              <a:gd name="T10" fmla="*/ 2 w 32"/>
                              <a:gd name="T11" fmla="*/ 0 h 68"/>
                              <a:gd name="T12" fmla="*/ 2 w 32"/>
                              <a:gd name="T13" fmla="*/ 0 h 68"/>
                              <a:gd name="T14" fmla="*/ 0 w 32"/>
                              <a:gd name="T15" fmla="*/ 32 h 68"/>
                              <a:gd name="T16" fmla="*/ 4 w 32"/>
                              <a:gd name="T17" fmla="*/ 52 h 68"/>
                              <a:gd name="T18" fmla="*/ 12 w 32"/>
                              <a:gd name="T19" fmla="*/ 64 h 68"/>
                              <a:gd name="T20" fmla="*/ 14 w 32"/>
                              <a:gd name="T21" fmla="*/ 68 h 68"/>
                              <a:gd name="T22" fmla="*/ 32 w 32"/>
                              <a:gd name="T23" fmla="*/ 56 h 68"/>
                              <a:gd name="T24" fmla="*/ 28 w 32"/>
                              <a:gd name="T25" fmla="*/ 52 h 68"/>
                              <a:gd name="T26" fmla="*/ 22 w 32"/>
                              <a:gd name="T27" fmla="*/ 44 h 6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32" h="68">
                                <a:moveTo>
                                  <a:pt x="22" y="44"/>
                                </a:moveTo>
                                <a:lnTo>
                                  <a:pt x="18" y="34"/>
                                </a:lnTo>
                                <a:lnTo>
                                  <a:pt x="12" y="24"/>
                                </a:lnTo>
                                <a:lnTo>
                                  <a:pt x="8" y="16"/>
                                </a:lnTo>
                                <a:lnTo>
                                  <a:pt x="4" y="8"/>
                                </a:lnTo>
                                <a:lnTo>
                                  <a:pt x="2" y="0"/>
                                </a:lnTo>
                                <a:lnTo>
                                  <a:pt x="2" y="0"/>
                                </a:lnTo>
                                <a:lnTo>
                                  <a:pt x="0" y="32"/>
                                </a:lnTo>
                                <a:lnTo>
                                  <a:pt x="4" y="52"/>
                                </a:lnTo>
                                <a:lnTo>
                                  <a:pt x="12" y="64"/>
                                </a:lnTo>
                                <a:lnTo>
                                  <a:pt x="14" y="68"/>
                                </a:lnTo>
                                <a:lnTo>
                                  <a:pt x="32" y="56"/>
                                </a:lnTo>
                                <a:lnTo>
                                  <a:pt x="28" y="52"/>
                                </a:lnTo>
                                <a:lnTo>
                                  <a:pt x="22" y="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24" name="Freeform 449"/>
                        <wps:cNvSpPr>
                          <a:spLocks/>
                        </wps:cNvSpPr>
                        <wps:spPr bwMode="auto">
                          <a:xfrm>
                            <a:off x="238125" y="1390650"/>
                            <a:ext cx="122255" cy="192016"/>
                          </a:xfrm>
                          <a:custGeom>
                            <a:avLst/>
                            <a:gdLst>
                              <a:gd name="T0" fmla="*/ 48 w 77"/>
                              <a:gd name="T1" fmla="*/ 88 h 121"/>
                              <a:gd name="T2" fmla="*/ 34 w 77"/>
                              <a:gd name="T3" fmla="*/ 70 h 121"/>
                              <a:gd name="T4" fmla="*/ 24 w 77"/>
                              <a:gd name="T5" fmla="*/ 50 h 121"/>
                              <a:gd name="T6" fmla="*/ 14 w 77"/>
                              <a:gd name="T7" fmla="*/ 32 h 121"/>
                              <a:gd name="T8" fmla="*/ 8 w 77"/>
                              <a:gd name="T9" fmla="*/ 16 h 121"/>
                              <a:gd name="T10" fmla="*/ 4 w 77"/>
                              <a:gd name="T11" fmla="*/ 4 h 121"/>
                              <a:gd name="T12" fmla="*/ 2 w 77"/>
                              <a:gd name="T13" fmla="*/ 0 h 121"/>
                              <a:gd name="T14" fmla="*/ 0 w 77"/>
                              <a:gd name="T15" fmla="*/ 16 h 121"/>
                              <a:gd name="T16" fmla="*/ 2 w 77"/>
                              <a:gd name="T17" fmla="*/ 34 h 121"/>
                              <a:gd name="T18" fmla="*/ 6 w 77"/>
                              <a:gd name="T19" fmla="*/ 52 h 121"/>
                              <a:gd name="T20" fmla="*/ 12 w 77"/>
                              <a:gd name="T21" fmla="*/ 70 h 121"/>
                              <a:gd name="T22" fmla="*/ 18 w 77"/>
                              <a:gd name="T23" fmla="*/ 84 h 121"/>
                              <a:gd name="T24" fmla="*/ 24 w 77"/>
                              <a:gd name="T25" fmla="*/ 96 h 121"/>
                              <a:gd name="T26" fmla="*/ 28 w 77"/>
                              <a:gd name="T27" fmla="*/ 105 h 121"/>
                              <a:gd name="T28" fmla="*/ 30 w 77"/>
                              <a:gd name="T29" fmla="*/ 107 h 121"/>
                              <a:gd name="T30" fmla="*/ 30 w 77"/>
                              <a:gd name="T31" fmla="*/ 121 h 121"/>
                              <a:gd name="T32" fmla="*/ 40 w 77"/>
                              <a:gd name="T33" fmla="*/ 121 h 121"/>
                              <a:gd name="T34" fmla="*/ 48 w 77"/>
                              <a:gd name="T35" fmla="*/ 121 h 121"/>
                              <a:gd name="T36" fmla="*/ 57 w 77"/>
                              <a:gd name="T37" fmla="*/ 119 h 121"/>
                              <a:gd name="T38" fmla="*/ 63 w 77"/>
                              <a:gd name="T39" fmla="*/ 117 h 121"/>
                              <a:gd name="T40" fmla="*/ 69 w 77"/>
                              <a:gd name="T41" fmla="*/ 115 h 121"/>
                              <a:gd name="T42" fmla="*/ 73 w 77"/>
                              <a:gd name="T43" fmla="*/ 113 h 121"/>
                              <a:gd name="T44" fmla="*/ 75 w 77"/>
                              <a:gd name="T45" fmla="*/ 113 h 121"/>
                              <a:gd name="T46" fmla="*/ 77 w 77"/>
                              <a:gd name="T47" fmla="*/ 113 h 121"/>
                              <a:gd name="T48" fmla="*/ 63 w 77"/>
                              <a:gd name="T49" fmla="*/ 103 h 121"/>
                              <a:gd name="T50" fmla="*/ 48 w 77"/>
                              <a:gd name="T51" fmla="*/ 88 h 1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</a:cxnLst>
                            <a:rect l="0" t="0" r="r" b="b"/>
                            <a:pathLst>
                              <a:path w="77" h="121">
                                <a:moveTo>
                                  <a:pt x="48" y="88"/>
                                </a:moveTo>
                                <a:lnTo>
                                  <a:pt x="34" y="70"/>
                                </a:lnTo>
                                <a:lnTo>
                                  <a:pt x="24" y="50"/>
                                </a:lnTo>
                                <a:lnTo>
                                  <a:pt x="14" y="32"/>
                                </a:lnTo>
                                <a:lnTo>
                                  <a:pt x="8" y="16"/>
                                </a:lnTo>
                                <a:lnTo>
                                  <a:pt x="4" y="4"/>
                                </a:lnTo>
                                <a:lnTo>
                                  <a:pt x="2" y="0"/>
                                </a:lnTo>
                                <a:lnTo>
                                  <a:pt x="0" y="16"/>
                                </a:lnTo>
                                <a:lnTo>
                                  <a:pt x="2" y="34"/>
                                </a:lnTo>
                                <a:lnTo>
                                  <a:pt x="6" y="52"/>
                                </a:lnTo>
                                <a:lnTo>
                                  <a:pt x="12" y="70"/>
                                </a:lnTo>
                                <a:lnTo>
                                  <a:pt x="18" y="84"/>
                                </a:lnTo>
                                <a:lnTo>
                                  <a:pt x="24" y="96"/>
                                </a:lnTo>
                                <a:lnTo>
                                  <a:pt x="28" y="105"/>
                                </a:lnTo>
                                <a:lnTo>
                                  <a:pt x="30" y="107"/>
                                </a:lnTo>
                                <a:lnTo>
                                  <a:pt x="30" y="121"/>
                                </a:lnTo>
                                <a:lnTo>
                                  <a:pt x="40" y="121"/>
                                </a:lnTo>
                                <a:lnTo>
                                  <a:pt x="48" y="121"/>
                                </a:lnTo>
                                <a:lnTo>
                                  <a:pt x="57" y="119"/>
                                </a:lnTo>
                                <a:lnTo>
                                  <a:pt x="63" y="117"/>
                                </a:lnTo>
                                <a:lnTo>
                                  <a:pt x="69" y="115"/>
                                </a:lnTo>
                                <a:lnTo>
                                  <a:pt x="73" y="113"/>
                                </a:lnTo>
                                <a:lnTo>
                                  <a:pt x="75" y="113"/>
                                </a:lnTo>
                                <a:lnTo>
                                  <a:pt x="77" y="113"/>
                                </a:lnTo>
                                <a:lnTo>
                                  <a:pt x="63" y="103"/>
                                </a:lnTo>
                                <a:lnTo>
                                  <a:pt x="48" y="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25" name="Freeform 450"/>
                        <wps:cNvSpPr>
                          <a:spLocks/>
                        </wps:cNvSpPr>
                        <wps:spPr bwMode="auto">
                          <a:xfrm>
                            <a:off x="180975" y="1657350"/>
                            <a:ext cx="236571" cy="233276"/>
                          </a:xfrm>
                          <a:custGeom>
                            <a:avLst/>
                            <a:gdLst>
                              <a:gd name="T0" fmla="*/ 110 w 149"/>
                              <a:gd name="T1" fmla="*/ 83 h 147"/>
                              <a:gd name="T2" fmla="*/ 102 w 149"/>
                              <a:gd name="T3" fmla="*/ 61 h 147"/>
                              <a:gd name="T4" fmla="*/ 96 w 149"/>
                              <a:gd name="T5" fmla="*/ 43 h 147"/>
                              <a:gd name="T6" fmla="*/ 94 w 149"/>
                              <a:gd name="T7" fmla="*/ 26 h 147"/>
                              <a:gd name="T8" fmla="*/ 94 w 149"/>
                              <a:gd name="T9" fmla="*/ 14 h 147"/>
                              <a:gd name="T10" fmla="*/ 96 w 149"/>
                              <a:gd name="T11" fmla="*/ 4 h 147"/>
                              <a:gd name="T12" fmla="*/ 96 w 149"/>
                              <a:gd name="T13" fmla="*/ 0 h 147"/>
                              <a:gd name="T14" fmla="*/ 88 w 149"/>
                              <a:gd name="T15" fmla="*/ 16 h 147"/>
                              <a:gd name="T16" fmla="*/ 82 w 149"/>
                              <a:gd name="T17" fmla="*/ 34 h 147"/>
                              <a:gd name="T18" fmla="*/ 80 w 149"/>
                              <a:gd name="T19" fmla="*/ 49 h 147"/>
                              <a:gd name="T20" fmla="*/ 80 w 149"/>
                              <a:gd name="T21" fmla="*/ 67 h 147"/>
                              <a:gd name="T22" fmla="*/ 82 w 149"/>
                              <a:gd name="T23" fmla="*/ 83 h 147"/>
                              <a:gd name="T24" fmla="*/ 84 w 149"/>
                              <a:gd name="T25" fmla="*/ 93 h 147"/>
                              <a:gd name="T26" fmla="*/ 86 w 149"/>
                              <a:gd name="T27" fmla="*/ 103 h 147"/>
                              <a:gd name="T28" fmla="*/ 88 w 149"/>
                              <a:gd name="T29" fmla="*/ 105 h 147"/>
                              <a:gd name="T30" fmla="*/ 72 w 149"/>
                              <a:gd name="T31" fmla="*/ 107 h 147"/>
                              <a:gd name="T32" fmla="*/ 56 w 149"/>
                              <a:gd name="T33" fmla="*/ 111 h 147"/>
                              <a:gd name="T34" fmla="*/ 42 w 149"/>
                              <a:gd name="T35" fmla="*/ 119 h 147"/>
                              <a:gd name="T36" fmla="*/ 28 w 149"/>
                              <a:gd name="T37" fmla="*/ 125 h 147"/>
                              <a:gd name="T38" fmla="*/ 16 w 149"/>
                              <a:gd name="T39" fmla="*/ 133 h 147"/>
                              <a:gd name="T40" fmla="*/ 8 w 149"/>
                              <a:gd name="T41" fmla="*/ 141 h 147"/>
                              <a:gd name="T42" fmla="*/ 2 w 149"/>
                              <a:gd name="T43" fmla="*/ 145 h 147"/>
                              <a:gd name="T44" fmla="*/ 0 w 149"/>
                              <a:gd name="T45" fmla="*/ 147 h 147"/>
                              <a:gd name="T46" fmla="*/ 6 w 149"/>
                              <a:gd name="T47" fmla="*/ 143 h 147"/>
                              <a:gd name="T48" fmla="*/ 14 w 149"/>
                              <a:gd name="T49" fmla="*/ 139 h 147"/>
                              <a:gd name="T50" fmla="*/ 24 w 149"/>
                              <a:gd name="T51" fmla="*/ 137 h 147"/>
                              <a:gd name="T52" fmla="*/ 34 w 149"/>
                              <a:gd name="T53" fmla="*/ 133 h 147"/>
                              <a:gd name="T54" fmla="*/ 46 w 149"/>
                              <a:gd name="T55" fmla="*/ 131 h 147"/>
                              <a:gd name="T56" fmla="*/ 58 w 149"/>
                              <a:gd name="T57" fmla="*/ 129 h 147"/>
                              <a:gd name="T58" fmla="*/ 70 w 149"/>
                              <a:gd name="T59" fmla="*/ 127 h 147"/>
                              <a:gd name="T60" fmla="*/ 84 w 149"/>
                              <a:gd name="T61" fmla="*/ 127 h 147"/>
                              <a:gd name="T62" fmla="*/ 96 w 149"/>
                              <a:gd name="T63" fmla="*/ 125 h 147"/>
                              <a:gd name="T64" fmla="*/ 108 w 149"/>
                              <a:gd name="T65" fmla="*/ 123 h 147"/>
                              <a:gd name="T66" fmla="*/ 118 w 149"/>
                              <a:gd name="T67" fmla="*/ 123 h 147"/>
                              <a:gd name="T68" fmla="*/ 128 w 149"/>
                              <a:gd name="T69" fmla="*/ 123 h 147"/>
                              <a:gd name="T70" fmla="*/ 137 w 149"/>
                              <a:gd name="T71" fmla="*/ 121 h 147"/>
                              <a:gd name="T72" fmla="*/ 143 w 149"/>
                              <a:gd name="T73" fmla="*/ 121 h 147"/>
                              <a:gd name="T74" fmla="*/ 147 w 149"/>
                              <a:gd name="T75" fmla="*/ 121 h 147"/>
                              <a:gd name="T76" fmla="*/ 149 w 149"/>
                              <a:gd name="T77" fmla="*/ 121 h 147"/>
                              <a:gd name="T78" fmla="*/ 126 w 149"/>
                              <a:gd name="T79" fmla="*/ 103 h 147"/>
                              <a:gd name="T80" fmla="*/ 110 w 149"/>
                              <a:gd name="T81" fmla="*/ 83 h 14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49" h="147">
                                <a:moveTo>
                                  <a:pt x="110" y="83"/>
                                </a:moveTo>
                                <a:lnTo>
                                  <a:pt x="102" y="61"/>
                                </a:lnTo>
                                <a:lnTo>
                                  <a:pt x="96" y="43"/>
                                </a:lnTo>
                                <a:lnTo>
                                  <a:pt x="94" y="26"/>
                                </a:lnTo>
                                <a:lnTo>
                                  <a:pt x="94" y="14"/>
                                </a:lnTo>
                                <a:lnTo>
                                  <a:pt x="96" y="4"/>
                                </a:lnTo>
                                <a:lnTo>
                                  <a:pt x="96" y="0"/>
                                </a:lnTo>
                                <a:lnTo>
                                  <a:pt x="88" y="16"/>
                                </a:lnTo>
                                <a:lnTo>
                                  <a:pt x="82" y="34"/>
                                </a:lnTo>
                                <a:lnTo>
                                  <a:pt x="80" y="49"/>
                                </a:lnTo>
                                <a:lnTo>
                                  <a:pt x="80" y="67"/>
                                </a:lnTo>
                                <a:lnTo>
                                  <a:pt x="82" y="83"/>
                                </a:lnTo>
                                <a:lnTo>
                                  <a:pt x="84" y="93"/>
                                </a:lnTo>
                                <a:lnTo>
                                  <a:pt x="86" y="103"/>
                                </a:lnTo>
                                <a:lnTo>
                                  <a:pt x="88" y="105"/>
                                </a:lnTo>
                                <a:lnTo>
                                  <a:pt x="72" y="107"/>
                                </a:lnTo>
                                <a:lnTo>
                                  <a:pt x="56" y="111"/>
                                </a:lnTo>
                                <a:lnTo>
                                  <a:pt x="42" y="119"/>
                                </a:lnTo>
                                <a:lnTo>
                                  <a:pt x="28" y="125"/>
                                </a:lnTo>
                                <a:lnTo>
                                  <a:pt x="16" y="133"/>
                                </a:lnTo>
                                <a:lnTo>
                                  <a:pt x="8" y="141"/>
                                </a:lnTo>
                                <a:lnTo>
                                  <a:pt x="2" y="145"/>
                                </a:lnTo>
                                <a:lnTo>
                                  <a:pt x="0" y="147"/>
                                </a:lnTo>
                                <a:lnTo>
                                  <a:pt x="6" y="143"/>
                                </a:lnTo>
                                <a:lnTo>
                                  <a:pt x="14" y="139"/>
                                </a:lnTo>
                                <a:lnTo>
                                  <a:pt x="24" y="137"/>
                                </a:lnTo>
                                <a:lnTo>
                                  <a:pt x="34" y="133"/>
                                </a:lnTo>
                                <a:lnTo>
                                  <a:pt x="46" y="131"/>
                                </a:lnTo>
                                <a:lnTo>
                                  <a:pt x="58" y="129"/>
                                </a:lnTo>
                                <a:lnTo>
                                  <a:pt x="70" y="127"/>
                                </a:lnTo>
                                <a:lnTo>
                                  <a:pt x="84" y="127"/>
                                </a:lnTo>
                                <a:lnTo>
                                  <a:pt x="96" y="125"/>
                                </a:lnTo>
                                <a:lnTo>
                                  <a:pt x="108" y="123"/>
                                </a:lnTo>
                                <a:lnTo>
                                  <a:pt x="118" y="123"/>
                                </a:lnTo>
                                <a:lnTo>
                                  <a:pt x="128" y="123"/>
                                </a:lnTo>
                                <a:lnTo>
                                  <a:pt x="137" y="121"/>
                                </a:lnTo>
                                <a:lnTo>
                                  <a:pt x="143" y="121"/>
                                </a:lnTo>
                                <a:lnTo>
                                  <a:pt x="147" y="121"/>
                                </a:lnTo>
                                <a:lnTo>
                                  <a:pt x="149" y="121"/>
                                </a:lnTo>
                                <a:lnTo>
                                  <a:pt x="126" y="103"/>
                                </a:lnTo>
                                <a:lnTo>
                                  <a:pt x="110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26" name="Freeform 451"/>
                        <wps:cNvSpPr>
                          <a:spLocks/>
                        </wps:cNvSpPr>
                        <wps:spPr bwMode="auto">
                          <a:xfrm>
                            <a:off x="342900" y="485775"/>
                            <a:ext cx="20640" cy="22217"/>
                          </a:xfrm>
                          <a:custGeom>
                            <a:avLst/>
                            <a:gdLst>
                              <a:gd name="T0" fmla="*/ 11 w 13"/>
                              <a:gd name="T1" fmla="*/ 2 h 14"/>
                              <a:gd name="T2" fmla="*/ 9 w 13"/>
                              <a:gd name="T3" fmla="*/ 2 h 14"/>
                              <a:gd name="T4" fmla="*/ 7 w 13"/>
                              <a:gd name="T5" fmla="*/ 0 h 14"/>
                              <a:gd name="T6" fmla="*/ 5 w 13"/>
                              <a:gd name="T7" fmla="*/ 2 h 14"/>
                              <a:gd name="T8" fmla="*/ 2 w 13"/>
                              <a:gd name="T9" fmla="*/ 2 h 14"/>
                              <a:gd name="T10" fmla="*/ 0 w 13"/>
                              <a:gd name="T11" fmla="*/ 4 h 14"/>
                              <a:gd name="T12" fmla="*/ 0 w 13"/>
                              <a:gd name="T13" fmla="*/ 6 h 14"/>
                              <a:gd name="T14" fmla="*/ 0 w 13"/>
                              <a:gd name="T15" fmla="*/ 10 h 14"/>
                              <a:gd name="T16" fmla="*/ 2 w 13"/>
                              <a:gd name="T17" fmla="*/ 12 h 14"/>
                              <a:gd name="T18" fmla="*/ 5 w 13"/>
                              <a:gd name="T19" fmla="*/ 14 h 14"/>
                              <a:gd name="T20" fmla="*/ 7 w 13"/>
                              <a:gd name="T21" fmla="*/ 14 h 14"/>
                              <a:gd name="T22" fmla="*/ 9 w 13"/>
                              <a:gd name="T23" fmla="*/ 14 h 14"/>
                              <a:gd name="T24" fmla="*/ 11 w 13"/>
                              <a:gd name="T25" fmla="*/ 12 h 14"/>
                              <a:gd name="T26" fmla="*/ 13 w 13"/>
                              <a:gd name="T27" fmla="*/ 10 h 14"/>
                              <a:gd name="T28" fmla="*/ 13 w 13"/>
                              <a:gd name="T29" fmla="*/ 6 h 14"/>
                              <a:gd name="T30" fmla="*/ 13 w 13"/>
                              <a:gd name="T31" fmla="*/ 4 h 14"/>
                              <a:gd name="T32" fmla="*/ 11 w 13"/>
                              <a:gd name="T33" fmla="*/ 2 h 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3" h="14">
                                <a:moveTo>
                                  <a:pt x="11" y="2"/>
                                </a:moveTo>
                                <a:lnTo>
                                  <a:pt x="9" y="2"/>
                                </a:lnTo>
                                <a:lnTo>
                                  <a:pt x="7" y="0"/>
                                </a:lnTo>
                                <a:lnTo>
                                  <a:pt x="5" y="2"/>
                                </a:lnTo>
                                <a:lnTo>
                                  <a:pt x="2" y="2"/>
                                </a:lnTo>
                                <a:lnTo>
                                  <a:pt x="0" y="4"/>
                                </a:lnTo>
                                <a:lnTo>
                                  <a:pt x="0" y="6"/>
                                </a:lnTo>
                                <a:lnTo>
                                  <a:pt x="0" y="10"/>
                                </a:lnTo>
                                <a:lnTo>
                                  <a:pt x="2" y="12"/>
                                </a:lnTo>
                                <a:lnTo>
                                  <a:pt x="5" y="14"/>
                                </a:lnTo>
                                <a:lnTo>
                                  <a:pt x="7" y="14"/>
                                </a:lnTo>
                                <a:lnTo>
                                  <a:pt x="9" y="14"/>
                                </a:lnTo>
                                <a:lnTo>
                                  <a:pt x="11" y="12"/>
                                </a:lnTo>
                                <a:lnTo>
                                  <a:pt x="13" y="10"/>
                                </a:lnTo>
                                <a:lnTo>
                                  <a:pt x="13" y="6"/>
                                </a:lnTo>
                                <a:lnTo>
                                  <a:pt x="13" y="4"/>
                                </a:lnTo>
                                <a:lnTo>
                                  <a:pt x="11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27" name="Freeform 452"/>
                        <wps:cNvSpPr>
                          <a:spLocks/>
                        </wps:cNvSpPr>
                        <wps:spPr bwMode="auto">
                          <a:xfrm>
                            <a:off x="581025" y="952500"/>
                            <a:ext cx="50807" cy="57129"/>
                          </a:xfrm>
                          <a:custGeom>
                            <a:avLst/>
                            <a:gdLst>
                              <a:gd name="T0" fmla="*/ 26 w 32"/>
                              <a:gd name="T1" fmla="*/ 6 h 36"/>
                              <a:gd name="T2" fmla="*/ 22 w 32"/>
                              <a:gd name="T3" fmla="*/ 2 h 36"/>
                              <a:gd name="T4" fmla="*/ 16 w 32"/>
                              <a:gd name="T5" fmla="*/ 0 h 36"/>
                              <a:gd name="T6" fmla="*/ 10 w 32"/>
                              <a:gd name="T7" fmla="*/ 2 h 36"/>
                              <a:gd name="T8" fmla="*/ 4 w 32"/>
                              <a:gd name="T9" fmla="*/ 6 h 36"/>
                              <a:gd name="T10" fmla="*/ 0 w 32"/>
                              <a:gd name="T11" fmla="*/ 12 h 36"/>
                              <a:gd name="T12" fmla="*/ 0 w 32"/>
                              <a:gd name="T13" fmla="*/ 18 h 36"/>
                              <a:gd name="T14" fmla="*/ 0 w 32"/>
                              <a:gd name="T15" fmla="*/ 24 h 36"/>
                              <a:gd name="T16" fmla="*/ 4 w 32"/>
                              <a:gd name="T17" fmla="*/ 30 h 36"/>
                              <a:gd name="T18" fmla="*/ 10 w 32"/>
                              <a:gd name="T19" fmla="*/ 34 h 36"/>
                              <a:gd name="T20" fmla="*/ 16 w 32"/>
                              <a:gd name="T21" fmla="*/ 36 h 36"/>
                              <a:gd name="T22" fmla="*/ 22 w 32"/>
                              <a:gd name="T23" fmla="*/ 34 h 36"/>
                              <a:gd name="T24" fmla="*/ 26 w 32"/>
                              <a:gd name="T25" fmla="*/ 30 h 36"/>
                              <a:gd name="T26" fmla="*/ 30 w 32"/>
                              <a:gd name="T27" fmla="*/ 24 h 36"/>
                              <a:gd name="T28" fmla="*/ 32 w 32"/>
                              <a:gd name="T29" fmla="*/ 18 h 36"/>
                              <a:gd name="T30" fmla="*/ 30 w 32"/>
                              <a:gd name="T31" fmla="*/ 12 h 36"/>
                              <a:gd name="T32" fmla="*/ 26 w 32"/>
                              <a:gd name="T33" fmla="*/ 6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2" h="36">
                                <a:moveTo>
                                  <a:pt x="26" y="6"/>
                                </a:moveTo>
                                <a:lnTo>
                                  <a:pt x="22" y="2"/>
                                </a:lnTo>
                                <a:lnTo>
                                  <a:pt x="16" y="0"/>
                                </a:lnTo>
                                <a:lnTo>
                                  <a:pt x="10" y="2"/>
                                </a:lnTo>
                                <a:lnTo>
                                  <a:pt x="4" y="6"/>
                                </a:lnTo>
                                <a:lnTo>
                                  <a:pt x="0" y="12"/>
                                </a:lnTo>
                                <a:lnTo>
                                  <a:pt x="0" y="18"/>
                                </a:lnTo>
                                <a:lnTo>
                                  <a:pt x="0" y="24"/>
                                </a:lnTo>
                                <a:lnTo>
                                  <a:pt x="4" y="30"/>
                                </a:lnTo>
                                <a:lnTo>
                                  <a:pt x="10" y="34"/>
                                </a:lnTo>
                                <a:lnTo>
                                  <a:pt x="16" y="36"/>
                                </a:lnTo>
                                <a:lnTo>
                                  <a:pt x="22" y="34"/>
                                </a:lnTo>
                                <a:lnTo>
                                  <a:pt x="26" y="30"/>
                                </a:lnTo>
                                <a:lnTo>
                                  <a:pt x="30" y="24"/>
                                </a:lnTo>
                                <a:lnTo>
                                  <a:pt x="32" y="18"/>
                                </a:lnTo>
                                <a:lnTo>
                                  <a:pt x="30" y="12"/>
                                </a:lnTo>
                                <a:lnTo>
                                  <a:pt x="26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28" name="Freeform 453"/>
                        <wps:cNvSpPr>
                          <a:spLocks/>
                        </wps:cNvSpPr>
                        <wps:spPr bwMode="auto">
                          <a:xfrm>
                            <a:off x="381000" y="1152525"/>
                            <a:ext cx="47632" cy="49194"/>
                          </a:xfrm>
                          <a:custGeom>
                            <a:avLst/>
                            <a:gdLst>
                              <a:gd name="T0" fmla="*/ 26 w 30"/>
                              <a:gd name="T1" fmla="*/ 4 h 31"/>
                              <a:gd name="T2" fmla="*/ 20 w 30"/>
                              <a:gd name="T3" fmla="*/ 2 h 31"/>
                              <a:gd name="T4" fmla="*/ 14 w 30"/>
                              <a:gd name="T5" fmla="*/ 0 h 31"/>
                              <a:gd name="T6" fmla="*/ 8 w 30"/>
                              <a:gd name="T7" fmla="*/ 2 h 31"/>
                              <a:gd name="T8" fmla="*/ 4 w 30"/>
                              <a:gd name="T9" fmla="*/ 4 h 31"/>
                              <a:gd name="T10" fmla="*/ 2 w 30"/>
                              <a:gd name="T11" fmla="*/ 10 h 31"/>
                              <a:gd name="T12" fmla="*/ 0 w 30"/>
                              <a:gd name="T13" fmla="*/ 16 h 31"/>
                              <a:gd name="T14" fmla="*/ 2 w 30"/>
                              <a:gd name="T15" fmla="*/ 21 h 31"/>
                              <a:gd name="T16" fmla="*/ 4 w 30"/>
                              <a:gd name="T17" fmla="*/ 27 h 31"/>
                              <a:gd name="T18" fmla="*/ 8 w 30"/>
                              <a:gd name="T19" fmla="*/ 29 h 31"/>
                              <a:gd name="T20" fmla="*/ 14 w 30"/>
                              <a:gd name="T21" fmla="*/ 31 h 31"/>
                              <a:gd name="T22" fmla="*/ 20 w 30"/>
                              <a:gd name="T23" fmla="*/ 29 h 31"/>
                              <a:gd name="T24" fmla="*/ 26 w 30"/>
                              <a:gd name="T25" fmla="*/ 27 h 31"/>
                              <a:gd name="T26" fmla="*/ 28 w 30"/>
                              <a:gd name="T27" fmla="*/ 21 h 31"/>
                              <a:gd name="T28" fmla="*/ 30 w 30"/>
                              <a:gd name="T29" fmla="*/ 16 h 31"/>
                              <a:gd name="T30" fmla="*/ 28 w 30"/>
                              <a:gd name="T31" fmla="*/ 10 h 31"/>
                              <a:gd name="T32" fmla="*/ 26 w 30"/>
                              <a:gd name="T33" fmla="*/ 4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0" h="31">
                                <a:moveTo>
                                  <a:pt x="26" y="4"/>
                                </a:moveTo>
                                <a:lnTo>
                                  <a:pt x="20" y="2"/>
                                </a:lnTo>
                                <a:lnTo>
                                  <a:pt x="14" y="0"/>
                                </a:lnTo>
                                <a:lnTo>
                                  <a:pt x="8" y="2"/>
                                </a:lnTo>
                                <a:lnTo>
                                  <a:pt x="4" y="4"/>
                                </a:lnTo>
                                <a:lnTo>
                                  <a:pt x="2" y="10"/>
                                </a:lnTo>
                                <a:lnTo>
                                  <a:pt x="0" y="16"/>
                                </a:lnTo>
                                <a:lnTo>
                                  <a:pt x="2" y="21"/>
                                </a:lnTo>
                                <a:lnTo>
                                  <a:pt x="4" y="27"/>
                                </a:lnTo>
                                <a:lnTo>
                                  <a:pt x="8" y="29"/>
                                </a:lnTo>
                                <a:lnTo>
                                  <a:pt x="14" y="31"/>
                                </a:lnTo>
                                <a:lnTo>
                                  <a:pt x="20" y="29"/>
                                </a:lnTo>
                                <a:lnTo>
                                  <a:pt x="26" y="27"/>
                                </a:lnTo>
                                <a:lnTo>
                                  <a:pt x="28" y="21"/>
                                </a:lnTo>
                                <a:lnTo>
                                  <a:pt x="30" y="16"/>
                                </a:lnTo>
                                <a:lnTo>
                                  <a:pt x="28" y="10"/>
                                </a:lnTo>
                                <a:lnTo>
                                  <a:pt x="26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29" name="Freeform 454"/>
                        <wps:cNvSpPr>
                          <a:spLocks/>
                        </wps:cNvSpPr>
                        <wps:spPr bwMode="auto">
                          <a:xfrm>
                            <a:off x="38100" y="800100"/>
                            <a:ext cx="28579" cy="23804"/>
                          </a:xfrm>
                          <a:custGeom>
                            <a:avLst/>
                            <a:gdLst>
                              <a:gd name="T0" fmla="*/ 14 w 18"/>
                              <a:gd name="T1" fmla="*/ 2 h 15"/>
                              <a:gd name="T2" fmla="*/ 12 w 18"/>
                              <a:gd name="T3" fmla="*/ 0 h 15"/>
                              <a:gd name="T4" fmla="*/ 8 w 18"/>
                              <a:gd name="T5" fmla="*/ 0 h 15"/>
                              <a:gd name="T6" fmla="*/ 4 w 18"/>
                              <a:gd name="T7" fmla="*/ 0 h 15"/>
                              <a:gd name="T8" fmla="*/ 2 w 18"/>
                              <a:gd name="T9" fmla="*/ 2 h 15"/>
                              <a:gd name="T10" fmla="*/ 0 w 18"/>
                              <a:gd name="T11" fmla="*/ 4 h 15"/>
                              <a:gd name="T12" fmla="*/ 0 w 18"/>
                              <a:gd name="T13" fmla="*/ 8 h 15"/>
                              <a:gd name="T14" fmla="*/ 0 w 18"/>
                              <a:gd name="T15" fmla="*/ 12 h 15"/>
                              <a:gd name="T16" fmla="*/ 2 w 18"/>
                              <a:gd name="T17" fmla="*/ 14 h 15"/>
                              <a:gd name="T18" fmla="*/ 4 w 18"/>
                              <a:gd name="T19" fmla="*/ 15 h 15"/>
                              <a:gd name="T20" fmla="*/ 8 w 18"/>
                              <a:gd name="T21" fmla="*/ 15 h 15"/>
                              <a:gd name="T22" fmla="*/ 12 w 18"/>
                              <a:gd name="T23" fmla="*/ 15 h 15"/>
                              <a:gd name="T24" fmla="*/ 14 w 18"/>
                              <a:gd name="T25" fmla="*/ 14 h 15"/>
                              <a:gd name="T26" fmla="*/ 16 w 18"/>
                              <a:gd name="T27" fmla="*/ 12 h 15"/>
                              <a:gd name="T28" fmla="*/ 18 w 18"/>
                              <a:gd name="T29" fmla="*/ 8 h 15"/>
                              <a:gd name="T30" fmla="*/ 16 w 18"/>
                              <a:gd name="T31" fmla="*/ 4 h 15"/>
                              <a:gd name="T32" fmla="*/ 14 w 18"/>
                              <a:gd name="T33" fmla="*/ 2 h 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8" h="15">
                                <a:moveTo>
                                  <a:pt x="14" y="2"/>
                                </a:moveTo>
                                <a:lnTo>
                                  <a:pt x="12" y="0"/>
                                </a:lnTo>
                                <a:lnTo>
                                  <a:pt x="8" y="0"/>
                                </a:lnTo>
                                <a:lnTo>
                                  <a:pt x="4" y="0"/>
                                </a:lnTo>
                                <a:lnTo>
                                  <a:pt x="2" y="2"/>
                                </a:lnTo>
                                <a:lnTo>
                                  <a:pt x="0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2"/>
                                </a:lnTo>
                                <a:lnTo>
                                  <a:pt x="2" y="14"/>
                                </a:lnTo>
                                <a:lnTo>
                                  <a:pt x="4" y="15"/>
                                </a:lnTo>
                                <a:lnTo>
                                  <a:pt x="8" y="15"/>
                                </a:lnTo>
                                <a:lnTo>
                                  <a:pt x="12" y="15"/>
                                </a:lnTo>
                                <a:lnTo>
                                  <a:pt x="14" y="14"/>
                                </a:lnTo>
                                <a:lnTo>
                                  <a:pt x="16" y="12"/>
                                </a:lnTo>
                                <a:lnTo>
                                  <a:pt x="18" y="8"/>
                                </a:lnTo>
                                <a:lnTo>
                                  <a:pt x="16" y="4"/>
                                </a:lnTo>
                                <a:lnTo>
                                  <a:pt x="14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30" name="Freeform 455"/>
                        <wps:cNvSpPr>
                          <a:spLocks/>
                        </wps:cNvSpPr>
                        <wps:spPr bwMode="auto">
                          <a:xfrm>
                            <a:off x="276225" y="1428750"/>
                            <a:ext cx="52395" cy="57129"/>
                          </a:xfrm>
                          <a:custGeom>
                            <a:avLst/>
                            <a:gdLst>
                              <a:gd name="T0" fmla="*/ 27 w 33"/>
                              <a:gd name="T1" fmla="*/ 6 h 36"/>
                              <a:gd name="T2" fmla="*/ 22 w 33"/>
                              <a:gd name="T3" fmla="*/ 2 h 36"/>
                              <a:gd name="T4" fmla="*/ 16 w 33"/>
                              <a:gd name="T5" fmla="*/ 0 h 36"/>
                              <a:gd name="T6" fmla="*/ 10 w 33"/>
                              <a:gd name="T7" fmla="*/ 2 h 36"/>
                              <a:gd name="T8" fmla="*/ 4 w 33"/>
                              <a:gd name="T9" fmla="*/ 6 h 36"/>
                              <a:gd name="T10" fmla="*/ 0 w 33"/>
                              <a:gd name="T11" fmla="*/ 12 h 36"/>
                              <a:gd name="T12" fmla="*/ 0 w 33"/>
                              <a:gd name="T13" fmla="*/ 18 h 36"/>
                              <a:gd name="T14" fmla="*/ 0 w 33"/>
                              <a:gd name="T15" fmla="*/ 24 h 36"/>
                              <a:gd name="T16" fmla="*/ 4 w 33"/>
                              <a:gd name="T17" fmla="*/ 30 h 36"/>
                              <a:gd name="T18" fmla="*/ 10 w 33"/>
                              <a:gd name="T19" fmla="*/ 34 h 36"/>
                              <a:gd name="T20" fmla="*/ 16 w 33"/>
                              <a:gd name="T21" fmla="*/ 36 h 36"/>
                              <a:gd name="T22" fmla="*/ 22 w 33"/>
                              <a:gd name="T23" fmla="*/ 34 h 36"/>
                              <a:gd name="T24" fmla="*/ 27 w 33"/>
                              <a:gd name="T25" fmla="*/ 30 h 36"/>
                              <a:gd name="T26" fmla="*/ 31 w 33"/>
                              <a:gd name="T27" fmla="*/ 24 h 36"/>
                              <a:gd name="T28" fmla="*/ 33 w 33"/>
                              <a:gd name="T29" fmla="*/ 18 h 36"/>
                              <a:gd name="T30" fmla="*/ 31 w 33"/>
                              <a:gd name="T31" fmla="*/ 12 h 36"/>
                              <a:gd name="T32" fmla="*/ 27 w 33"/>
                              <a:gd name="T33" fmla="*/ 6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3" h="36">
                                <a:moveTo>
                                  <a:pt x="27" y="6"/>
                                </a:moveTo>
                                <a:lnTo>
                                  <a:pt x="22" y="2"/>
                                </a:lnTo>
                                <a:lnTo>
                                  <a:pt x="16" y="0"/>
                                </a:lnTo>
                                <a:lnTo>
                                  <a:pt x="10" y="2"/>
                                </a:lnTo>
                                <a:lnTo>
                                  <a:pt x="4" y="6"/>
                                </a:lnTo>
                                <a:lnTo>
                                  <a:pt x="0" y="12"/>
                                </a:lnTo>
                                <a:lnTo>
                                  <a:pt x="0" y="18"/>
                                </a:lnTo>
                                <a:lnTo>
                                  <a:pt x="0" y="24"/>
                                </a:lnTo>
                                <a:lnTo>
                                  <a:pt x="4" y="30"/>
                                </a:lnTo>
                                <a:lnTo>
                                  <a:pt x="10" y="34"/>
                                </a:lnTo>
                                <a:lnTo>
                                  <a:pt x="16" y="36"/>
                                </a:lnTo>
                                <a:lnTo>
                                  <a:pt x="22" y="34"/>
                                </a:lnTo>
                                <a:lnTo>
                                  <a:pt x="27" y="30"/>
                                </a:lnTo>
                                <a:lnTo>
                                  <a:pt x="31" y="24"/>
                                </a:lnTo>
                                <a:lnTo>
                                  <a:pt x="33" y="18"/>
                                </a:lnTo>
                                <a:lnTo>
                                  <a:pt x="31" y="12"/>
                                </a:lnTo>
                                <a:lnTo>
                                  <a:pt x="27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31" name="Freeform 456"/>
                        <wps:cNvSpPr>
                          <a:spLocks/>
                        </wps:cNvSpPr>
                        <wps:spPr bwMode="auto">
                          <a:xfrm>
                            <a:off x="847725" y="542925"/>
                            <a:ext cx="79386" cy="82519"/>
                          </a:xfrm>
                          <a:custGeom>
                            <a:avLst/>
                            <a:gdLst>
                              <a:gd name="T0" fmla="*/ 42 w 50"/>
                              <a:gd name="T1" fmla="*/ 6 h 52"/>
                              <a:gd name="T2" fmla="*/ 34 w 50"/>
                              <a:gd name="T3" fmla="*/ 2 h 52"/>
                              <a:gd name="T4" fmla="*/ 24 w 50"/>
                              <a:gd name="T5" fmla="*/ 0 h 52"/>
                              <a:gd name="T6" fmla="*/ 16 w 50"/>
                              <a:gd name="T7" fmla="*/ 2 h 52"/>
                              <a:gd name="T8" fmla="*/ 8 w 50"/>
                              <a:gd name="T9" fmla="*/ 6 h 52"/>
                              <a:gd name="T10" fmla="*/ 2 w 50"/>
                              <a:gd name="T11" fmla="*/ 16 h 52"/>
                              <a:gd name="T12" fmla="*/ 0 w 50"/>
                              <a:gd name="T13" fmla="*/ 26 h 52"/>
                              <a:gd name="T14" fmla="*/ 2 w 50"/>
                              <a:gd name="T15" fmla="*/ 36 h 52"/>
                              <a:gd name="T16" fmla="*/ 8 w 50"/>
                              <a:gd name="T17" fmla="*/ 44 h 52"/>
                              <a:gd name="T18" fmla="*/ 16 w 50"/>
                              <a:gd name="T19" fmla="*/ 50 h 52"/>
                              <a:gd name="T20" fmla="*/ 24 w 50"/>
                              <a:gd name="T21" fmla="*/ 52 h 52"/>
                              <a:gd name="T22" fmla="*/ 34 w 50"/>
                              <a:gd name="T23" fmla="*/ 50 h 52"/>
                              <a:gd name="T24" fmla="*/ 42 w 50"/>
                              <a:gd name="T25" fmla="*/ 44 h 52"/>
                              <a:gd name="T26" fmla="*/ 48 w 50"/>
                              <a:gd name="T27" fmla="*/ 36 h 52"/>
                              <a:gd name="T28" fmla="*/ 50 w 50"/>
                              <a:gd name="T29" fmla="*/ 26 h 52"/>
                              <a:gd name="T30" fmla="*/ 48 w 50"/>
                              <a:gd name="T31" fmla="*/ 16 h 52"/>
                              <a:gd name="T32" fmla="*/ 42 w 50"/>
                              <a:gd name="T33" fmla="*/ 6 h 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50" h="52">
                                <a:moveTo>
                                  <a:pt x="42" y="6"/>
                                </a:moveTo>
                                <a:lnTo>
                                  <a:pt x="34" y="2"/>
                                </a:lnTo>
                                <a:lnTo>
                                  <a:pt x="24" y="0"/>
                                </a:lnTo>
                                <a:lnTo>
                                  <a:pt x="16" y="2"/>
                                </a:lnTo>
                                <a:lnTo>
                                  <a:pt x="8" y="6"/>
                                </a:lnTo>
                                <a:lnTo>
                                  <a:pt x="2" y="16"/>
                                </a:lnTo>
                                <a:lnTo>
                                  <a:pt x="0" y="26"/>
                                </a:lnTo>
                                <a:lnTo>
                                  <a:pt x="2" y="36"/>
                                </a:lnTo>
                                <a:lnTo>
                                  <a:pt x="8" y="44"/>
                                </a:lnTo>
                                <a:lnTo>
                                  <a:pt x="16" y="50"/>
                                </a:lnTo>
                                <a:lnTo>
                                  <a:pt x="24" y="52"/>
                                </a:lnTo>
                                <a:lnTo>
                                  <a:pt x="34" y="50"/>
                                </a:lnTo>
                                <a:lnTo>
                                  <a:pt x="42" y="44"/>
                                </a:lnTo>
                                <a:lnTo>
                                  <a:pt x="48" y="36"/>
                                </a:lnTo>
                                <a:lnTo>
                                  <a:pt x="50" y="26"/>
                                </a:lnTo>
                                <a:lnTo>
                                  <a:pt x="48" y="16"/>
                                </a:lnTo>
                                <a:lnTo>
                                  <a:pt x="4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</wpg:grpSp>
                    <wpg:grpSp>
                      <wpg:cNvPr id="3532" name="Holiday card"/>
                      <wpg:cNvGrpSpPr/>
                      <wpg:grpSpPr>
                        <a:xfrm>
                          <a:off x="7286625" y="3190875"/>
                          <a:ext cx="1837690" cy="3201035"/>
                          <a:chOff x="0" y="0"/>
                          <a:chExt cx="1836875" cy="3203165"/>
                        </a:xfrm>
                      </wpg:grpSpPr>
                      <wps:wsp>
                        <wps:cNvPr id="3533" name="Rectangle 353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829057" cy="1417113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34" name="Freeform 399"/>
                        <wps:cNvSpPr>
                          <a:spLocks/>
                        </wps:cNvSpPr>
                        <wps:spPr bwMode="auto">
                          <a:xfrm>
                            <a:off x="0" y="380870"/>
                            <a:ext cx="1828617" cy="2048704"/>
                          </a:xfrm>
                          <a:custGeom>
                            <a:avLst/>
                            <a:gdLst>
                              <a:gd name="T0" fmla="*/ 1114 w 1150"/>
                              <a:gd name="T1" fmla="*/ 4 h 1291"/>
                              <a:gd name="T2" fmla="*/ 1039 w 1150"/>
                              <a:gd name="T3" fmla="*/ 4 h 1291"/>
                              <a:gd name="T4" fmla="*/ 959 w 1150"/>
                              <a:gd name="T5" fmla="*/ 48 h 1291"/>
                              <a:gd name="T6" fmla="*/ 878 w 1150"/>
                              <a:gd name="T7" fmla="*/ 149 h 1291"/>
                              <a:gd name="T8" fmla="*/ 803 w 1150"/>
                              <a:gd name="T9" fmla="*/ 272 h 1291"/>
                              <a:gd name="T10" fmla="*/ 729 w 1150"/>
                              <a:gd name="T11" fmla="*/ 375 h 1291"/>
                              <a:gd name="T12" fmla="*/ 662 w 1150"/>
                              <a:gd name="T13" fmla="*/ 456 h 1291"/>
                              <a:gd name="T14" fmla="*/ 595 w 1150"/>
                              <a:gd name="T15" fmla="*/ 513 h 1291"/>
                              <a:gd name="T16" fmla="*/ 537 w 1150"/>
                              <a:gd name="T17" fmla="*/ 545 h 1291"/>
                              <a:gd name="T18" fmla="*/ 485 w 1150"/>
                              <a:gd name="T19" fmla="*/ 549 h 1291"/>
                              <a:gd name="T20" fmla="*/ 438 w 1150"/>
                              <a:gd name="T21" fmla="*/ 525 h 1291"/>
                              <a:gd name="T22" fmla="*/ 400 w 1150"/>
                              <a:gd name="T23" fmla="*/ 470 h 1291"/>
                              <a:gd name="T24" fmla="*/ 368 w 1150"/>
                              <a:gd name="T25" fmla="*/ 416 h 1291"/>
                              <a:gd name="T26" fmla="*/ 346 w 1150"/>
                              <a:gd name="T27" fmla="*/ 395 h 1291"/>
                              <a:gd name="T28" fmla="*/ 323 w 1150"/>
                              <a:gd name="T29" fmla="*/ 400 h 1291"/>
                              <a:gd name="T30" fmla="*/ 305 w 1150"/>
                              <a:gd name="T31" fmla="*/ 424 h 1291"/>
                              <a:gd name="T32" fmla="*/ 285 w 1150"/>
                              <a:gd name="T33" fmla="*/ 462 h 1291"/>
                              <a:gd name="T34" fmla="*/ 264 w 1150"/>
                              <a:gd name="T35" fmla="*/ 506 h 1291"/>
                              <a:gd name="T36" fmla="*/ 236 w 1150"/>
                              <a:gd name="T37" fmla="*/ 549 h 1291"/>
                              <a:gd name="T38" fmla="*/ 198 w 1150"/>
                              <a:gd name="T39" fmla="*/ 587 h 1291"/>
                              <a:gd name="T40" fmla="*/ 158 w 1150"/>
                              <a:gd name="T41" fmla="*/ 597 h 1291"/>
                              <a:gd name="T42" fmla="*/ 120 w 1150"/>
                              <a:gd name="T43" fmla="*/ 573 h 1291"/>
                              <a:gd name="T44" fmla="*/ 83 w 1150"/>
                              <a:gd name="T45" fmla="*/ 529 h 1291"/>
                              <a:gd name="T46" fmla="*/ 46 w 1150"/>
                              <a:gd name="T47" fmla="*/ 480 h 1291"/>
                              <a:gd name="T48" fmla="*/ 12 w 1150"/>
                              <a:gd name="T49" fmla="*/ 436 h 1291"/>
                              <a:gd name="T50" fmla="*/ 0 w 1150"/>
                              <a:gd name="T51" fmla="*/ 1291 h 1291"/>
                              <a:gd name="T52" fmla="*/ 24 w 1150"/>
                              <a:gd name="T53" fmla="*/ 1291 h 1291"/>
                              <a:gd name="T54" fmla="*/ 75 w 1150"/>
                              <a:gd name="T55" fmla="*/ 1289 h 1291"/>
                              <a:gd name="T56" fmla="*/ 144 w 1150"/>
                              <a:gd name="T57" fmla="*/ 1287 h 1291"/>
                              <a:gd name="T58" fmla="*/ 228 w 1150"/>
                              <a:gd name="T59" fmla="*/ 1279 h 1291"/>
                              <a:gd name="T60" fmla="*/ 328 w 1150"/>
                              <a:gd name="T61" fmla="*/ 1271 h 1291"/>
                              <a:gd name="T62" fmla="*/ 434 w 1150"/>
                              <a:gd name="T63" fmla="*/ 1261 h 1291"/>
                              <a:gd name="T64" fmla="*/ 547 w 1150"/>
                              <a:gd name="T65" fmla="*/ 1251 h 1291"/>
                              <a:gd name="T66" fmla="*/ 666 w 1150"/>
                              <a:gd name="T67" fmla="*/ 1239 h 1291"/>
                              <a:gd name="T68" fmla="*/ 781 w 1150"/>
                              <a:gd name="T69" fmla="*/ 1227 h 1291"/>
                              <a:gd name="T70" fmla="*/ 895 w 1150"/>
                              <a:gd name="T71" fmla="*/ 1215 h 1291"/>
                              <a:gd name="T72" fmla="*/ 1001 w 1150"/>
                              <a:gd name="T73" fmla="*/ 1205 h 1291"/>
                              <a:gd name="T74" fmla="*/ 1096 w 1150"/>
                              <a:gd name="T75" fmla="*/ 1195 h 1291"/>
                              <a:gd name="T76" fmla="*/ 1150 w 1150"/>
                              <a:gd name="T77" fmla="*/ 1187 h 1291"/>
                              <a:gd name="T78" fmla="*/ 1148 w 1150"/>
                              <a:gd name="T79" fmla="*/ 20 h 12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1150" h="1291">
                                <a:moveTo>
                                  <a:pt x="1148" y="20"/>
                                </a:moveTo>
                                <a:lnTo>
                                  <a:pt x="1114" y="4"/>
                                </a:lnTo>
                                <a:lnTo>
                                  <a:pt x="1078" y="0"/>
                                </a:lnTo>
                                <a:lnTo>
                                  <a:pt x="1039" y="4"/>
                                </a:lnTo>
                                <a:lnTo>
                                  <a:pt x="999" y="20"/>
                                </a:lnTo>
                                <a:lnTo>
                                  <a:pt x="959" y="48"/>
                                </a:lnTo>
                                <a:lnTo>
                                  <a:pt x="917" y="91"/>
                                </a:lnTo>
                                <a:lnTo>
                                  <a:pt x="878" y="149"/>
                                </a:lnTo>
                                <a:lnTo>
                                  <a:pt x="841" y="212"/>
                                </a:lnTo>
                                <a:lnTo>
                                  <a:pt x="803" y="272"/>
                                </a:lnTo>
                                <a:lnTo>
                                  <a:pt x="765" y="325"/>
                                </a:lnTo>
                                <a:lnTo>
                                  <a:pt x="729" y="375"/>
                                </a:lnTo>
                                <a:lnTo>
                                  <a:pt x="695" y="418"/>
                                </a:lnTo>
                                <a:lnTo>
                                  <a:pt x="662" y="456"/>
                                </a:lnTo>
                                <a:lnTo>
                                  <a:pt x="628" y="488"/>
                                </a:lnTo>
                                <a:lnTo>
                                  <a:pt x="595" y="513"/>
                                </a:lnTo>
                                <a:lnTo>
                                  <a:pt x="565" y="533"/>
                                </a:lnTo>
                                <a:lnTo>
                                  <a:pt x="537" y="545"/>
                                </a:lnTo>
                                <a:lnTo>
                                  <a:pt x="509" y="551"/>
                                </a:lnTo>
                                <a:lnTo>
                                  <a:pt x="485" y="549"/>
                                </a:lnTo>
                                <a:lnTo>
                                  <a:pt x="460" y="541"/>
                                </a:lnTo>
                                <a:lnTo>
                                  <a:pt x="438" y="525"/>
                                </a:lnTo>
                                <a:lnTo>
                                  <a:pt x="418" y="502"/>
                                </a:lnTo>
                                <a:lnTo>
                                  <a:pt x="400" y="470"/>
                                </a:lnTo>
                                <a:lnTo>
                                  <a:pt x="384" y="438"/>
                                </a:lnTo>
                                <a:lnTo>
                                  <a:pt x="368" y="416"/>
                                </a:lnTo>
                                <a:lnTo>
                                  <a:pt x="356" y="402"/>
                                </a:lnTo>
                                <a:lnTo>
                                  <a:pt x="346" y="395"/>
                                </a:lnTo>
                                <a:lnTo>
                                  <a:pt x="334" y="395"/>
                                </a:lnTo>
                                <a:lnTo>
                                  <a:pt x="323" y="400"/>
                                </a:lnTo>
                                <a:lnTo>
                                  <a:pt x="315" y="410"/>
                                </a:lnTo>
                                <a:lnTo>
                                  <a:pt x="305" y="424"/>
                                </a:lnTo>
                                <a:lnTo>
                                  <a:pt x="295" y="442"/>
                                </a:lnTo>
                                <a:lnTo>
                                  <a:pt x="285" y="462"/>
                                </a:lnTo>
                                <a:lnTo>
                                  <a:pt x="276" y="484"/>
                                </a:lnTo>
                                <a:lnTo>
                                  <a:pt x="264" y="506"/>
                                </a:lnTo>
                                <a:lnTo>
                                  <a:pt x="250" y="529"/>
                                </a:lnTo>
                                <a:lnTo>
                                  <a:pt x="236" y="549"/>
                                </a:lnTo>
                                <a:lnTo>
                                  <a:pt x="218" y="569"/>
                                </a:lnTo>
                                <a:lnTo>
                                  <a:pt x="198" y="587"/>
                                </a:lnTo>
                                <a:lnTo>
                                  <a:pt x="178" y="597"/>
                                </a:lnTo>
                                <a:lnTo>
                                  <a:pt x="158" y="597"/>
                                </a:lnTo>
                                <a:lnTo>
                                  <a:pt x="138" y="589"/>
                                </a:lnTo>
                                <a:lnTo>
                                  <a:pt x="120" y="573"/>
                                </a:lnTo>
                                <a:lnTo>
                                  <a:pt x="100" y="553"/>
                                </a:lnTo>
                                <a:lnTo>
                                  <a:pt x="83" y="529"/>
                                </a:lnTo>
                                <a:lnTo>
                                  <a:pt x="65" y="506"/>
                                </a:lnTo>
                                <a:lnTo>
                                  <a:pt x="46" y="480"/>
                                </a:lnTo>
                                <a:lnTo>
                                  <a:pt x="28" y="456"/>
                                </a:lnTo>
                                <a:lnTo>
                                  <a:pt x="12" y="436"/>
                                </a:lnTo>
                                <a:lnTo>
                                  <a:pt x="0" y="426"/>
                                </a:lnTo>
                                <a:lnTo>
                                  <a:pt x="0" y="1291"/>
                                </a:lnTo>
                                <a:lnTo>
                                  <a:pt x="6" y="1291"/>
                                </a:lnTo>
                                <a:lnTo>
                                  <a:pt x="24" y="1291"/>
                                </a:lnTo>
                                <a:lnTo>
                                  <a:pt x="46" y="1291"/>
                                </a:lnTo>
                                <a:lnTo>
                                  <a:pt x="75" y="1289"/>
                                </a:lnTo>
                                <a:lnTo>
                                  <a:pt x="106" y="1289"/>
                                </a:lnTo>
                                <a:lnTo>
                                  <a:pt x="144" y="1287"/>
                                </a:lnTo>
                                <a:lnTo>
                                  <a:pt x="184" y="1283"/>
                                </a:lnTo>
                                <a:lnTo>
                                  <a:pt x="228" y="1279"/>
                                </a:lnTo>
                                <a:lnTo>
                                  <a:pt x="278" y="1277"/>
                                </a:lnTo>
                                <a:lnTo>
                                  <a:pt x="328" y="1271"/>
                                </a:lnTo>
                                <a:lnTo>
                                  <a:pt x="380" y="1267"/>
                                </a:lnTo>
                                <a:lnTo>
                                  <a:pt x="434" y="1261"/>
                                </a:lnTo>
                                <a:lnTo>
                                  <a:pt x="491" y="1257"/>
                                </a:lnTo>
                                <a:lnTo>
                                  <a:pt x="547" y="1251"/>
                                </a:lnTo>
                                <a:lnTo>
                                  <a:pt x="606" y="1245"/>
                                </a:lnTo>
                                <a:lnTo>
                                  <a:pt x="666" y="1239"/>
                                </a:lnTo>
                                <a:lnTo>
                                  <a:pt x="723" y="1233"/>
                                </a:lnTo>
                                <a:lnTo>
                                  <a:pt x="781" y="1227"/>
                                </a:lnTo>
                                <a:lnTo>
                                  <a:pt x="837" y="1221"/>
                                </a:lnTo>
                                <a:lnTo>
                                  <a:pt x="895" y="1215"/>
                                </a:lnTo>
                                <a:lnTo>
                                  <a:pt x="947" y="1211"/>
                                </a:lnTo>
                                <a:lnTo>
                                  <a:pt x="1001" y="1205"/>
                                </a:lnTo>
                                <a:lnTo>
                                  <a:pt x="1049" y="1199"/>
                                </a:lnTo>
                                <a:lnTo>
                                  <a:pt x="1096" y="1195"/>
                                </a:lnTo>
                                <a:lnTo>
                                  <a:pt x="1140" y="1189"/>
                                </a:lnTo>
                                <a:lnTo>
                                  <a:pt x="1150" y="1187"/>
                                </a:lnTo>
                                <a:lnTo>
                                  <a:pt x="1150" y="22"/>
                                </a:lnTo>
                                <a:lnTo>
                                  <a:pt x="1148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35" name="Freeform 400"/>
                        <wps:cNvSpPr>
                          <a:spLocks/>
                        </wps:cNvSpPr>
                        <wps:spPr bwMode="auto">
                          <a:xfrm>
                            <a:off x="0" y="1589864"/>
                            <a:ext cx="1835485" cy="1069579"/>
                          </a:xfrm>
                          <a:custGeom>
                            <a:avLst/>
                            <a:gdLst>
                              <a:gd name="T0" fmla="*/ 1120 w 1150"/>
                              <a:gd name="T1" fmla="*/ 69 h 673"/>
                              <a:gd name="T2" fmla="*/ 1078 w 1150"/>
                              <a:gd name="T3" fmla="*/ 122 h 673"/>
                              <a:gd name="T4" fmla="*/ 1035 w 1150"/>
                              <a:gd name="T5" fmla="*/ 182 h 673"/>
                              <a:gd name="T6" fmla="*/ 987 w 1150"/>
                              <a:gd name="T7" fmla="*/ 231 h 673"/>
                              <a:gd name="T8" fmla="*/ 923 w 1150"/>
                              <a:gd name="T9" fmla="*/ 253 h 673"/>
                              <a:gd name="T10" fmla="*/ 841 w 1150"/>
                              <a:gd name="T11" fmla="*/ 227 h 673"/>
                              <a:gd name="T12" fmla="*/ 729 w 1150"/>
                              <a:gd name="T13" fmla="*/ 138 h 673"/>
                              <a:gd name="T14" fmla="*/ 666 w 1150"/>
                              <a:gd name="T15" fmla="*/ 82 h 673"/>
                              <a:gd name="T16" fmla="*/ 603 w 1150"/>
                              <a:gd name="T17" fmla="*/ 42 h 673"/>
                              <a:gd name="T18" fmla="*/ 539 w 1150"/>
                              <a:gd name="T19" fmla="*/ 16 h 673"/>
                              <a:gd name="T20" fmla="*/ 478 w 1150"/>
                              <a:gd name="T21" fmla="*/ 2 h 673"/>
                              <a:gd name="T22" fmla="*/ 416 w 1150"/>
                              <a:gd name="T23" fmla="*/ 0 h 673"/>
                              <a:gd name="T24" fmla="*/ 358 w 1150"/>
                              <a:gd name="T25" fmla="*/ 8 h 673"/>
                              <a:gd name="T26" fmla="*/ 301 w 1150"/>
                              <a:gd name="T27" fmla="*/ 22 h 673"/>
                              <a:gd name="T28" fmla="*/ 246 w 1150"/>
                              <a:gd name="T29" fmla="*/ 45 h 673"/>
                              <a:gd name="T30" fmla="*/ 196 w 1150"/>
                              <a:gd name="T31" fmla="*/ 72 h 673"/>
                              <a:gd name="T32" fmla="*/ 148 w 1150"/>
                              <a:gd name="T33" fmla="*/ 102 h 673"/>
                              <a:gd name="T34" fmla="*/ 104 w 1150"/>
                              <a:gd name="T35" fmla="*/ 136 h 673"/>
                              <a:gd name="T36" fmla="*/ 65 w 1150"/>
                              <a:gd name="T37" fmla="*/ 168 h 673"/>
                              <a:gd name="T38" fmla="*/ 30 w 1150"/>
                              <a:gd name="T39" fmla="*/ 201 h 673"/>
                              <a:gd name="T40" fmla="*/ 0 w 1150"/>
                              <a:gd name="T41" fmla="*/ 231 h 673"/>
                              <a:gd name="T42" fmla="*/ 4 w 1150"/>
                              <a:gd name="T43" fmla="*/ 673 h 673"/>
                              <a:gd name="T44" fmla="*/ 92 w 1150"/>
                              <a:gd name="T45" fmla="*/ 669 h 673"/>
                              <a:gd name="T46" fmla="*/ 196 w 1150"/>
                              <a:gd name="T47" fmla="*/ 653 h 673"/>
                              <a:gd name="T48" fmla="*/ 311 w 1150"/>
                              <a:gd name="T49" fmla="*/ 634 h 673"/>
                              <a:gd name="T50" fmla="*/ 436 w 1150"/>
                              <a:gd name="T51" fmla="*/ 608 h 673"/>
                              <a:gd name="T52" fmla="*/ 565 w 1150"/>
                              <a:gd name="T53" fmla="*/ 578 h 673"/>
                              <a:gd name="T54" fmla="*/ 695 w 1150"/>
                              <a:gd name="T55" fmla="*/ 544 h 673"/>
                              <a:gd name="T56" fmla="*/ 823 w 1150"/>
                              <a:gd name="T57" fmla="*/ 511 h 673"/>
                              <a:gd name="T58" fmla="*/ 943 w 1150"/>
                              <a:gd name="T59" fmla="*/ 477 h 673"/>
                              <a:gd name="T60" fmla="*/ 1055 w 1150"/>
                              <a:gd name="T61" fmla="*/ 443 h 673"/>
                              <a:gd name="T62" fmla="*/ 1150 w 1150"/>
                              <a:gd name="T63" fmla="*/ 416 h 673"/>
                              <a:gd name="T64" fmla="*/ 1144 w 1150"/>
                              <a:gd name="T65" fmla="*/ 48 h 6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1150" h="673">
                                <a:moveTo>
                                  <a:pt x="1144" y="48"/>
                                </a:moveTo>
                                <a:lnTo>
                                  <a:pt x="1120" y="69"/>
                                </a:lnTo>
                                <a:lnTo>
                                  <a:pt x="1098" y="93"/>
                                </a:lnTo>
                                <a:lnTo>
                                  <a:pt x="1078" y="122"/>
                                </a:lnTo>
                                <a:lnTo>
                                  <a:pt x="1057" y="152"/>
                                </a:lnTo>
                                <a:lnTo>
                                  <a:pt x="1035" y="182"/>
                                </a:lnTo>
                                <a:lnTo>
                                  <a:pt x="1013" y="209"/>
                                </a:lnTo>
                                <a:lnTo>
                                  <a:pt x="987" y="231"/>
                                </a:lnTo>
                                <a:lnTo>
                                  <a:pt x="957" y="245"/>
                                </a:lnTo>
                                <a:lnTo>
                                  <a:pt x="923" y="253"/>
                                </a:lnTo>
                                <a:lnTo>
                                  <a:pt x="885" y="245"/>
                                </a:lnTo>
                                <a:lnTo>
                                  <a:pt x="841" y="227"/>
                                </a:lnTo>
                                <a:lnTo>
                                  <a:pt x="789" y="192"/>
                                </a:lnTo>
                                <a:lnTo>
                                  <a:pt x="729" y="138"/>
                                </a:lnTo>
                                <a:lnTo>
                                  <a:pt x="699" y="108"/>
                                </a:lnTo>
                                <a:lnTo>
                                  <a:pt x="666" y="82"/>
                                </a:lnTo>
                                <a:lnTo>
                                  <a:pt x="636" y="60"/>
                                </a:lnTo>
                                <a:lnTo>
                                  <a:pt x="603" y="42"/>
                                </a:lnTo>
                                <a:lnTo>
                                  <a:pt x="571" y="26"/>
                                </a:lnTo>
                                <a:lnTo>
                                  <a:pt x="539" y="16"/>
                                </a:lnTo>
                                <a:lnTo>
                                  <a:pt x="507" y="8"/>
                                </a:lnTo>
                                <a:lnTo>
                                  <a:pt x="478" y="2"/>
                                </a:lnTo>
                                <a:lnTo>
                                  <a:pt x="448" y="0"/>
                                </a:lnTo>
                                <a:lnTo>
                                  <a:pt x="416" y="0"/>
                                </a:lnTo>
                                <a:lnTo>
                                  <a:pt x="386" y="2"/>
                                </a:lnTo>
                                <a:lnTo>
                                  <a:pt x="358" y="8"/>
                                </a:lnTo>
                                <a:lnTo>
                                  <a:pt x="329" y="14"/>
                                </a:lnTo>
                                <a:lnTo>
                                  <a:pt x="301" y="22"/>
                                </a:lnTo>
                                <a:lnTo>
                                  <a:pt x="274" y="32"/>
                                </a:lnTo>
                                <a:lnTo>
                                  <a:pt x="246" y="45"/>
                                </a:lnTo>
                                <a:lnTo>
                                  <a:pt x="220" y="58"/>
                                </a:lnTo>
                                <a:lnTo>
                                  <a:pt x="196" y="72"/>
                                </a:lnTo>
                                <a:lnTo>
                                  <a:pt x="172" y="86"/>
                                </a:lnTo>
                                <a:lnTo>
                                  <a:pt x="148" y="102"/>
                                </a:lnTo>
                                <a:lnTo>
                                  <a:pt x="124" y="117"/>
                                </a:lnTo>
                                <a:lnTo>
                                  <a:pt x="104" y="136"/>
                                </a:lnTo>
                                <a:lnTo>
                                  <a:pt x="83" y="152"/>
                                </a:lnTo>
                                <a:lnTo>
                                  <a:pt x="65" y="168"/>
                                </a:lnTo>
                                <a:lnTo>
                                  <a:pt x="46" y="184"/>
                                </a:lnTo>
                                <a:lnTo>
                                  <a:pt x="30" y="201"/>
                                </a:lnTo>
                                <a:lnTo>
                                  <a:pt x="12" y="217"/>
                                </a:lnTo>
                                <a:lnTo>
                                  <a:pt x="0" y="231"/>
                                </a:lnTo>
                                <a:lnTo>
                                  <a:pt x="0" y="673"/>
                                </a:lnTo>
                                <a:lnTo>
                                  <a:pt x="4" y="673"/>
                                </a:lnTo>
                                <a:lnTo>
                                  <a:pt x="46" y="673"/>
                                </a:lnTo>
                                <a:lnTo>
                                  <a:pt x="92" y="669"/>
                                </a:lnTo>
                                <a:lnTo>
                                  <a:pt x="142" y="661"/>
                                </a:lnTo>
                                <a:lnTo>
                                  <a:pt x="196" y="653"/>
                                </a:lnTo>
                                <a:lnTo>
                                  <a:pt x="254" y="645"/>
                                </a:lnTo>
                                <a:lnTo>
                                  <a:pt x="311" y="634"/>
                                </a:lnTo>
                                <a:lnTo>
                                  <a:pt x="374" y="622"/>
                                </a:lnTo>
                                <a:lnTo>
                                  <a:pt x="436" y="608"/>
                                </a:lnTo>
                                <a:lnTo>
                                  <a:pt x="501" y="594"/>
                                </a:lnTo>
                                <a:lnTo>
                                  <a:pt x="565" y="578"/>
                                </a:lnTo>
                                <a:lnTo>
                                  <a:pt x="632" y="562"/>
                                </a:lnTo>
                                <a:lnTo>
                                  <a:pt x="695" y="544"/>
                                </a:lnTo>
                                <a:lnTo>
                                  <a:pt x="759" y="529"/>
                                </a:lnTo>
                                <a:lnTo>
                                  <a:pt x="823" y="511"/>
                                </a:lnTo>
                                <a:lnTo>
                                  <a:pt x="885" y="495"/>
                                </a:lnTo>
                                <a:lnTo>
                                  <a:pt x="943" y="477"/>
                                </a:lnTo>
                                <a:lnTo>
                                  <a:pt x="1001" y="459"/>
                                </a:lnTo>
                                <a:lnTo>
                                  <a:pt x="1055" y="443"/>
                                </a:lnTo>
                                <a:lnTo>
                                  <a:pt x="1104" y="429"/>
                                </a:lnTo>
                                <a:lnTo>
                                  <a:pt x="1150" y="416"/>
                                </a:lnTo>
                                <a:lnTo>
                                  <a:pt x="1150" y="46"/>
                                </a:lnTo>
                                <a:lnTo>
                                  <a:pt x="1144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36" name="Freeform 401"/>
                        <wps:cNvSpPr>
                          <a:spLocks/>
                        </wps:cNvSpPr>
                        <wps:spPr bwMode="auto">
                          <a:xfrm>
                            <a:off x="0" y="2095500"/>
                            <a:ext cx="1825881" cy="1107665"/>
                          </a:xfrm>
                          <a:custGeom>
                            <a:avLst/>
                            <a:gdLst>
                              <a:gd name="T0" fmla="*/ 1074 w 1150"/>
                              <a:gd name="T1" fmla="*/ 70 h 698"/>
                              <a:gd name="T2" fmla="*/ 1011 w 1150"/>
                              <a:gd name="T3" fmla="*/ 141 h 698"/>
                              <a:gd name="T4" fmla="*/ 953 w 1150"/>
                              <a:gd name="T5" fmla="*/ 209 h 698"/>
                              <a:gd name="T6" fmla="*/ 897 w 1150"/>
                              <a:gd name="T7" fmla="*/ 262 h 698"/>
                              <a:gd name="T8" fmla="*/ 835 w 1150"/>
                              <a:gd name="T9" fmla="*/ 278 h 698"/>
                              <a:gd name="T10" fmla="*/ 761 w 1150"/>
                              <a:gd name="T11" fmla="*/ 242 h 698"/>
                              <a:gd name="T12" fmla="*/ 693 w 1150"/>
                              <a:gd name="T13" fmla="*/ 177 h 698"/>
                              <a:gd name="T14" fmla="*/ 642 w 1150"/>
                              <a:gd name="T15" fmla="*/ 131 h 698"/>
                              <a:gd name="T16" fmla="*/ 587 w 1150"/>
                              <a:gd name="T17" fmla="*/ 94 h 698"/>
                              <a:gd name="T18" fmla="*/ 527 w 1150"/>
                              <a:gd name="T19" fmla="*/ 62 h 698"/>
                              <a:gd name="T20" fmla="*/ 466 w 1150"/>
                              <a:gd name="T21" fmla="*/ 38 h 698"/>
                              <a:gd name="T22" fmla="*/ 402 w 1150"/>
                              <a:gd name="T23" fmla="*/ 18 h 698"/>
                              <a:gd name="T24" fmla="*/ 334 w 1150"/>
                              <a:gd name="T25" fmla="*/ 6 h 698"/>
                              <a:gd name="T26" fmla="*/ 268 w 1150"/>
                              <a:gd name="T27" fmla="*/ 0 h 698"/>
                              <a:gd name="T28" fmla="*/ 202 w 1150"/>
                              <a:gd name="T29" fmla="*/ 0 h 698"/>
                              <a:gd name="T30" fmla="*/ 134 w 1150"/>
                              <a:gd name="T31" fmla="*/ 6 h 698"/>
                              <a:gd name="T32" fmla="*/ 71 w 1150"/>
                              <a:gd name="T33" fmla="*/ 20 h 698"/>
                              <a:gd name="T34" fmla="*/ 6 w 1150"/>
                              <a:gd name="T35" fmla="*/ 38 h 698"/>
                              <a:gd name="T36" fmla="*/ 0 w 1150"/>
                              <a:gd name="T37" fmla="*/ 698 h 698"/>
                              <a:gd name="T38" fmla="*/ 374 w 1150"/>
                              <a:gd name="T39" fmla="*/ 692 h 698"/>
                              <a:gd name="T40" fmla="*/ 406 w 1150"/>
                              <a:gd name="T41" fmla="*/ 668 h 698"/>
                              <a:gd name="T42" fmla="*/ 456 w 1150"/>
                              <a:gd name="T43" fmla="*/ 633 h 698"/>
                              <a:gd name="T44" fmla="*/ 509 w 1150"/>
                              <a:gd name="T45" fmla="*/ 605 h 698"/>
                              <a:gd name="T46" fmla="*/ 563 w 1150"/>
                              <a:gd name="T47" fmla="*/ 585 h 698"/>
                              <a:gd name="T48" fmla="*/ 616 w 1150"/>
                              <a:gd name="T49" fmla="*/ 571 h 698"/>
                              <a:gd name="T50" fmla="*/ 672 w 1150"/>
                              <a:gd name="T51" fmla="*/ 565 h 698"/>
                              <a:gd name="T52" fmla="*/ 725 w 1150"/>
                              <a:gd name="T53" fmla="*/ 563 h 698"/>
                              <a:gd name="T54" fmla="*/ 779 w 1150"/>
                              <a:gd name="T55" fmla="*/ 565 h 698"/>
                              <a:gd name="T56" fmla="*/ 833 w 1150"/>
                              <a:gd name="T57" fmla="*/ 571 h 698"/>
                              <a:gd name="T58" fmla="*/ 886 w 1150"/>
                              <a:gd name="T59" fmla="*/ 579 h 698"/>
                              <a:gd name="T60" fmla="*/ 939 w 1150"/>
                              <a:gd name="T61" fmla="*/ 589 h 698"/>
                              <a:gd name="T62" fmla="*/ 991 w 1150"/>
                              <a:gd name="T63" fmla="*/ 601 h 698"/>
                              <a:gd name="T64" fmla="*/ 1041 w 1150"/>
                              <a:gd name="T65" fmla="*/ 611 h 698"/>
                              <a:gd name="T66" fmla="*/ 1090 w 1150"/>
                              <a:gd name="T67" fmla="*/ 621 h 698"/>
                              <a:gd name="T68" fmla="*/ 1138 w 1150"/>
                              <a:gd name="T69" fmla="*/ 629 h 698"/>
                              <a:gd name="T70" fmla="*/ 1150 w 1150"/>
                              <a:gd name="T71" fmla="*/ 14 h 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1150" h="698">
                                <a:moveTo>
                                  <a:pt x="1112" y="38"/>
                                </a:moveTo>
                                <a:lnTo>
                                  <a:pt x="1074" y="70"/>
                                </a:lnTo>
                                <a:lnTo>
                                  <a:pt x="1041" y="104"/>
                                </a:lnTo>
                                <a:lnTo>
                                  <a:pt x="1011" y="141"/>
                                </a:lnTo>
                                <a:lnTo>
                                  <a:pt x="981" y="177"/>
                                </a:lnTo>
                                <a:lnTo>
                                  <a:pt x="953" y="209"/>
                                </a:lnTo>
                                <a:lnTo>
                                  <a:pt x="925" y="238"/>
                                </a:lnTo>
                                <a:lnTo>
                                  <a:pt x="897" y="262"/>
                                </a:lnTo>
                                <a:lnTo>
                                  <a:pt x="867" y="274"/>
                                </a:lnTo>
                                <a:lnTo>
                                  <a:pt x="835" y="278"/>
                                </a:lnTo>
                                <a:lnTo>
                                  <a:pt x="799" y="268"/>
                                </a:lnTo>
                                <a:lnTo>
                                  <a:pt x="761" y="242"/>
                                </a:lnTo>
                                <a:lnTo>
                                  <a:pt x="717" y="201"/>
                                </a:lnTo>
                                <a:lnTo>
                                  <a:pt x="693" y="177"/>
                                </a:lnTo>
                                <a:lnTo>
                                  <a:pt x="670" y="151"/>
                                </a:lnTo>
                                <a:lnTo>
                                  <a:pt x="642" y="131"/>
                                </a:lnTo>
                                <a:lnTo>
                                  <a:pt x="616" y="111"/>
                                </a:lnTo>
                                <a:lnTo>
                                  <a:pt x="587" y="94"/>
                                </a:lnTo>
                                <a:lnTo>
                                  <a:pt x="557" y="78"/>
                                </a:lnTo>
                                <a:lnTo>
                                  <a:pt x="527" y="62"/>
                                </a:lnTo>
                                <a:lnTo>
                                  <a:pt x="497" y="50"/>
                                </a:lnTo>
                                <a:lnTo>
                                  <a:pt x="466" y="38"/>
                                </a:lnTo>
                                <a:lnTo>
                                  <a:pt x="434" y="28"/>
                                </a:lnTo>
                                <a:lnTo>
                                  <a:pt x="402" y="18"/>
                                </a:lnTo>
                                <a:lnTo>
                                  <a:pt x="368" y="12"/>
                                </a:lnTo>
                                <a:lnTo>
                                  <a:pt x="334" y="6"/>
                                </a:lnTo>
                                <a:lnTo>
                                  <a:pt x="301" y="2"/>
                                </a:lnTo>
                                <a:lnTo>
                                  <a:pt x="268" y="0"/>
                                </a:lnTo>
                                <a:lnTo>
                                  <a:pt x="234" y="0"/>
                                </a:lnTo>
                                <a:lnTo>
                                  <a:pt x="202" y="0"/>
                                </a:lnTo>
                                <a:lnTo>
                                  <a:pt x="168" y="2"/>
                                </a:lnTo>
                                <a:lnTo>
                                  <a:pt x="134" y="6"/>
                                </a:lnTo>
                                <a:lnTo>
                                  <a:pt x="102" y="14"/>
                                </a:lnTo>
                                <a:lnTo>
                                  <a:pt x="71" y="20"/>
                                </a:lnTo>
                                <a:lnTo>
                                  <a:pt x="38" y="28"/>
                                </a:lnTo>
                                <a:lnTo>
                                  <a:pt x="6" y="38"/>
                                </a:lnTo>
                                <a:lnTo>
                                  <a:pt x="0" y="40"/>
                                </a:lnTo>
                                <a:lnTo>
                                  <a:pt x="0" y="698"/>
                                </a:lnTo>
                                <a:lnTo>
                                  <a:pt x="364" y="698"/>
                                </a:lnTo>
                                <a:lnTo>
                                  <a:pt x="374" y="692"/>
                                </a:lnTo>
                                <a:lnTo>
                                  <a:pt x="390" y="680"/>
                                </a:lnTo>
                                <a:lnTo>
                                  <a:pt x="406" y="668"/>
                                </a:lnTo>
                                <a:lnTo>
                                  <a:pt x="432" y="651"/>
                                </a:lnTo>
                                <a:lnTo>
                                  <a:pt x="456" y="633"/>
                                </a:lnTo>
                                <a:lnTo>
                                  <a:pt x="481" y="619"/>
                                </a:lnTo>
                                <a:lnTo>
                                  <a:pt x="509" y="605"/>
                                </a:lnTo>
                                <a:lnTo>
                                  <a:pt x="535" y="595"/>
                                </a:lnTo>
                                <a:lnTo>
                                  <a:pt x="563" y="585"/>
                                </a:lnTo>
                                <a:lnTo>
                                  <a:pt x="589" y="579"/>
                                </a:lnTo>
                                <a:lnTo>
                                  <a:pt x="616" y="571"/>
                                </a:lnTo>
                                <a:lnTo>
                                  <a:pt x="644" y="569"/>
                                </a:lnTo>
                                <a:lnTo>
                                  <a:pt x="672" y="565"/>
                                </a:lnTo>
                                <a:lnTo>
                                  <a:pt x="697" y="565"/>
                                </a:lnTo>
                                <a:lnTo>
                                  <a:pt x="725" y="563"/>
                                </a:lnTo>
                                <a:lnTo>
                                  <a:pt x="751" y="565"/>
                                </a:lnTo>
                                <a:lnTo>
                                  <a:pt x="779" y="565"/>
                                </a:lnTo>
                                <a:lnTo>
                                  <a:pt x="807" y="569"/>
                                </a:lnTo>
                                <a:lnTo>
                                  <a:pt x="833" y="571"/>
                                </a:lnTo>
                                <a:lnTo>
                                  <a:pt x="859" y="575"/>
                                </a:lnTo>
                                <a:lnTo>
                                  <a:pt x="886" y="579"/>
                                </a:lnTo>
                                <a:lnTo>
                                  <a:pt x="913" y="585"/>
                                </a:lnTo>
                                <a:lnTo>
                                  <a:pt x="939" y="589"/>
                                </a:lnTo>
                                <a:lnTo>
                                  <a:pt x="965" y="595"/>
                                </a:lnTo>
                                <a:lnTo>
                                  <a:pt x="991" y="601"/>
                                </a:lnTo>
                                <a:lnTo>
                                  <a:pt x="1017" y="605"/>
                                </a:lnTo>
                                <a:lnTo>
                                  <a:pt x="1041" y="611"/>
                                </a:lnTo>
                                <a:lnTo>
                                  <a:pt x="1067" y="617"/>
                                </a:lnTo>
                                <a:lnTo>
                                  <a:pt x="1090" y="621"/>
                                </a:lnTo>
                                <a:lnTo>
                                  <a:pt x="1114" y="625"/>
                                </a:lnTo>
                                <a:lnTo>
                                  <a:pt x="1138" y="629"/>
                                </a:lnTo>
                                <a:lnTo>
                                  <a:pt x="1150" y="631"/>
                                </a:lnTo>
                                <a:lnTo>
                                  <a:pt x="1150" y="14"/>
                                </a:lnTo>
                                <a:lnTo>
                                  <a:pt x="1112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37" name="Freeform 402"/>
                        <wps:cNvSpPr>
                          <a:spLocks/>
                        </wps:cNvSpPr>
                        <wps:spPr bwMode="auto">
                          <a:xfrm>
                            <a:off x="847725" y="1628775"/>
                            <a:ext cx="26991" cy="41260"/>
                          </a:xfrm>
                          <a:custGeom>
                            <a:avLst/>
                            <a:gdLst>
                              <a:gd name="T0" fmla="*/ 6 w 17"/>
                              <a:gd name="T1" fmla="*/ 0 h 26"/>
                              <a:gd name="T2" fmla="*/ 6 w 17"/>
                              <a:gd name="T3" fmla="*/ 2 h 26"/>
                              <a:gd name="T4" fmla="*/ 6 w 17"/>
                              <a:gd name="T5" fmla="*/ 8 h 26"/>
                              <a:gd name="T6" fmla="*/ 4 w 17"/>
                              <a:gd name="T7" fmla="*/ 16 h 26"/>
                              <a:gd name="T8" fmla="*/ 0 w 17"/>
                              <a:gd name="T9" fmla="*/ 24 h 26"/>
                              <a:gd name="T10" fmla="*/ 10 w 17"/>
                              <a:gd name="T11" fmla="*/ 26 h 26"/>
                              <a:gd name="T12" fmla="*/ 12 w 17"/>
                              <a:gd name="T13" fmla="*/ 20 h 26"/>
                              <a:gd name="T14" fmla="*/ 17 w 17"/>
                              <a:gd name="T15" fmla="*/ 24 h 26"/>
                              <a:gd name="T16" fmla="*/ 12 w 17"/>
                              <a:gd name="T17" fmla="*/ 6 h 26"/>
                              <a:gd name="T18" fmla="*/ 6 w 17"/>
                              <a:gd name="T19" fmla="*/ 0 h 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" h="26">
                                <a:moveTo>
                                  <a:pt x="6" y="0"/>
                                </a:moveTo>
                                <a:lnTo>
                                  <a:pt x="6" y="2"/>
                                </a:lnTo>
                                <a:lnTo>
                                  <a:pt x="6" y="8"/>
                                </a:lnTo>
                                <a:lnTo>
                                  <a:pt x="4" y="16"/>
                                </a:lnTo>
                                <a:lnTo>
                                  <a:pt x="0" y="24"/>
                                </a:lnTo>
                                <a:lnTo>
                                  <a:pt x="10" y="26"/>
                                </a:lnTo>
                                <a:lnTo>
                                  <a:pt x="12" y="20"/>
                                </a:lnTo>
                                <a:lnTo>
                                  <a:pt x="17" y="24"/>
                                </a:lnTo>
                                <a:lnTo>
                                  <a:pt x="12" y="6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38" name="Freeform 403"/>
                        <wps:cNvSpPr>
                          <a:spLocks/>
                        </wps:cNvSpPr>
                        <wps:spPr bwMode="auto">
                          <a:xfrm>
                            <a:off x="771525" y="1419225"/>
                            <a:ext cx="171474" cy="226929"/>
                          </a:xfrm>
                          <a:custGeom>
                            <a:avLst/>
                            <a:gdLst>
                              <a:gd name="T0" fmla="*/ 104 w 108"/>
                              <a:gd name="T1" fmla="*/ 137 h 143"/>
                              <a:gd name="T2" fmla="*/ 98 w 108"/>
                              <a:gd name="T3" fmla="*/ 133 h 143"/>
                              <a:gd name="T4" fmla="*/ 92 w 108"/>
                              <a:gd name="T5" fmla="*/ 129 h 143"/>
                              <a:gd name="T6" fmla="*/ 88 w 108"/>
                              <a:gd name="T7" fmla="*/ 121 h 143"/>
                              <a:gd name="T8" fmla="*/ 82 w 108"/>
                              <a:gd name="T9" fmla="*/ 113 h 143"/>
                              <a:gd name="T10" fmla="*/ 80 w 108"/>
                              <a:gd name="T11" fmla="*/ 105 h 143"/>
                              <a:gd name="T12" fmla="*/ 80 w 108"/>
                              <a:gd name="T13" fmla="*/ 97 h 143"/>
                              <a:gd name="T14" fmla="*/ 94 w 108"/>
                              <a:gd name="T15" fmla="*/ 95 h 143"/>
                              <a:gd name="T16" fmla="*/ 94 w 108"/>
                              <a:gd name="T17" fmla="*/ 93 h 143"/>
                              <a:gd name="T18" fmla="*/ 90 w 108"/>
                              <a:gd name="T19" fmla="*/ 91 h 143"/>
                              <a:gd name="T20" fmla="*/ 86 w 108"/>
                              <a:gd name="T21" fmla="*/ 87 h 143"/>
                              <a:gd name="T22" fmla="*/ 80 w 108"/>
                              <a:gd name="T23" fmla="*/ 83 h 143"/>
                              <a:gd name="T24" fmla="*/ 74 w 108"/>
                              <a:gd name="T25" fmla="*/ 78 h 143"/>
                              <a:gd name="T26" fmla="*/ 70 w 108"/>
                              <a:gd name="T27" fmla="*/ 72 h 143"/>
                              <a:gd name="T28" fmla="*/ 66 w 108"/>
                              <a:gd name="T29" fmla="*/ 66 h 143"/>
                              <a:gd name="T30" fmla="*/ 64 w 108"/>
                              <a:gd name="T31" fmla="*/ 58 h 143"/>
                              <a:gd name="T32" fmla="*/ 76 w 108"/>
                              <a:gd name="T33" fmla="*/ 52 h 143"/>
                              <a:gd name="T34" fmla="*/ 72 w 108"/>
                              <a:gd name="T35" fmla="*/ 50 h 143"/>
                              <a:gd name="T36" fmla="*/ 66 w 108"/>
                              <a:gd name="T37" fmla="*/ 44 h 143"/>
                              <a:gd name="T38" fmla="*/ 57 w 108"/>
                              <a:gd name="T39" fmla="*/ 30 h 143"/>
                              <a:gd name="T40" fmla="*/ 53 w 108"/>
                              <a:gd name="T41" fmla="*/ 0 h 143"/>
                              <a:gd name="T42" fmla="*/ 51 w 108"/>
                              <a:gd name="T43" fmla="*/ 8 h 143"/>
                              <a:gd name="T44" fmla="*/ 47 w 108"/>
                              <a:gd name="T45" fmla="*/ 24 h 143"/>
                              <a:gd name="T46" fmla="*/ 41 w 108"/>
                              <a:gd name="T47" fmla="*/ 42 h 143"/>
                              <a:gd name="T48" fmla="*/ 27 w 108"/>
                              <a:gd name="T49" fmla="*/ 54 h 143"/>
                              <a:gd name="T50" fmla="*/ 39 w 108"/>
                              <a:gd name="T51" fmla="*/ 58 h 143"/>
                              <a:gd name="T52" fmla="*/ 39 w 108"/>
                              <a:gd name="T53" fmla="*/ 62 h 143"/>
                              <a:gd name="T54" fmla="*/ 37 w 108"/>
                              <a:gd name="T55" fmla="*/ 72 h 143"/>
                              <a:gd name="T56" fmla="*/ 33 w 108"/>
                              <a:gd name="T57" fmla="*/ 85 h 143"/>
                              <a:gd name="T58" fmla="*/ 21 w 108"/>
                              <a:gd name="T59" fmla="*/ 95 h 143"/>
                              <a:gd name="T60" fmla="*/ 31 w 108"/>
                              <a:gd name="T61" fmla="*/ 99 h 143"/>
                              <a:gd name="T62" fmla="*/ 31 w 108"/>
                              <a:gd name="T63" fmla="*/ 99 h 143"/>
                              <a:gd name="T64" fmla="*/ 33 w 108"/>
                              <a:gd name="T65" fmla="*/ 103 h 143"/>
                              <a:gd name="T66" fmla="*/ 35 w 108"/>
                              <a:gd name="T67" fmla="*/ 107 h 143"/>
                              <a:gd name="T68" fmla="*/ 35 w 108"/>
                              <a:gd name="T69" fmla="*/ 111 h 143"/>
                              <a:gd name="T70" fmla="*/ 33 w 108"/>
                              <a:gd name="T71" fmla="*/ 119 h 143"/>
                              <a:gd name="T72" fmla="*/ 27 w 108"/>
                              <a:gd name="T73" fmla="*/ 125 h 143"/>
                              <a:gd name="T74" fmla="*/ 15 w 108"/>
                              <a:gd name="T75" fmla="*/ 131 h 143"/>
                              <a:gd name="T76" fmla="*/ 0 w 108"/>
                              <a:gd name="T77" fmla="*/ 139 h 143"/>
                              <a:gd name="T78" fmla="*/ 45 w 108"/>
                              <a:gd name="T79" fmla="*/ 143 h 143"/>
                              <a:gd name="T80" fmla="*/ 45 w 108"/>
                              <a:gd name="T81" fmla="*/ 143 h 143"/>
                              <a:gd name="T82" fmla="*/ 49 w 108"/>
                              <a:gd name="T83" fmla="*/ 141 h 143"/>
                              <a:gd name="T84" fmla="*/ 56 w 108"/>
                              <a:gd name="T85" fmla="*/ 141 h 143"/>
                              <a:gd name="T86" fmla="*/ 64 w 108"/>
                              <a:gd name="T87" fmla="*/ 139 h 143"/>
                              <a:gd name="T88" fmla="*/ 72 w 108"/>
                              <a:gd name="T89" fmla="*/ 139 h 143"/>
                              <a:gd name="T90" fmla="*/ 82 w 108"/>
                              <a:gd name="T91" fmla="*/ 139 h 143"/>
                              <a:gd name="T92" fmla="*/ 96 w 108"/>
                              <a:gd name="T93" fmla="*/ 139 h 143"/>
                              <a:gd name="T94" fmla="*/ 108 w 108"/>
                              <a:gd name="T95" fmla="*/ 141 h 143"/>
                              <a:gd name="T96" fmla="*/ 108 w 108"/>
                              <a:gd name="T97" fmla="*/ 139 h 143"/>
                              <a:gd name="T98" fmla="*/ 104 w 108"/>
                              <a:gd name="T99" fmla="*/ 13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08" h="143">
                                <a:moveTo>
                                  <a:pt x="104" y="137"/>
                                </a:moveTo>
                                <a:lnTo>
                                  <a:pt x="98" y="133"/>
                                </a:lnTo>
                                <a:lnTo>
                                  <a:pt x="92" y="129"/>
                                </a:lnTo>
                                <a:lnTo>
                                  <a:pt x="88" y="121"/>
                                </a:lnTo>
                                <a:lnTo>
                                  <a:pt x="82" y="113"/>
                                </a:lnTo>
                                <a:lnTo>
                                  <a:pt x="80" y="105"/>
                                </a:lnTo>
                                <a:lnTo>
                                  <a:pt x="80" y="97"/>
                                </a:lnTo>
                                <a:lnTo>
                                  <a:pt x="94" y="95"/>
                                </a:lnTo>
                                <a:lnTo>
                                  <a:pt x="94" y="93"/>
                                </a:lnTo>
                                <a:lnTo>
                                  <a:pt x="90" y="91"/>
                                </a:lnTo>
                                <a:lnTo>
                                  <a:pt x="86" y="87"/>
                                </a:lnTo>
                                <a:lnTo>
                                  <a:pt x="80" y="83"/>
                                </a:lnTo>
                                <a:lnTo>
                                  <a:pt x="74" y="78"/>
                                </a:lnTo>
                                <a:lnTo>
                                  <a:pt x="70" y="72"/>
                                </a:lnTo>
                                <a:lnTo>
                                  <a:pt x="66" y="66"/>
                                </a:lnTo>
                                <a:lnTo>
                                  <a:pt x="64" y="58"/>
                                </a:lnTo>
                                <a:lnTo>
                                  <a:pt x="76" y="52"/>
                                </a:lnTo>
                                <a:lnTo>
                                  <a:pt x="72" y="50"/>
                                </a:lnTo>
                                <a:lnTo>
                                  <a:pt x="66" y="44"/>
                                </a:lnTo>
                                <a:lnTo>
                                  <a:pt x="57" y="30"/>
                                </a:lnTo>
                                <a:lnTo>
                                  <a:pt x="53" y="0"/>
                                </a:lnTo>
                                <a:lnTo>
                                  <a:pt x="51" y="8"/>
                                </a:lnTo>
                                <a:lnTo>
                                  <a:pt x="47" y="24"/>
                                </a:lnTo>
                                <a:lnTo>
                                  <a:pt x="41" y="42"/>
                                </a:lnTo>
                                <a:lnTo>
                                  <a:pt x="27" y="54"/>
                                </a:lnTo>
                                <a:lnTo>
                                  <a:pt x="39" y="58"/>
                                </a:lnTo>
                                <a:lnTo>
                                  <a:pt x="39" y="62"/>
                                </a:lnTo>
                                <a:lnTo>
                                  <a:pt x="37" y="72"/>
                                </a:lnTo>
                                <a:lnTo>
                                  <a:pt x="33" y="85"/>
                                </a:lnTo>
                                <a:lnTo>
                                  <a:pt x="21" y="95"/>
                                </a:lnTo>
                                <a:lnTo>
                                  <a:pt x="31" y="99"/>
                                </a:lnTo>
                                <a:lnTo>
                                  <a:pt x="31" y="99"/>
                                </a:lnTo>
                                <a:lnTo>
                                  <a:pt x="33" y="103"/>
                                </a:lnTo>
                                <a:lnTo>
                                  <a:pt x="35" y="107"/>
                                </a:lnTo>
                                <a:lnTo>
                                  <a:pt x="35" y="111"/>
                                </a:lnTo>
                                <a:lnTo>
                                  <a:pt x="33" y="119"/>
                                </a:lnTo>
                                <a:lnTo>
                                  <a:pt x="27" y="125"/>
                                </a:lnTo>
                                <a:lnTo>
                                  <a:pt x="15" y="131"/>
                                </a:lnTo>
                                <a:lnTo>
                                  <a:pt x="0" y="139"/>
                                </a:lnTo>
                                <a:lnTo>
                                  <a:pt x="45" y="143"/>
                                </a:lnTo>
                                <a:lnTo>
                                  <a:pt x="45" y="143"/>
                                </a:lnTo>
                                <a:lnTo>
                                  <a:pt x="49" y="141"/>
                                </a:lnTo>
                                <a:lnTo>
                                  <a:pt x="56" y="141"/>
                                </a:lnTo>
                                <a:lnTo>
                                  <a:pt x="64" y="139"/>
                                </a:lnTo>
                                <a:lnTo>
                                  <a:pt x="72" y="139"/>
                                </a:lnTo>
                                <a:lnTo>
                                  <a:pt x="82" y="139"/>
                                </a:lnTo>
                                <a:lnTo>
                                  <a:pt x="96" y="139"/>
                                </a:lnTo>
                                <a:lnTo>
                                  <a:pt x="108" y="141"/>
                                </a:lnTo>
                                <a:lnTo>
                                  <a:pt x="108" y="139"/>
                                </a:lnTo>
                                <a:lnTo>
                                  <a:pt x="104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39" name="Freeform 404"/>
                        <wps:cNvSpPr>
                          <a:spLocks/>
                        </wps:cNvSpPr>
                        <wps:spPr bwMode="auto">
                          <a:xfrm>
                            <a:off x="857250" y="1476375"/>
                            <a:ext cx="14290" cy="25391"/>
                          </a:xfrm>
                          <a:custGeom>
                            <a:avLst/>
                            <a:gdLst>
                              <a:gd name="T0" fmla="*/ 2 w 9"/>
                              <a:gd name="T1" fmla="*/ 6 h 16"/>
                              <a:gd name="T2" fmla="*/ 0 w 9"/>
                              <a:gd name="T3" fmla="*/ 2 h 16"/>
                              <a:gd name="T4" fmla="*/ 0 w 9"/>
                              <a:gd name="T5" fmla="*/ 0 h 16"/>
                              <a:gd name="T6" fmla="*/ 0 w 9"/>
                              <a:gd name="T7" fmla="*/ 8 h 16"/>
                              <a:gd name="T8" fmla="*/ 0 w 9"/>
                              <a:gd name="T9" fmla="*/ 14 h 16"/>
                              <a:gd name="T10" fmla="*/ 2 w 9"/>
                              <a:gd name="T11" fmla="*/ 16 h 16"/>
                              <a:gd name="T12" fmla="*/ 2 w 9"/>
                              <a:gd name="T13" fmla="*/ 16 h 16"/>
                              <a:gd name="T14" fmla="*/ 9 w 9"/>
                              <a:gd name="T15" fmla="*/ 14 h 16"/>
                              <a:gd name="T16" fmla="*/ 4 w 9"/>
                              <a:gd name="T17" fmla="*/ 12 h 16"/>
                              <a:gd name="T18" fmla="*/ 2 w 9"/>
                              <a:gd name="T19" fmla="*/ 6 h 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9" h="16">
                                <a:moveTo>
                                  <a:pt x="2" y="6"/>
                                </a:moveTo>
                                <a:lnTo>
                                  <a:pt x="0" y="2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0" y="14"/>
                                </a:lnTo>
                                <a:lnTo>
                                  <a:pt x="2" y="16"/>
                                </a:lnTo>
                                <a:lnTo>
                                  <a:pt x="2" y="16"/>
                                </a:lnTo>
                                <a:lnTo>
                                  <a:pt x="9" y="14"/>
                                </a:lnTo>
                                <a:lnTo>
                                  <a:pt x="4" y="12"/>
                                </a:lnTo>
                                <a:lnTo>
                                  <a:pt x="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40" name="Freeform 405"/>
                        <wps:cNvSpPr>
                          <a:spLocks/>
                        </wps:cNvSpPr>
                        <wps:spPr bwMode="auto">
                          <a:xfrm>
                            <a:off x="857250" y="1514475"/>
                            <a:ext cx="26991" cy="42847"/>
                          </a:xfrm>
                          <a:custGeom>
                            <a:avLst/>
                            <a:gdLst>
                              <a:gd name="T0" fmla="*/ 6 w 17"/>
                              <a:gd name="T1" fmla="*/ 12 h 27"/>
                              <a:gd name="T2" fmla="*/ 2 w 17"/>
                              <a:gd name="T3" fmla="*/ 4 h 27"/>
                              <a:gd name="T4" fmla="*/ 0 w 17"/>
                              <a:gd name="T5" fmla="*/ 0 h 27"/>
                              <a:gd name="T6" fmla="*/ 0 w 17"/>
                              <a:gd name="T7" fmla="*/ 8 h 27"/>
                              <a:gd name="T8" fmla="*/ 4 w 17"/>
                              <a:gd name="T9" fmla="*/ 16 h 27"/>
                              <a:gd name="T10" fmla="*/ 6 w 17"/>
                              <a:gd name="T11" fmla="*/ 21 h 27"/>
                              <a:gd name="T12" fmla="*/ 7 w 17"/>
                              <a:gd name="T13" fmla="*/ 23 h 27"/>
                              <a:gd name="T14" fmla="*/ 7 w 17"/>
                              <a:gd name="T15" fmla="*/ 27 h 27"/>
                              <a:gd name="T16" fmla="*/ 11 w 17"/>
                              <a:gd name="T17" fmla="*/ 27 h 27"/>
                              <a:gd name="T18" fmla="*/ 13 w 17"/>
                              <a:gd name="T19" fmla="*/ 27 h 27"/>
                              <a:gd name="T20" fmla="*/ 15 w 17"/>
                              <a:gd name="T21" fmla="*/ 25 h 27"/>
                              <a:gd name="T22" fmla="*/ 17 w 17"/>
                              <a:gd name="T23" fmla="*/ 25 h 27"/>
                              <a:gd name="T24" fmla="*/ 11 w 17"/>
                              <a:gd name="T25" fmla="*/ 21 h 27"/>
                              <a:gd name="T26" fmla="*/ 6 w 17"/>
                              <a:gd name="T27" fmla="*/ 12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7" h="27">
                                <a:moveTo>
                                  <a:pt x="6" y="12"/>
                                </a:moveTo>
                                <a:lnTo>
                                  <a:pt x="2" y="4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4" y="16"/>
                                </a:lnTo>
                                <a:lnTo>
                                  <a:pt x="6" y="21"/>
                                </a:lnTo>
                                <a:lnTo>
                                  <a:pt x="7" y="23"/>
                                </a:lnTo>
                                <a:lnTo>
                                  <a:pt x="7" y="27"/>
                                </a:lnTo>
                                <a:lnTo>
                                  <a:pt x="11" y="27"/>
                                </a:lnTo>
                                <a:lnTo>
                                  <a:pt x="13" y="27"/>
                                </a:lnTo>
                                <a:lnTo>
                                  <a:pt x="15" y="25"/>
                                </a:lnTo>
                                <a:lnTo>
                                  <a:pt x="17" y="25"/>
                                </a:lnTo>
                                <a:lnTo>
                                  <a:pt x="11" y="21"/>
                                </a:lnTo>
                                <a:lnTo>
                                  <a:pt x="6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41" name="Freeform 406"/>
                        <wps:cNvSpPr>
                          <a:spLocks/>
                        </wps:cNvSpPr>
                        <wps:spPr bwMode="auto">
                          <a:xfrm>
                            <a:off x="847725" y="1581150"/>
                            <a:ext cx="55570" cy="53955"/>
                          </a:xfrm>
                          <a:custGeom>
                            <a:avLst/>
                            <a:gdLst>
                              <a:gd name="T0" fmla="*/ 23 w 35"/>
                              <a:gd name="T1" fmla="*/ 10 h 34"/>
                              <a:gd name="T2" fmla="*/ 23 w 35"/>
                              <a:gd name="T3" fmla="*/ 2 h 34"/>
                              <a:gd name="T4" fmla="*/ 23 w 35"/>
                              <a:gd name="T5" fmla="*/ 0 h 34"/>
                              <a:gd name="T6" fmla="*/ 18 w 35"/>
                              <a:gd name="T7" fmla="*/ 8 h 34"/>
                              <a:gd name="T8" fmla="*/ 18 w 35"/>
                              <a:gd name="T9" fmla="*/ 16 h 34"/>
                              <a:gd name="T10" fmla="*/ 21 w 35"/>
                              <a:gd name="T11" fmla="*/ 22 h 34"/>
                              <a:gd name="T12" fmla="*/ 21 w 35"/>
                              <a:gd name="T13" fmla="*/ 24 h 34"/>
                              <a:gd name="T14" fmla="*/ 14 w 35"/>
                              <a:gd name="T15" fmla="*/ 26 h 34"/>
                              <a:gd name="T16" fmla="*/ 6 w 35"/>
                              <a:gd name="T17" fmla="*/ 28 h 34"/>
                              <a:gd name="T18" fmla="*/ 2 w 35"/>
                              <a:gd name="T19" fmla="*/ 32 h 34"/>
                              <a:gd name="T20" fmla="*/ 0 w 35"/>
                              <a:gd name="T21" fmla="*/ 34 h 34"/>
                              <a:gd name="T22" fmla="*/ 4 w 35"/>
                              <a:gd name="T23" fmla="*/ 32 h 34"/>
                              <a:gd name="T24" fmla="*/ 8 w 35"/>
                              <a:gd name="T25" fmla="*/ 30 h 34"/>
                              <a:gd name="T26" fmla="*/ 14 w 35"/>
                              <a:gd name="T27" fmla="*/ 30 h 34"/>
                              <a:gd name="T28" fmla="*/ 21 w 35"/>
                              <a:gd name="T29" fmla="*/ 28 h 34"/>
                              <a:gd name="T30" fmla="*/ 25 w 35"/>
                              <a:gd name="T31" fmla="*/ 28 h 34"/>
                              <a:gd name="T32" fmla="*/ 31 w 35"/>
                              <a:gd name="T33" fmla="*/ 28 h 34"/>
                              <a:gd name="T34" fmla="*/ 33 w 35"/>
                              <a:gd name="T35" fmla="*/ 28 h 34"/>
                              <a:gd name="T36" fmla="*/ 35 w 35"/>
                              <a:gd name="T37" fmla="*/ 28 h 34"/>
                              <a:gd name="T38" fmla="*/ 27 w 35"/>
                              <a:gd name="T39" fmla="*/ 18 h 34"/>
                              <a:gd name="T40" fmla="*/ 23 w 35"/>
                              <a:gd name="T41" fmla="*/ 10 h 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35" h="34">
                                <a:moveTo>
                                  <a:pt x="23" y="10"/>
                                </a:moveTo>
                                <a:lnTo>
                                  <a:pt x="23" y="2"/>
                                </a:lnTo>
                                <a:lnTo>
                                  <a:pt x="23" y="0"/>
                                </a:lnTo>
                                <a:lnTo>
                                  <a:pt x="18" y="8"/>
                                </a:lnTo>
                                <a:lnTo>
                                  <a:pt x="18" y="16"/>
                                </a:lnTo>
                                <a:lnTo>
                                  <a:pt x="21" y="22"/>
                                </a:lnTo>
                                <a:lnTo>
                                  <a:pt x="21" y="24"/>
                                </a:lnTo>
                                <a:lnTo>
                                  <a:pt x="14" y="26"/>
                                </a:lnTo>
                                <a:lnTo>
                                  <a:pt x="6" y="28"/>
                                </a:lnTo>
                                <a:lnTo>
                                  <a:pt x="2" y="32"/>
                                </a:lnTo>
                                <a:lnTo>
                                  <a:pt x="0" y="34"/>
                                </a:lnTo>
                                <a:lnTo>
                                  <a:pt x="4" y="32"/>
                                </a:lnTo>
                                <a:lnTo>
                                  <a:pt x="8" y="30"/>
                                </a:lnTo>
                                <a:lnTo>
                                  <a:pt x="14" y="30"/>
                                </a:lnTo>
                                <a:lnTo>
                                  <a:pt x="21" y="28"/>
                                </a:lnTo>
                                <a:lnTo>
                                  <a:pt x="25" y="28"/>
                                </a:lnTo>
                                <a:lnTo>
                                  <a:pt x="31" y="28"/>
                                </a:lnTo>
                                <a:lnTo>
                                  <a:pt x="33" y="28"/>
                                </a:lnTo>
                                <a:lnTo>
                                  <a:pt x="35" y="28"/>
                                </a:lnTo>
                                <a:lnTo>
                                  <a:pt x="27" y="18"/>
                                </a:lnTo>
                                <a:lnTo>
                                  <a:pt x="23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42" name="Freeform 407"/>
                        <wps:cNvSpPr>
                          <a:spLocks/>
                        </wps:cNvSpPr>
                        <wps:spPr bwMode="auto">
                          <a:xfrm>
                            <a:off x="666750" y="1638300"/>
                            <a:ext cx="25404" cy="41260"/>
                          </a:xfrm>
                          <a:custGeom>
                            <a:avLst/>
                            <a:gdLst>
                              <a:gd name="T0" fmla="*/ 6 w 16"/>
                              <a:gd name="T1" fmla="*/ 0 h 26"/>
                              <a:gd name="T2" fmla="*/ 6 w 16"/>
                              <a:gd name="T3" fmla="*/ 2 h 26"/>
                              <a:gd name="T4" fmla="*/ 4 w 16"/>
                              <a:gd name="T5" fmla="*/ 8 h 26"/>
                              <a:gd name="T6" fmla="*/ 2 w 16"/>
                              <a:gd name="T7" fmla="*/ 16 h 26"/>
                              <a:gd name="T8" fmla="*/ 0 w 16"/>
                              <a:gd name="T9" fmla="*/ 22 h 26"/>
                              <a:gd name="T10" fmla="*/ 10 w 16"/>
                              <a:gd name="T11" fmla="*/ 26 h 26"/>
                              <a:gd name="T12" fmla="*/ 10 w 16"/>
                              <a:gd name="T13" fmla="*/ 20 h 26"/>
                              <a:gd name="T14" fmla="*/ 16 w 16"/>
                              <a:gd name="T15" fmla="*/ 24 h 26"/>
                              <a:gd name="T16" fmla="*/ 12 w 16"/>
                              <a:gd name="T17" fmla="*/ 4 h 26"/>
                              <a:gd name="T18" fmla="*/ 6 w 16"/>
                              <a:gd name="T19" fmla="*/ 0 h 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6" h="26">
                                <a:moveTo>
                                  <a:pt x="6" y="0"/>
                                </a:moveTo>
                                <a:lnTo>
                                  <a:pt x="6" y="2"/>
                                </a:lnTo>
                                <a:lnTo>
                                  <a:pt x="4" y="8"/>
                                </a:lnTo>
                                <a:lnTo>
                                  <a:pt x="2" y="16"/>
                                </a:lnTo>
                                <a:lnTo>
                                  <a:pt x="0" y="22"/>
                                </a:lnTo>
                                <a:lnTo>
                                  <a:pt x="10" y="26"/>
                                </a:lnTo>
                                <a:lnTo>
                                  <a:pt x="10" y="20"/>
                                </a:lnTo>
                                <a:lnTo>
                                  <a:pt x="16" y="24"/>
                                </a:lnTo>
                                <a:lnTo>
                                  <a:pt x="12" y="4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43" name="Freeform 408"/>
                        <wps:cNvSpPr>
                          <a:spLocks/>
                        </wps:cNvSpPr>
                        <wps:spPr bwMode="auto">
                          <a:xfrm>
                            <a:off x="590550" y="1428750"/>
                            <a:ext cx="171474" cy="226929"/>
                          </a:xfrm>
                          <a:custGeom>
                            <a:avLst/>
                            <a:gdLst>
                              <a:gd name="T0" fmla="*/ 102 w 108"/>
                              <a:gd name="T1" fmla="*/ 137 h 143"/>
                              <a:gd name="T2" fmla="*/ 98 w 108"/>
                              <a:gd name="T3" fmla="*/ 133 h 143"/>
                              <a:gd name="T4" fmla="*/ 92 w 108"/>
                              <a:gd name="T5" fmla="*/ 127 h 143"/>
                              <a:gd name="T6" fmla="*/ 86 w 108"/>
                              <a:gd name="T7" fmla="*/ 121 h 143"/>
                              <a:gd name="T8" fmla="*/ 82 w 108"/>
                              <a:gd name="T9" fmla="*/ 113 h 143"/>
                              <a:gd name="T10" fmla="*/ 78 w 108"/>
                              <a:gd name="T11" fmla="*/ 105 h 143"/>
                              <a:gd name="T12" fmla="*/ 78 w 108"/>
                              <a:gd name="T13" fmla="*/ 97 h 143"/>
                              <a:gd name="T14" fmla="*/ 94 w 108"/>
                              <a:gd name="T15" fmla="*/ 93 h 143"/>
                              <a:gd name="T16" fmla="*/ 92 w 108"/>
                              <a:gd name="T17" fmla="*/ 93 h 143"/>
                              <a:gd name="T18" fmla="*/ 88 w 108"/>
                              <a:gd name="T19" fmla="*/ 91 h 143"/>
                              <a:gd name="T20" fmla="*/ 84 w 108"/>
                              <a:gd name="T21" fmla="*/ 87 h 143"/>
                              <a:gd name="T22" fmla="*/ 78 w 108"/>
                              <a:gd name="T23" fmla="*/ 83 h 143"/>
                              <a:gd name="T24" fmla="*/ 74 w 108"/>
                              <a:gd name="T25" fmla="*/ 77 h 143"/>
                              <a:gd name="T26" fmla="*/ 68 w 108"/>
                              <a:gd name="T27" fmla="*/ 72 h 143"/>
                              <a:gd name="T28" fmla="*/ 66 w 108"/>
                              <a:gd name="T29" fmla="*/ 64 h 143"/>
                              <a:gd name="T30" fmla="*/ 64 w 108"/>
                              <a:gd name="T31" fmla="*/ 56 h 143"/>
                              <a:gd name="T32" fmla="*/ 76 w 108"/>
                              <a:gd name="T33" fmla="*/ 52 h 143"/>
                              <a:gd name="T34" fmla="*/ 72 w 108"/>
                              <a:gd name="T35" fmla="*/ 52 h 143"/>
                              <a:gd name="T36" fmla="*/ 66 w 108"/>
                              <a:gd name="T37" fmla="*/ 44 h 143"/>
                              <a:gd name="T38" fmla="*/ 58 w 108"/>
                              <a:gd name="T39" fmla="*/ 28 h 143"/>
                              <a:gd name="T40" fmla="*/ 52 w 108"/>
                              <a:gd name="T41" fmla="*/ 0 h 143"/>
                              <a:gd name="T42" fmla="*/ 50 w 108"/>
                              <a:gd name="T43" fmla="*/ 8 h 143"/>
                              <a:gd name="T44" fmla="*/ 48 w 108"/>
                              <a:gd name="T45" fmla="*/ 24 h 143"/>
                              <a:gd name="T46" fmla="*/ 40 w 108"/>
                              <a:gd name="T47" fmla="*/ 42 h 143"/>
                              <a:gd name="T48" fmla="*/ 28 w 108"/>
                              <a:gd name="T49" fmla="*/ 54 h 143"/>
                              <a:gd name="T50" fmla="*/ 40 w 108"/>
                              <a:gd name="T51" fmla="*/ 58 h 143"/>
                              <a:gd name="T52" fmla="*/ 40 w 108"/>
                              <a:gd name="T53" fmla="*/ 62 h 143"/>
                              <a:gd name="T54" fmla="*/ 38 w 108"/>
                              <a:gd name="T55" fmla="*/ 72 h 143"/>
                              <a:gd name="T56" fmla="*/ 32 w 108"/>
                              <a:gd name="T57" fmla="*/ 83 h 143"/>
                              <a:gd name="T58" fmla="*/ 20 w 108"/>
                              <a:gd name="T59" fmla="*/ 93 h 143"/>
                              <a:gd name="T60" fmla="*/ 30 w 108"/>
                              <a:gd name="T61" fmla="*/ 97 h 143"/>
                              <a:gd name="T62" fmla="*/ 32 w 108"/>
                              <a:gd name="T63" fmla="*/ 99 h 143"/>
                              <a:gd name="T64" fmla="*/ 32 w 108"/>
                              <a:gd name="T65" fmla="*/ 101 h 143"/>
                              <a:gd name="T66" fmla="*/ 34 w 108"/>
                              <a:gd name="T67" fmla="*/ 105 h 143"/>
                              <a:gd name="T68" fmla="*/ 34 w 108"/>
                              <a:gd name="T69" fmla="*/ 111 h 143"/>
                              <a:gd name="T70" fmla="*/ 32 w 108"/>
                              <a:gd name="T71" fmla="*/ 117 h 143"/>
                              <a:gd name="T72" fmla="*/ 26 w 108"/>
                              <a:gd name="T73" fmla="*/ 123 h 143"/>
                              <a:gd name="T74" fmla="*/ 16 w 108"/>
                              <a:gd name="T75" fmla="*/ 131 h 143"/>
                              <a:gd name="T76" fmla="*/ 0 w 108"/>
                              <a:gd name="T77" fmla="*/ 139 h 143"/>
                              <a:gd name="T78" fmla="*/ 46 w 108"/>
                              <a:gd name="T79" fmla="*/ 143 h 143"/>
                              <a:gd name="T80" fmla="*/ 46 w 108"/>
                              <a:gd name="T81" fmla="*/ 143 h 143"/>
                              <a:gd name="T82" fmla="*/ 50 w 108"/>
                              <a:gd name="T83" fmla="*/ 141 h 143"/>
                              <a:gd name="T84" fmla="*/ 56 w 108"/>
                              <a:gd name="T85" fmla="*/ 141 h 143"/>
                              <a:gd name="T86" fmla="*/ 62 w 108"/>
                              <a:gd name="T87" fmla="*/ 139 h 143"/>
                              <a:gd name="T88" fmla="*/ 72 w 108"/>
                              <a:gd name="T89" fmla="*/ 139 h 143"/>
                              <a:gd name="T90" fmla="*/ 82 w 108"/>
                              <a:gd name="T91" fmla="*/ 139 h 143"/>
                              <a:gd name="T92" fmla="*/ 94 w 108"/>
                              <a:gd name="T93" fmla="*/ 139 h 143"/>
                              <a:gd name="T94" fmla="*/ 108 w 108"/>
                              <a:gd name="T95" fmla="*/ 141 h 143"/>
                              <a:gd name="T96" fmla="*/ 106 w 108"/>
                              <a:gd name="T97" fmla="*/ 141 h 143"/>
                              <a:gd name="T98" fmla="*/ 102 w 108"/>
                              <a:gd name="T99" fmla="*/ 137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08" h="143">
                                <a:moveTo>
                                  <a:pt x="102" y="137"/>
                                </a:moveTo>
                                <a:lnTo>
                                  <a:pt x="98" y="133"/>
                                </a:lnTo>
                                <a:lnTo>
                                  <a:pt x="92" y="127"/>
                                </a:lnTo>
                                <a:lnTo>
                                  <a:pt x="86" y="121"/>
                                </a:lnTo>
                                <a:lnTo>
                                  <a:pt x="82" y="113"/>
                                </a:lnTo>
                                <a:lnTo>
                                  <a:pt x="78" y="105"/>
                                </a:lnTo>
                                <a:lnTo>
                                  <a:pt x="78" y="97"/>
                                </a:lnTo>
                                <a:lnTo>
                                  <a:pt x="94" y="93"/>
                                </a:lnTo>
                                <a:lnTo>
                                  <a:pt x="92" y="93"/>
                                </a:lnTo>
                                <a:lnTo>
                                  <a:pt x="88" y="91"/>
                                </a:lnTo>
                                <a:lnTo>
                                  <a:pt x="84" y="87"/>
                                </a:lnTo>
                                <a:lnTo>
                                  <a:pt x="78" y="83"/>
                                </a:lnTo>
                                <a:lnTo>
                                  <a:pt x="74" y="77"/>
                                </a:lnTo>
                                <a:lnTo>
                                  <a:pt x="68" y="72"/>
                                </a:lnTo>
                                <a:lnTo>
                                  <a:pt x="66" y="64"/>
                                </a:lnTo>
                                <a:lnTo>
                                  <a:pt x="64" y="56"/>
                                </a:lnTo>
                                <a:lnTo>
                                  <a:pt x="76" y="52"/>
                                </a:lnTo>
                                <a:lnTo>
                                  <a:pt x="72" y="52"/>
                                </a:lnTo>
                                <a:lnTo>
                                  <a:pt x="66" y="44"/>
                                </a:lnTo>
                                <a:lnTo>
                                  <a:pt x="58" y="28"/>
                                </a:lnTo>
                                <a:lnTo>
                                  <a:pt x="52" y="0"/>
                                </a:lnTo>
                                <a:lnTo>
                                  <a:pt x="50" y="8"/>
                                </a:lnTo>
                                <a:lnTo>
                                  <a:pt x="48" y="24"/>
                                </a:lnTo>
                                <a:lnTo>
                                  <a:pt x="40" y="42"/>
                                </a:lnTo>
                                <a:lnTo>
                                  <a:pt x="28" y="54"/>
                                </a:lnTo>
                                <a:lnTo>
                                  <a:pt x="40" y="58"/>
                                </a:lnTo>
                                <a:lnTo>
                                  <a:pt x="40" y="62"/>
                                </a:lnTo>
                                <a:lnTo>
                                  <a:pt x="38" y="72"/>
                                </a:lnTo>
                                <a:lnTo>
                                  <a:pt x="32" y="83"/>
                                </a:lnTo>
                                <a:lnTo>
                                  <a:pt x="20" y="93"/>
                                </a:lnTo>
                                <a:lnTo>
                                  <a:pt x="30" y="97"/>
                                </a:lnTo>
                                <a:lnTo>
                                  <a:pt x="32" y="99"/>
                                </a:lnTo>
                                <a:lnTo>
                                  <a:pt x="32" y="101"/>
                                </a:lnTo>
                                <a:lnTo>
                                  <a:pt x="34" y="105"/>
                                </a:lnTo>
                                <a:lnTo>
                                  <a:pt x="34" y="111"/>
                                </a:lnTo>
                                <a:lnTo>
                                  <a:pt x="32" y="117"/>
                                </a:lnTo>
                                <a:lnTo>
                                  <a:pt x="26" y="123"/>
                                </a:lnTo>
                                <a:lnTo>
                                  <a:pt x="16" y="131"/>
                                </a:lnTo>
                                <a:lnTo>
                                  <a:pt x="0" y="139"/>
                                </a:lnTo>
                                <a:lnTo>
                                  <a:pt x="46" y="143"/>
                                </a:lnTo>
                                <a:lnTo>
                                  <a:pt x="46" y="143"/>
                                </a:lnTo>
                                <a:lnTo>
                                  <a:pt x="50" y="141"/>
                                </a:lnTo>
                                <a:lnTo>
                                  <a:pt x="56" y="141"/>
                                </a:lnTo>
                                <a:lnTo>
                                  <a:pt x="62" y="139"/>
                                </a:lnTo>
                                <a:lnTo>
                                  <a:pt x="72" y="139"/>
                                </a:lnTo>
                                <a:lnTo>
                                  <a:pt x="82" y="139"/>
                                </a:lnTo>
                                <a:lnTo>
                                  <a:pt x="94" y="139"/>
                                </a:lnTo>
                                <a:lnTo>
                                  <a:pt x="108" y="141"/>
                                </a:lnTo>
                                <a:lnTo>
                                  <a:pt x="106" y="141"/>
                                </a:lnTo>
                                <a:lnTo>
                                  <a:pt x="102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44" name="Freeform 409"/>
                        <wps:cNvSpPr>
                          <a:spLocks/>
                        </wps:cNvSpPr>
                        <wps:spPr bwMode="auto">
                          <a:xfrm>
                            <a:off x="514350" y="1619250"/>
                            <a:ext cx="23816" cy="41260"/>
                          </a:xfrm>
                          <a:custGeom>
                            <a:avLst/>
                            <a:gdLst>
                              <a:gd name="T0" fmla="*/ 6 w 15"/>
                              <a:gd name="T1" fmla="*/ 0 h 26"/>
                              <a:gd name="T2" fmla="*/ 6 w 15"/>
                              <a:gd name="T3" fmla="*/ 4 h 26"/>
                              <a:gd name="T4" fmla="*/ 6 w 15"/>
                              <a:gd name="T5" fmla="*/ 10 h 26"/>
                              <a:gd name="T6" fmla="*/ 4 w 15"/>
                              <a:gd name="T7" fmla="*/ 18 h 26"/>
                              <a:gd name="T8" fmla="*/ 0 w 15"/>
                              <a:gd name="T9" fmla="*/ 24 h 26"/>
                              <a:gd name="T10" fmla="*/ 10 w 15"/>
                              <a:gd name="T11" fmla="*/ 26 h 26"/>
                              <a:gd name="T12" fmla="*/ 12 w 15"/>
                              <a:gd name="T13" fmla="*/ 22 h 26"/>
                              <a:gd name="T14" fmla="*/ 15 w 15"/>
                              <a:gd name="T15" fmla="*/ 26 h 26"/>
                              <a:gd name="T16" fmla="*/ 14 w 15"/>
                              <a:gd name="T17" fmla="*/ 6 h 26"/>
                              <a:gd name="T18" fmla="*/ 6 w 15"/>
                              <a:gd name="T19" fmla="*/ 0 h 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5" h="26">
                                <a:moveTo>
                                  <a:pt x="6" y="0"/>
                                </a:moveTo>
                                <a:lnTo>
                                  <a:pt x="6" y="4"/>
                                </a:lnTo>
                                <a:lnTo>
                                  <a:pt x="6" y="10"/>
                                </a:lnTo>
                                <a:lnTo>
                                  <a:pt x="4" y="18"/>
                                </a:lnTo>
                                <a:lnTo>
                                  <a:pt x="0" y="24"/>
                                </a:lnTo>
                                <a:lnTo>
                                  <a:pt x="10" y="26"/>
                                </a:lnTo>
                                <a:lnTo>
                                  <a:pt x="12" y="22"/>
                                </a:lnTo>
                                <a:lnTo>
                                  <a:pt x="15" y="26"/>
                                </a:lnTo>
                                <a:lnTo>
                                  <a:pt x="14" y="6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45" name="Freeform 410"/>
                        <wps:cNvSpPr>
                          <a:spLocks/>
                        </wps:cNvSpPr>
                        <wps:spPr bwMode="auto">
                          <a:xfrm>
                            <a:off x="447675" y="1409700"/>
                            <a:ext cx="169886" cy="230102"/>
                          </a:xfrm>
                          <a:custGeom>
                            <a:avLst/>
                            <a:gdLst>
                              <a:gd name="T0" fmla="*/ 103 w 107"/>
                              <a:gd name="T1" fmla="*/ 139 h 145"/>
                              <a:gd name="T2" fmla="*/ 99 w 107"/>
                              <a:gd name="T3" fmla="*/ 133 h 145"/>
                              <a:gd name="T4" fmla="*/ 93 w 107"/>
                              <a:gd name="T5" fmla="*/ 129 h 145"/>
                              <a:gd name="T6" fmla="*/ 87 w 107"/>
                              <a:gd name="T7" fmla="*/ 123 h 145"/>
                              <a:gd name="T8" fmla="*/ 81 w 107"/>
                              <a:gd name="T9" fmla="*/ 115 h 145"/>
                              <a:gd name="T10" fmla="*/ 79 w 107"/>
                              <a:gd name="T11" fmla="*/ 107 h 145"/>
                              <a:gd name="T12" fmla="*/ 79 w 107"/>
                              <a:gd name="T13" fmla="*/ 97 h 145"/>
                              <a:gd name="T14" fmla="*/ 93 w 107"/>
                              <a:gd name="T15" fmla="*/ 95 h 145"/>
                              <a:gd name="T16" fmla="*/ 93 w 107"/>
                              <a:gd name="T17" fmla="*/ 93 h 145"/>
                              <a:gd name="T18" fmla="*/ 89 w 107"/>
                              <a:gd name="T19" fmla="*/ 91 h 145"/>
                              <a:gd name="T20" fmla="*/ 85 w 107"/>
                              <a:gd name="T21" fmla="*/ 87 h 145"/>
                              <a:gd name="T22" fmla="*/ 79 w 107"/>
                              <a:gd name="T23" fmla="*/ 83 h 145"/>
                              <a:gd name="T24" fmla="*/ 73 w 107"/>
                              <a:gd name="T25" fmla="*/ 80 h 145"/>
                              <a:gd name="T26" fmla="*/ 69 w 107"/>
                              <a:gd name="T27" fmla="*/ 72 h 145"/>
                              <a:gd name="T28" fmla="*/ 65 w 107"/>
                              <a:gd name="T29" fmla="*/ 66 h 145"/>
                              <a:gd name="T30" fmla="*/ 63 w 107"/>
                              <a:gd name="T31" fmla="*/ 58 h 145"/>
                              <a:gd name="T32" fmla="*/ 75 w 107"/>
                              <a:gd name="T33" fmla="*/ 52 h 145"/>
                              <a:gd name="T34" fmla="*/ 71 w 107"/>
                              <a:gd name="T35" fmla="*/ 52 h 145"/>
                              <a:gd name="T36" fmla="*/ 65 w 107"/>
                              <a:gd name="T37" fmla="*/ 44 h 145"/>
                              <a:gd name="T38" fmla="*/ 57 w 107"/>
                              <a:gd name="T39" fmla="*/ 30 h 145"/>
                              <a:gd name="T40" fmla="*/ 53 w 107"/>
                              <a:gd name="T41" fmla="*/ 0 h 145"/>
                              <a:gd name="T42" fmla="*/ 51 w 107"/>
                              <a:gd name="T43" fmla="*/ 8 h 145"/>
                              <a:gd name="T44" fmla="*/ 47 w 107"/>
                              <a:gd name="T45" fmla="*/ 26 h 145"/>
                              <a:gd name="T46" fmla="*/ 41 w 107"/>
                              <a:gd name="T47" fmla="*/ 44 h 145"/>
                              <a:gd name="T48" fmla="*/ 27 w 107"/>
                              <a:gd name="T49" fmla="*/ 54 h 145"/>
                              <a:gd name="T50" fmla="*/ 39 w 107"/>
                              <a:gd name="T51" fmla="*/ 58 h 145"/>
                              <a:gd name="T52" fmla="*/ 39 w 107"/>
                              <a:gd name="T53" fmla="*/ 62 h 145"/>
                              <a:gd name="T54" fmla="*/ 37 w 107"/>
                              <a:gd name="T55" fmla="*/ 74 h 145"/>
                              <a:gd name="T56" fmla="*/ 33 w 107"/>
                              <a:gd name="T57" fmla="*/ 85 h 145"/>
                              <a:gd name="T58" fmla="*/ 21 w 107"/>
                              <a:gd name="T59" fmla="*/ 95 h 145"/>
                              <a:gd name="T60" fmla="*/ 31 w 107"/>
                              <a:gd name="T61" fmla="*/ 99 h 145"/>
                              <a:gd name="T62" fmla="*/ 31 w 107"/>
                              <a:gd name="T63" fmla="*/ 99 h 145"/>
                              <a:gd name="T64" fmla="*/ 33 w 107"/>
                              <a:gd name="T65" fmla="*/ 103 h 145"/>
                              <a:gd name="T66" fmla="*/ 35 w 107"/>
                              <a:gd name="T67" fmla="*/ 107 h 145"/>
                              <a:gd name="T68" fmla="*/ 35 w 107"/>
                              <a:gd name="T69" fmla="*/ 113 h 145"/>
                              <a:gd name="T70" fmla="*/ 33 w 107"/>
                              <a:gd name="T71" fmla="*/ 119 h 145"/>
                              <a:gd name="T72" fmla="*/ 27 w 107"/>
                              <a:gd name="T73" fmla="*/ 125 h 145"/>
                              <a:gd name="T74" fmla="*/ 15 w 107"/>
                              <a:gd name="T75" fmla="*/ 131 h 145"/>
                              <a:gd name="T76" fmla="*/ 0 w 107"/>
                              <a:gd name="T77" fmla="*/ 139 h 145"/>
                              <a:gd name="T78" fmla="*/ 45 w 107"/>
                              <a:gd name="T79" fmla="*/ 145 h 145"/>
                              <a:gd name="T80" fmla="*/ 47 w 107"/>
                              <a:gd name="T81" fmla="*/ 145 h 145"/>
                              <a:gd name="T82" fmla="*/ 51 w 107"/>
                              <a:gd name="T83" fmla="*/ 143 h 145"/>
                              <a:gd name="T84" fmla="*/ 55 w 107"/>
                              <a:gd name="T85" fmla="*/ 141 h 145"/>
                              <a:gd name="T86" fmla="*/ 63 w 107"/>
                              <a:gd name="T87" fmla="*/ 141 h 145"/>
                              <a:gd name="T88" fmla="*/ 71 w 107"/>
                              <a:gd name="T89" fmla="*/ 139 h 145"/>
                              <a:gd name="T90" fmla="*/ 83 w 107"/>
                              <a:gd name="T91" fmla="*/ 139 h 145"/>
                              <a:gd name="T92" fmla="*/ 95 w 107"/>
                              <a:gd name="T93" fmla="*/ 141 h 145"/>
                              <a:gd name="T94" fmla="*/ 107 w 107"/>
                              <a:gd name="T95" fmla="*/ 141 h 145"/>
                              <a:gd name="T96" fmla="*/ 107 w 107"/>
                              <a:gd name="T97" fmla="*/ 141 h 145"/>
                              <a:gd name="T98" fmla="*/ 103 w 107"/>
                              <a:gd name="T99" fmla="*/ 139 h 1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07" h="145">
                                <a:moveTo>
                                  <a:pt x="103" y="139"/>
                                </a:moveTo>
                                <a:lnTo>
                                  <a:pt x="99" y="133"/>
                                </a:lnTo>
                                <a:lnTo>
                                  <a:pt x="93" y="129"/>
                                </a:lnTo>
                                <a:lnTo>
                                  <a:pt x="87" y="123"/>
                                </a:lnTo>
                                <a:lnTo>
                                  <a:pt x="81" y="115"/>
                                </a:lnTo>
                                <a:lnTo>
                                  <a:pt x="79" y="107"/>
                                </a:lnTo>
                                <a:lnTo>
                                  <a:pt x="79" y="97"/>
                                </a:lnTo>
                                <a:lnTo>
                                  <a:pt x="93" y="95"/>
                                </a:lnTo>
                                <a:lnTo>
                                  <a:pt x="93" y="93"/>
                                </a:lnTo>
                                <a:lnTo>
                                  <a:pt x="89" y="91"/>
                                </a:lnTo>
                                <a:lnTo>
                                  <a:pt x="85" y="87"/>
                                </a:lnTo>
                                <a:lnTo>
                                  <a:pt x="79" y="83"/>
                                </a:lnTo>
                                <a:lnTo>
                                  <a:pt x="73" y="80"/>
                                </a:lnTo>
                                <a:lnTo>
                                  <a:pt x="69" y="72"/>
                                </a:lnTo>
                                <a:lnTo>
                                  <a:pt x="65" y="66"/>
                                </a:lnTo>
                                <a:lnTo>
                                  <a:pt x="63" y="58"/>
                                </a:lnTo>
                                <a:lnTo>
                                  <a:pt x="75" y="52"/>
                                </a:lnTo>
                                <a:lnTo>
                                  <a:pt x="71" y="52"/>
                                </a:lnTo>
                                <a:lnTo>
                                  <a:pt x="65" y="44"/>
                                </a:lnTo>
                                <a:lnTo>
                                  <a:pt x="57" y="30"/>
                                </a:lnTo>
                                <a:lnTo>
                                  <a:pt x="53" y="0"/>
                                </a:lnTo>
                                <a:lnTo>
                                  <a:pt x="51" y="8"/>
                                </a:lnTo>
                                <a:lnTo>
                                  <a:pt x="47" y="26"/>
                                </a:lnTo>
                                <a:lnTo>
                                  <a:pt x="41" y="44"/>
                                </a:lnTo>
                                <a:lnTo>
                                  <a:pt x="27" y="54"/>
                                </a:lnTo>
                                <a:lnTo>
                                  <a:pt x="39" y="58"/>
                                </a:lnTo>
                                <a:lnTo>
                                  <a:pt x="39" y="62"/>
                                </a:lnTo>
                                <a:lnTo>
                                  <a:pt x="37" y="74"/>
                                </a:lnTo>
                                <a:lnTo>
                                  <a:pt x="33" y="85"/>
                                </a:lnTo>
                                <a:lnTo>
                                  <a:pt x="21" y="95"/>
                                </a:lnTo>
                                <a:lnTo>
                                  <a:pt x="31" y="99"/>
                                </a:lnTo>
                                <a:lnTo>
                                  <a:pt x="31" y="99"/>
                                </a:lnTo>
                                <a:lnTo>
                                  <a:pt x="33" y="103"/>
                                </a:lnTo>
                                <a:lnTo>
                                  <a:pt x="35" y="107"/>
                                </a:lnTo>
                                <a:lnTo>
                                  <a:pt x="35" y="113"/>
                                </a:lnTo>
                                <a:lnTo>
                                  <a:pt x="33" y="119"/>
                                </a:lnTo>
                                <a:lnTo>
                                  <a:pt x="27" y="125"/>
                                </a:lnTo>
                                <a:lnTo>
                                  <a:pt x="15" y="131"/>
                                </a:lnTo>
                                <a:lnTo>
                                  <a:pt x="0" y="139"/>
                                </a:lnTo>
                                <a:lnTo>
                                  <a:pt x="45" y="145"/>
                                </a:lnTo>
                                <a:lnTo>
                                  <a:pt x="47" y="145"/>
                                </a:lnTo>
                                <a:lnTo>
                                  <a:pt x="51" y="143"/>
                                </a:lnTo>
                                <a:lnTo>
                                  <a:pt x="55" y="141"/>
                                </a:lnTo>
                                <a:lnTo>
                                  <a:pt x="63" y="141"/>
                                </a:lnTo>
                                <a:lnTo>
                                  <a:pt x="71" y="139"/>
                                </a:lnTo>
                                <a:lnTo>
                                  <a:pt x="83" y="139"/>
                                </a:lnTo>
                                <a:lnTo>
                                  <a:pt x="95" y="141"/>
                                </a:lnTo>
                                <a:lnTo>
                                  <a:pt x="107" y="141"/>
                                </a:lnTo>
                                <a:lnTo>
                                  <a:pt x="107" y="141"/>
                                </a:lnTo>
                                <a:lnTo>
                                  <a:pt x="103" y="1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46" name="Freeform 411"/>
                        <wps:cNvSpPr>
                          <a:spLocks/>
                        </wps:cNvSpPr>
                        <wps:spPr bwMode="auto">
                          <a:xfrm>
                            <a:off x="523875" y="1476375"/>
                            <a:ext cx="12702" cy="22217"/>
                          </a:xfrm>
                          <a:custGeom>
                            <a:avLst/>
                            <a:gdLst>
                              <a:gd name="T0" fmla="*/ 2 w 8"/>
                              <a:gd name="T1" fmla="*/ 6 h 14"/>
                              <a:gd name="T2" fmla="*/ 0 w 8"/>
                              <a:gd name="T3" fmla="*/ 2 h 14"/>
                              <a:gd name="T4" fmla="*/ 0 w 8"/>
                              <a:gd name="T5" fmla="*/ 0 h 14"/>
                              <a:gd name="T6" fmla="*/ 0 w 8"/>
                              <a:gd name="T7" fmla="*/ 6 h 14"/>
                              <a:gd name="T8" fmla="*/ 0 w 8"/>
                              <a:gd name="T9" fmla="*/ 12 h 14"/>
                              <a:gd name="T10" fmla="*/ 2 w 8"/>
                              <a:gd name="T11" fmla="*/ 14 h 14"/>
                              <a:gd name="T12" fmla="*/ 2 w 8"/>
                              <a:gd name="T13" fmla="*/ 14 h 14"/>
                              <a:gd name="T14" fmla="*/ 8 w 8"/>
                              <a:gd name="T15" fmla="*/ 14 h 14"/>
                              <a:gd name="T16" fmla="*/ 4 w 8"/>
                              <a:gd name="T17" fmla="*/ 10 h 14"/>
                              <a:gd name="T18" fmla="*/ 2 w 8"/>
                              <a:gd name="T19" fmla="*/ 6 h 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" h="14">
                                <a:moveTo>
                                  <a:pt x="2" y="6"/>
                                </a:moveTo>
                                <a:lnTo>
                                  <a:pt x="0" y="2"/>
                                </a:lnTo>
                                <a:lnTo>
                                  <a:pt x="0" y="0"/>
                                </a:lnTo>
                                <a:lnTo>
                                  <a:pt x="0" y="6"/>
                                </a:lnTo>
                                <a:lnTo>
                                  <a:pt x="0" y="12"/>
                                </a:lnTo>
                                <a:lnTo>
                                  <a:pt x="2" y="14"/>
                                </a:lnTo>
                                <a:lnTo>
                                  <a:pt x="2" y="14"/>
                                </a:lnTo>
                                <a:lnTo>
                                  <a:pt x="8" y="14"/>
                                </a:lnTo>
                                <a:lnTo>
                                  <a:pt x="4" y="10"/>
                                </a:lnTo>
                                <a:lnTo>
                                  <a:pt x="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47" name="Freeform 412"/>
                        <wps:cNvSpPr>
                          <a:spLocks/>
                        </wps:cNvSpPr>
                        <wps:spPr bwMode="auto">
                          <a:xfrm>
                            <a:off x="533400" y="1514475"/>
                            <a:ext cx="25404" cy="42847"/>
                          </a:xfrm>
                          <a:custGeom>
                            <a:avLst/>
                            <a:gdLst>
                              <a:gd name="T0" fmla="*/ 4 w 16"/>
                              <a:gd name="T1" fmla="*/ 12 h 27"/>
                              <a:gd name="T2" fmla="*/ 0 w 16"/>
                              <a:gd name="T3" fmla="*/ 4 h 27"/>
                              <a:gd name="T4" fmla="*/ 0 w 16"/>
                              <a:gd name="T5" fmla="*/ 0 h 27"/>
                              <a:gd name="T6" fmla="*/ 0 w 16"/>
                              <a:gd name="T7" fmla="*/ 6 h 27"/>
                              <a:gd name="T8" fmla="*/ 2 w 16"/>
                              <a:gd name="T9" fmla="*/ 14 h 27"/>
                              <a:gd name="T10" fmla="*/ 4 w 16"/>
                              <a:gd name="T11" fmla="*/ 21 h 27"/>
                              <a:gd name="T12" fmla="*/ 6 w 16"/>
                              <a:gd name="T13" fmla="*/ 23 h 27"/>
                              <a:gd name="T14" fmla="*/ 6 w 16"/>
                              <a:gd name="T15" fmla="*/ 27 h 27"/>
                              <a:gd name="T16" fmla="*/ 10 w 16"/>
                              <a:gd name="T17" fmla="*/ 27 h 27"/>
                              <a:gd name="T18" fmla="*/ 12 w 16"/>
                              <a:gd name="T19" fmla="*/ 25 h 27"/>
                              <a:gd name="T20" fmla="*/ 14 w 16"/>
                              <a:gd name="T21" fmla="*/ 25 h 27"/>
                              <a:gd name="T22" fmla="*/ 16 w 16"/>
                              <a:gd name="T23" fmla="*/ 25 h 27"/>
                              <a:gd name="T24" fmla="*/ 10 w 16"/>
                              <a:gd name="T25" fmla="*/ 19 h 27"/>
                              <a:gd name="T26" fmla="*/ 4 w 16"/>
                              <a:gd name="T27" fmla="*/ 12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6" h="27">
                                <a:moveTo>
                                  <a:pt x="4" y="12"/>
                                </a:moveTo>
                                <a:lnTo>
                                  <a:pt x="0" y="4"/>
                                </a:lnTo>
                                <a:lnTo>
                                  <a:pt x="0" y="0"/>
                                </a:lnTo>
                                <a:lnTo>
                                  <a:pt x="0" y="6"/>
                                </a:lnTo>
                                <a:lnTo>
                                  <a:pt x="2" y="14"/>
                                </a:lnTo>
                                <a:lnTo>
                                  <a:pt x="4" y="21"/>
                                </a:lnTo>
                                <a:lnTo>
                                  <a:pt x="6" y="23"/>
                                </a:lnTo>
                                <a:lnTo>
                                  <a:pt x="6" y="27"/>
                                </a:lnTo>
                                <a:lnTo>
                                  <a:pt x="10" y="27"/>
                                </a:lnTo>
                                <a:lnTo>
                                  <a:pt x="12" y="25"/>
                                </a:lnTo>
                                <a:lnTo>
                                  <a:pt x="14" y="25"/>
                                </a:lnTo>
                                <a:lnTo>
                                  <a:pt x="16" y="25"/>
                                </a:lnTo>
                                <a:lnTo>
                                  <a:pt x="10" y="19"/>
                                </a:lnTo>
                                <a:lnTo>
                                  <a:pt x="4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48" name="Freeform 413"/>
                        <wps:cNvSpPr>
                          <a:spLocks/>
                        </wps:cNvSpPr>
                        <wps:spPr bwMode="auto">
                          <a:xfrm>
                            <a:off x="523875" y="1581150"/>
                            <a:ext cx="53983" cy="50781"/>
                          </a:xfrm>
                          <a:custGeom>
                            <a:avLst/>
                            <a:gdLst>
                              <a:gd name="T0" fmla="*/ 22 w 34"/>
                              <a:gd name="T1" fmla="*/ 8 h 32"/>
                              <a:gd name="T2" fmla="*/ 22 w 34"/>
                              <a:gd name="T3" fmla="*/ 2 h 32"/>
                              <a:gd name="T4" fmla="*/ 22 w 34"/>
                              <a:gd name="T5" fmla="*/ 0 h 32"/>
                              <a:gd name="T6" fmla="*/ 18 w 34"/>
                              <a:gd name="T7" fmla="*/ 6 h 32"/>
                              <a:gd name="T8" fmla="*/ 18 w 34"/>
                              <a:gd name="T9" fmla="*/ 14 h 32"/>
                              <a:gd name="T10" fmla="*/ 20 w 34"/>
                              <a:gd name="T11" fmla="*/ 20 h 32"/>
                              <a:gd name="T12" fmla="*/ 20 w 34"/>
                              <a:gd name="T13" fmla="*/ 24 h 32"/>
                              <a:gd name="T14" fmla="*/ 14 w 34"/>
                              <a:gd name="T15" fmla="*/ 26 h 32"/>
                              <a:gd name="T16" fmla="*/ 6 w 34"/>
                              <a:gd name="T17" fmla="*/ 28 h 32"/>
                              <a:gd name="T18" fmla="*/ 2 w 34"/>
                              <a:gd name="T19" fmla="*/ 30 h 32"/>
                              <a:gd name="T20" fmla="*/ 0 w 34"/>
                              <a:gd name="T21" fmla="*/ 32 h 32"/>
                              <a:gd name="T22" fmla="*/ 4 w 34"/>
                              <a:gd name="T23" fmla="*/ 30 h 32"/>
                              <a:gd name="T24" fmla="*/ 8 w 34"/>
                              <a:gd name="T25" fmla="*/ 30 h 32"/>
                              <a:gd name="T26" fmla="*/ 14 w 34"/>
                              <a:gd name="T27" fmla="*/ 28 h 32"/>
                              <a:gd name="T28" fmla="*/ 20 w 34"/>
                              <a:gd name="T29" fmla="*/ 28 h 32"/>
                              <a:gd name="T30" fmla="*/ 24 w 34"/>
                              <a:gd name="T31" fmla="*/ 28 h 32"/>
                              <a:gd name="T32" fmla="*/ 30 w 34"/>
                              <a:gd name="T33" fmla="*/ 26 h 32"/>
                              <a:gd name="T34" fmla="*/ 32 w 34"/>
                              <a:gd name="T35" fmla="*/ 26 h 32"/>
                              <a:gd name="T36" fmla="*/ 34 w 34"/>
                              <a:gd name="T37" fmla="*/ 26 h 32"/>
                              <a:gd name="T38" fmla="*/ 26 w 34"/>
                              <a:gd name="T39" fmla="*/ 18 h 32"/>
                              <a:gd name="T40" fmla="*/ 22 w 34"/>
                              <a:gd name="T41" fmla="*/ 8 h 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34" h="32">
                                <a:moveTo>
                                  <a:pt x="22" y="8"/>
                                </a:moveTo>
                                <a:lnTo>
                                  <a:pt x="22" y="2"/>
                                </a:lnTo>
                                <a:lnTo>
                                  <a:pt x="22" y="0"/>
                                </a:lnTo>
                                <a:lnTo>
                                  <a:pt x="18" y="6"/>
                                </a:lnTo>
                                <a:lnTo>
                                  <a:pt x="18" y="14"/>
                                </a:lnTo>
                                <a:lnTo>
                                  <a:pt x="20" y="20"/>
                                </a:lnTo>
                                <a:lnTo>
                                  <a:pt x="20" y="24"/>
                                </a:lnTo>
                                <a:lnTo>
                                  <a:pt x="14" y="26"/>
                                </a:lnTo>
                                <a:lnTo>
                                  <a:pt x="6" y="28"/>
                                </a:lnTo>
                                <a:lnTo>
                                  <a:pt x="2" y="30"/>
                                </a:lnTo>
                                <a:lnTo>
                                  <a:pt x="0" y="32"/>
                                </a:lnTo>
                                <a:lnTo>
                                  <a:pt x="4" y="30"/>
                                </a:lnTo>
                                <a:lnTo>
                                  <a:pt x="8" y="30"/>
                                </a:lnTo>
                                <a:lnTo>
                                  <a:pt x="14" y="28"/>
                                </a:lnTo>
                                <a:lnTo>
                                  <a:pt x="20" y="28"/>
                                </a:lnTo>
                                <a:lnTo>
                                  <a:pt x="24" y="28"/>
                                </a:lnTo>
                                <a:lnTo>
                                  <a:pt x="30" y="26"/>
                                </a:lnTo>
                                <a:lnTo>
                                  <a:pt x="32" y="26"/>
                                </a:lnTo>
                                <a:lnTo>
                                  <a:pt x="34" y="26"/>
                                </a:lnTo>
                                <a:lnTo>
                                  <a:pt x="26" y="18"/>
                                </a:lnTo>
                                <a:lnTo>
                                  <a:pt x="22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49" name="Freeform 414"/>
                        <wps:cNvSpPr>
                          <a:spLocks/>
                        </wps:cNvSpPr>
                        <wps:spPr bwMode="auto">
                          <a:xfrm>
                            <a:off x="676275" y="1485900"/>
                            <a:ext cx="12702" cy="25391"/>
                          </a:xfrm>
                          <a:custGeom>
                            <a:avLst/>
                            <a:gdLst>
                              <a:gd name="T0" fmla="*/ 4 w 8"/>
                              <a:gd name="T1" fmla="*/ 6 h 16"/>
                              <a:gd name="T2" fmla="*/ 2 w 8"/>
                              <a:gd name="T3" fmla="*/ 2 h 16"/>
                              <a:gd name="T4" fmla="*/ 0 w 8"/>
                              <a:gd name="T5" fmla="*/ 0 h 16"/>
                              <a:gd name="T6" fmla="*/ 0 w 8"/>
                              <a:gd name="T7" fmla="*/ 8 h 16"/>
                              <a:gd name="T8" fmla="*/ 2 w 8"/>
                              <a:gd name="T9" fmla="*/ 12 h 16"/>
                              <a:gd name="T10" fmla="*/ 4 w 8"/>
                              <a:gd name="T11" fmla="*/ 16 h 16"/>
                              <a:gd name="T12" fmla="*/ 4 w 8"/>
                              <a:gd name="T13" fmla="*/ 16 h 16"/>
                              <a:gd name="T14" fmla="*/ 8 w 8"/>
                              <a:gd name="T15" fmla="*/ 14 h 16"/>
                              <a:gd name="T16" fmla="*/ 6 w 8"/>
                              <a:gd name="T17" fmla="*/ 10 h 16"/>
                              <a:gd name="T18" fmla="*/ 4 w 8"/>
                              <a:gd name="T19" fmla="*/ 6 h 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" h="16">
                                <a:moveTo>
                                  <a:pt x="4" y="6"/>
                                </a:moveTo>
                                <a:lnTo>
                                  <a:pt x="2" y="2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2" y="12"/>
                                </a:lnTo>
                                <a:lnTo>
                                  <a:pt x="4" y="16"/>
                                </a:lnTo>
                                <a:lnTo>
                                  <a:pt x="4" y="16"/>
                                </a:lnTo>
                                <a:lnTo>
                                  <a:pt x="8" y="14"/>
                                </a:lnTo>
                                <a:lnTo>
                                  <a:pt x="6" y="10"/>
                                </a:lnTo>
                                <a:lnTo>
                                  <a:pt x="4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50" name="Freeform 415"/>
                        <wps:cNvSpPr>
                          <a:spLocks/>
                        </wps:cNvSpPr>
                        <wps:spPr bwMode="auto">
                          <a:xfrm>
                            <a:off x="685800" y="1524000"/>
                            <a:ext cx="28579" cy="42847"/>
                          </a:xfrm>
                          <a:custGeom>
                            <a:avLst/>
                            <a:gdLst>
                              <a:gd name="T0" fmla="*/ 6 w 18"/>
                              <a:gd name="T1" fmla="*/ 11 h 27"/>
                              <a:gd name="T2" fmla="*/ 2 w 18"/>
                              <a:gd name="T3" fmla="*/ 4 h 27"/>
                              <a:gd name="T4" fmla="*/ 0 w 18"/>
                              <a:gd name="T5" fmla="*/ 0 h 27"/>
                              <a:gd name="T6" fmla="*/ 0 w 18"/>
                              <a:gd name="T7" fmla="*/ 8 h 27"/>
                              <a:gd name="T8" fmla="*/ 2 w 18"/>
                              <a:gd name="T9" fmla="*/ 15 h 27"/>
                              <a:gd name="T10" fmla="*/ 6 w 18"/>
                              <a:gd name="T11" fmla="*/ 21 h 27"/>
                              <a:gd name="T12" fmla="*/ 8 w 18"/>
                              <a:gd name="T13" fmla="*/ 25 h 27"/>
                              <a:gd name="T14" fmla="*/ 8 w 18"/>
                              <a:gd name="T15" fmla="*/ 27 h 27"/>
                              <a:gd name="T16" fmla="*/ 10 w 18"/>
                              <a:gd name="T17" fmla="*/ 27 h 27"/>
                              <a:gd name="T18" fmla="*/ 14 w 18"/>
                              <a:gd name="T19" fmla="*/ 25 h 27"/>
                              <a:gd name="T20" fmla="*/ 16 w 18"/>
                              <a:gd name="T21" fmla="*/ 25 h 27"/>
                              <a:gd name="T22" fmla="*/ 18 w 18"/>
                              <a:gd name="T23" fmla="*/ 25 h 27"/>
                              <a:gd name="T24" fmla="*/ 10 w 18"/>
                              <a:gd name="T25" fmla="*/ 19 h 27"/>
                              <a:gd name="T26" fmla="*/ 6 w 18"/>
                              <a:gd name="T27" fmla="*/ 11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8" h="27">
                                <a:moveTo>
                                  <a:pt x="6" y="11"/>
                                </a:moveTo>
                                <a:lnTo>
                                  <a:pt x="2" y="4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2" y="15"/>
                                </a:lnTo>
                                <a:lnTo>
                                  <a:pt x="6" y="21"/>
                                </a:lnTo>
                                <a:lnTo>
                                  <a:pt x="8" y="25"/>
                                </a:lnTo>
                                <a:lnTo>
                                  <a:pt x="8" y="27"/>
                                </a:lnTo>
                                <a:lnTo>
                                  <a:pt x="10" y="27"/>
                                </a:lnTo>
                                <a:lnTo>
                                  <a:pt x="14" y="25"/>
                                </a:lnTo>
                                <a:lnTo>
                                  <a:pt x="16" y="25"/>
                                </a:lnTo>
                                <a:lnTo>
                                  <a:pt x="18" y="25"/>
                                </a:lnTo>
                                <a:lnTo>
                                  <a:pt x="10" y="19"/>
                                </a:lnTo>
                                <a:lnTo>
                                  <a:pt x="6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51" name="Freeform 416"/>
                        <wps:cNvSpPr>
                          <a:spLocks/>
                        </wps:cNvSpPr>
                        <wps:spPr bwMode="auto">
                          <a:xfrm>
                            <a:off x="666750" y="1590675"/>
                            <a:ext cx="53983" cy="53955"/>
                          </a:xfrm>
                          <a:custGeom>
                            <a:avLst/>
                            <a:gdLst>
                              <a:gd name="T0" fmla="*/ 22 w 34"/>
                              <a:gd name="T1" fmla="*/ 10 h 34"/>
                              <a:gd name="T2" fmla="*/ 22 w 34"/>
                              <a:gd name="T3" fmla="*/ 2 h 34"/>
                              <a:gd name="T4" fmla="*/ 22 w 34"/>
                              <a:gd name="T5" fmla="*/ 0 h 34"/>
                              <a:gd name="T6" fmla="*/ 18 w 34"/>
                              <a:gd name="T7" fmla="*/ 8 h 34"/>
                              <a:gd name="T8" fmla="*/ 18 w 34"/>
                              <a:gd name="T9" fmla="*/ 16 h 34"/>
                              <a:gd name="T10" fmla="*/ 18 w 34"/>
                              <a:gd name="T11" fmla="*/ 20 h 34"/>
                              <a:gd name="T12" fmla="*/ 20 w 34"/>
                              <a:gd name="T13" fmla="*/ 24 h 34"/>
                              <a:gd name="T14" fmla="*/ 12 w 34"/>
                              <a:gd name="T15" fmla="*/ 26 h 34"/>
                              <a:gd name="T16" fmla="*/ 6 w 34"/>
                              <a:gd name="T17" fmla="*/ 28 h 34"/>
                              <a:gd name="T18" fmla="*/ 0 w 34"/>
                              <a:gd name="T19" fmla="*/ 32 h 34"/>
                              <a:gd name="T20" fmla="*/ 0 w 34"/>
                              <a:gd name="T21" fmla="*/ 34 h 34"/>
                              <a:gd name="T22" fmla="*/ 2 w 34"/>
                              <a:gd name="T23" fmla="*/ 32 h 34"/>
                              <a:gd name="T24" fmla="*/ 8 w 34"/>
                              <a:gd name="T25" fmla="*/ 30 h 34"/>
                              <a:gd name="T26" fmla="*/ 12 w 34"/>
                              <a:gd name="T27" fmla="*/ 30 h 34"/>
                              <a:gd name="T28" fmla="*/ 18 w 34"/>
                              <a:gd name="T29" fmla="*/ 30 h 34"/>
                              <a:gd name="T30" fmla="*/ 24 w 34"/>
                              <a:gd name="T31" fmla="*/ 28 h 34"/>
                              <a:gd name="T32" fmla="*/ 28 w 34"/>
                              <a:gd name="T33" fmla="*/ 28 h 34"/>
                              <a:gd name="T34" fmla="*/ 32 w 34"/>
                              <a:gd name="T35" fmla="*/ 28 h 34"/>
                              <a:gd name="T36" fmla="*/ 34 w 34"/>
                              <a:gd name="T37" fmla="*/ 28 h 34"/>
                              <a:gd name="T38" fmla="*/ 24 w 34"/>
                              <a:gd name="T39" fmla="*/ 20 h 34"/>
                              <a:gd name="T40" fmla="*/ 22 w 34"/>
                              <a:gd name="T41" fmla="*/ 10 h 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34" h="34">
                                <a:moveTo>
                                  <a:pt x="22" y="10"/>
                                </a:moveTo>
                                <a:lnTo>
                                  <a:pt x="22" y="2"/>
                                </a:lnTo>
                                <a:lnTo>
                                  <a:pt x="22" y="0"/>
                                </a:lnTo>
                                <a:lnTo>
                                  <a:pt x="18" y="8"/>
                                </a:lnTo>
                                <a:lnTo>
                                  <a:pt x="18" y="16"/>
                                </a:lnTo>
                                <a:lnTo>
                                  <a:pt x="18" y="20"/>
                                </a:lnTo>
                                <a:lnTo>
                                  <a:pt x="20" y="24"/>
                                </a:lnTo>
                                <a:lnTo>
                                  <a:pt x="12" y="26"/>
                                </a:lnTo>
                                <a:lnTo>
                                  <a:pt x="6" y="28"/>
                                </a:lnTo>
                                <a:lnTo>
                                  <a:pt x="0" y="32"/>
                                </a:lnTo>
                                <a:lnTo>
                                  <a:pt x="0" y="34"/>
                                </a:lnTo>
                                <a:lnTo>
                                  <a:pt x="2" y="32"/>
                                </a:lnTo>
                                <a:lnTo>
                                  <a:pt x="8" y="30"/>
                                </a:lnTo>
                                <a:lnTo>
                                  <a:pt x="12" y="30"/>
                                </a:lnTo>
                                <a:lnTo>
                                  <a:pt x="18" y="30"/>
                                </a:lnTo>
                                <a:lnTo>
                                  <a:pt x="24" y="28"/>
                                </a:lnTo>
                                <a:lnTo>
                                  <a:pt x="28" y="28"/>
                                </a:lnTo>
                                <a:lnTo>
                                  <a:pt x="32" y="28"/>
                                </a:lnTo>
                                <a:lnTo>
                                  <a:pt x="34" y="28"/>
                                </a:lnTo>
                                <a:lnTo>
                                  <a:pt x="24" y="20"/>
                                </a:lnTo>
                                <a:lnTo>
                                  <a:pt x="22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52" name="Freeform 417"/>
                        <wps:cNvSpPr>
                          <a:spLocks/>
                        </wps:cNvSpPr>
                        <wps:spPr bwMode="auto">
                          <a:xfrm>
                            <a:off x="857250" y="514350"/>
                            <a:ext cx="979625" cy="2680296"/>
                          </a:xfrm>
                          <a:custGeom>
                            <a:avLst/>
                            <a:gdLst>
                              <a:gd name="T0" fmla="*/ 581 w 617"/>
                              <a:gd name="T1" fmla="*/ 832 h 1689"/>
                              <a:gd name="T2" fmla="*/ 617 w 617"/>
                              <a:gd name="T3" fmla="*/ 689 h 1689"/>
                              <a:gd name="T4" fmla="*/ 551 w 617"/>
                              <a:gd name="T5" fmla="*/ 618 h 1689"/>
                              <a:gd name="T6" fmla="*/ 480 w 617"/>
                              <a:gd name="T7" fmla="*/ 523 h 1689"/>
                              <a:gd name="T8" fmla="*/ 454 w 617"/>
                              <a:gd name="T9" fmla="*/ 441 h 1689"/>
                              <a:gd name="T10" fmla="*/ 520 w 617"/>
                              <a:gd name="T11" fmla="*/ 429 h 1689"/>
                              <a:gd name="T12" fmla="*/ 522 w 617"/>
                              <a:gd name="T13" fmla="*/ 390 h 1689"/>
                              <a:gd name="T14" fmla="*/ 492 w 617"/>
                              <a:gd name="T15" fmla="*/ 320 h 1689"/>
                              <a:gd name="T16" fmla="*/ 579 w 617"/>
                              <a:gd name="T17" fmla="*/ 223 h 1689"/>
                              <a:gd name="T18" fmla="*/ 524 w 617"/>
                              <a:gd name="T19" fmla="*/ 209 h 1689"/>
                              <a:gd name="T20" fmla="*/ 450 w 617"/>
                              <a:gd name="T21" fmla="*/ 229 h 1689"/>
                              <a:gd name="T22" fmla="*/ 408 w 617"/>
                              <a:gd name="T23" fmla="*/ 115 h 1689"/>
                              <a:gd name="T24" fmla="*/ 334 w 617"/>
                              <a:gd name="T25" fmla="*/ 0 h 1689"/>
                              <a:gd name="T26" fmla="*/ 310 w 617"/>
                              <a:gd name="T27" fmla="*/ 48 h 1689"/>
                              <a:gd name="T28" fmla="*/ 292 w 617"/>
                              <a:gd name="T29" fmla="*/ 257 h 1689"/>
                              <a:gd name="T30" fmla="*/ 228 w 617"/>
                              <a:gd name="T31" fmla="*/ 312 h 1689"/>
                              <a:gd name="T32" fmla="*/ 172 w 617"/>
                              <a:gd name="T33" fmla="*/ 364 h 1689"/>
                              <a:gd name="T34" fmla="*/ 184 w 617"/>
                              <a:gd name="T35" fmla="*/ 386 h 1689"/>
                              <a:gd name="T36" fmla="*/ 248 w 617"/>
                              <a:gd name="T37" fmla="*/ 388 h 1689"/>
                              <a:gd name="T38" fmla="*/ 306 w 617"/>
                              <a:gd name="T39" fmla="*/ 390 h 1689"/>
                              <a:gd name="T40" fmla="*/ 314 w 617"/>
                              <a:gd name="T41" fmla="*/ 412 h 1689"/>
                              <a:gd name="T42" fmla="*/ 312 w 617"/>
                              <a:gd name="T43" fmla="*/ 467 h 1689"/>
                              <a:gd name="T44" fmla="*/ 367 w 617"/>
                              <a:gd name="T45" fmla="*/ 457 h 1689"/>
                              <a:gd name="T46" fmla="*/ 367 w 617"/>
                              <a:gd name="T47" fmla="*/ 542 h 1689"/>
                              <a:gd name="T48" fmla="*/ 284 w 617"/>
                              <a:gd name="T49" fmla="*/ 687 h 1689"/>
                              <a:gd name="T50" fmla="*/ 228 w 617"/>
                              <a:gd name="T51" fmla="*/ 788 h 1689"/>
                              <a:gd name="T52" fmla="*/ 280 w 617"/>
                              <a:gd name="T53" fmla="*/ 820 h 1689"/>
                              <a:gd name="T54" fmla="*/ 306 w 617"/>
                              <a:gd name="T55" fmla="*/ 868 h 1689"/>
                              <a:gd name="T56" fmla="*/ 248 w 617"/>
                              <a:gd name="T57" fmla="*/ 977 h 1689"/>
                              <a:gd name="T58" fmla="*/ 180 w 617"/>
                              <a:gd name="T59" fmla="*/ 1008 h 1689"/>
                              <a:gd name="T60" fmla="*/ 124 w 617"/>
                              <a:gd name="T61" fmla="*/ 1028 h 1689"/>
                              <a:gd name="T62" fmla="*/ 111 w 617"/>
                              <a:gd name="T63" fmla="*/ 1060 h 1689"/>
                              <a:gd name="T64" fmla="*/ 190 w 617"/>
                              <a:gd name="T65" fmla="*/ 1143 h 1689"/>
                              <a:gd name="T66" fmla="*/ 264 w 617"/>
                              <a:gd name="T67" fmla="*/ 1191 h 1689"/>
                              <a:gd name="T68" fmla="*/ 230 w 617"/>
                              <a:gd name="T69" fmla="*/ 1250 h 1689"/>
                              <a:gd name="T70" fmla="*/ 174 w 617"/>
                              <a:gd name="T71" fmla="*/ 1301 h 1689"/>
                              <a:gd name="T72" fmla="*/ 111 w 617"/>
                              <a:gd name="T73" fmla="*/ 1334 h 1689"/>
                              <a:gd name="T74" fmla="*/ 50 w 617"/>
                              <a:gd name="T75" fmla="*/ 1358 h 1689"/>
                              <a:gd name="T76" fmla="*/ 8 w 617"/>
                              <a:gd name="T77" fmla="*/ 1366 h 1689"/>
                              <a:gd name="T78" fmla="*/ 22 w 617"/>
                              <a:gd name="T79" fmla="*/ 1418 h 1689"/>
                              <a:gd name="T80" fmla="*/ 90 w 617"/>
                              <a:gd name="T81" fmla="*/ 1475 h 1689"/>
                              <a:gd name="T82" fmla="*/ 141 w 617"/>
                              <a:gd name="T83" fmla="*/ 1499 h 1689"/>
                              <a:gd name="T84" fmla="*/ 188 w 617"/>
                              <a:gd name="T85" fmla="*/ 1503 h 1689"/>
                              <a:gd name="T86" fmla="*/ 240 w 617"/>
                              <a:gd name="T87" fmla="*/ 1493 h 1689"/>
                              <a:gd name="T88" fmla="*/ 304 w 617"/>
                              <a:gd name="T89" fmla="*/ 1483 h 1689"/>
                              <a:gd name="T90" fmla="*/ 357 w 617"/>
                              <a:gd name="T91" fmla="*/ 1493 h 1689"/>
                              <a:gd name="T92" fmla="*/ 367 w 617"/>
                              <a:gd name="T93" fmla="*/ 1554 h 1689"/>
                              <a:gd name="T94" fmla="*/ 312 w 617"/>
                              <a:gd name="T95" fmla="*/ 1622 h 1689"/>
                              <a:gd name="T96" fmla="*/ 280 w 617"/>
                              <a:gd name="T97" fmla="*/ 1636 h 1689"/>
                              <a:gd name="T98" fmla="*/ 322 w 617"/>
                              <a:gd name="T99" fmla="*/ 1677 h 1689"/>
                              <a:gd name="T100" fmla="*/ 563 w 617"/>
                              <a:gd name="T101" fmla="*/ 1677 h 1689"/>
                              <a:gd name="T102" fmla="*/ 585 w 617"/>
                              <a:gd name="T103" fmla="*/ 1650 h 1689"/>
                              <a:gd name="T104" fmla="*/ 611 w 617"/>
                              <a:gd name="T105" fmla="*/ 881 h 168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617" h="1689">
                                <a:moveTo>
                                  <a:pt x="611" y="881"/>
                                </a:moveTo>
                                <a:lnTo>
                                  <a:pt x="597" y="870"/>
                                </a:lnTo>
                                <a:lnTo>
                                  <a:pt x="589" y="858"/>
                                </a:lnTo>
                                <a:lnTo>
                                  <a:pt x="583" y="844"/>
                                </a:lnTo>
                                <a:lnTo>
                                  <a:pt x="581" y="832"/>
                                </a:lnTo>
                                <a:lnTo>
                                  <a:pt x="583" y="818"/>
                                </a:lnTo>
                                <a:lnTo>
                                  <a:pt x="591" y="806"/>
                                </a:lnTo>
                                <a:lnTo>
                                  <a:pt x="613" y="786"/>
                                </a:lnTo>
                                <a:lnTo>
                                  <a:pt x="617" y="782"/>
                                </a:lnTo>
                                <a:lnTo>
                                  <a:pt x="617" y="689"/>
                                </a:lnTo>
                                <a:lnTo>
                                  <a:pt x="615" y="687"/>
                                </a:lnTo>
                                <a:lnTo>
                                  <a:pt x="599" y="671"/>
                                </a:lnTo>
                                <a:lnTo>
                                  <a:pt x="585" y="655"/>
                                </a:lnTo>
                                <a:lnTo>
                                  <a:pt x="567" y="638"/>
                                </a:lnTo>
                                <a:lnTo>
                                  <a:pt x="551" y="618"/>
                                </a:lnTo>
                                <a:lnTo>
                                  <a:pt x="536" y="598"/>
                                </a:lnTo>
                                <a:lnTo>
                                  <a:pt x="520" y="580"/>
                                </a:lnTo>
                                <a:lnTo>
                                  <a:pt x="504" y="560"/>
                                </a:lnTo>
                                <a:lnTo>
                                  <a:pt x="492" y="540"/>
                                </a:lnTo>
                                <a:lnTo>
                                  <a:pt x="480" y="523"/>
                                </a:lnTo>
                                <a:lnTo>
                                  <a:pt x="470" y="505"/>
                                </a:lnTo>
                                <a:lnTo>
                                  <a:pt x="462" y="487"/>
                                </a:lnTo>
                                <a:lnTo>
                                  <a:pt x="456" y="471"/>
                                </a:lnTo>
                                <a:lnTo>
                                  <a:pt x="454" y="455"/>
                                </a:lnTo>
                                <a:lnTo>
                                  <a:pt x="454" y="441"/>
                                </a:lnTo>
                                <a:lnTo>
                                  <a:pt x="462" y="422"/>
                                </a:lnTo>
                                <a:lnTo>
                                  <a:pt x="476" y="416"/>
                                </a:lnTo>
                                <a:lnTo>
                                  <a:pt x="490" y="416"/>
                                </a:lnTo>
                                <a:lnTo>
                                  <a:pt x="506" y="422"/>
                                </a:lnTo>
                                <a:lnTo>
                                  <a:pt x="520" y="429"/>
                                </a:lnTo>
                                <a:lnTo>
                                  <a:pt x="532" y="435"/>
                                </a:lnTo>
                                <a:lnTo>
                                  <a:pt x="538" y="433"/>
                                </a:lnTo>
                                <a:lnTo>
                                  <a:pt x="538" y="422"/>
                                </a:lnTo>
                                <a:lnTo>
                                  <a:pt x="532" y="404"/>
                                </a:lnTo>
                                <a:lnTo>
                                  <a:pt x="522" y="390"/>
                                </a:lnTo>
                                <a:lnTo>
                                  <a:pt x="510" y="376"/>
                                </a:lnTo>
                                <a:lnTo>
                                  <a:pt x="498" y="362"/>
                                </a:lnTo>
                                <a:lnTo>
                                  <a:pt x="490" y="348"/>
                                </a:lnTo>
                                <a:lnTo>
                                  <a:pt x="486" y="336"/>
                                </a:lnTo>
                                <a:lnTo>
                                  <a:pt x="492" y="320"/>
                                </a:lnTo>
                                <a:lnTo>
                                  <a:pt x="504" y="305"/>
                                </a:lnTo>
                                <a:lnTo>
                                  <a:pt x="524" y="287"/>
                                </a:lnTo>
                                <a:lnTo>
                                  <a:pt x="543" y="265"/>
                                </a:lnTo>
                                <a:lnTo>
                                  <a:pt x="563" y="243"/>
                                </a:lnTo>
                                <a:lnTo>
                                  <a:pt x="579" y="223"/>
                                </a:lnTo>
                                <a:lnTo>
                                  <a:pt x="587" y="207"/>
                                </a:lnTo>
                                <a:lnTo>
                                  <a:pt x="587" y="196"/>
                                </a:lnTo>
                                <a:lnTo>
                                  <a:pt x="577" y="193"/>
                                </a:lnTo>
                                <a:lnTo>
                                  <a:pt x="551" y="199"/>
                                </a:lnTo>
                                <a:lnTo>
                                  <a:pt x="524" y="209"/>
                                </a:lnTo>
                                <a:lnTo>
                                  <a:pt x="500" y="221"/>
                                </a:lnTo>
                                <a:lnTo>
                                  <a:pt x="482" y="227"/>
                                </a:lnTo>
                                <a:lnTo>
                                  <a:pt x="470" y="231"/>
                                </a:lnTo>
                                <a:lnTo>
                                  <a:pt x="458" y="233"/>
                                </a:lnTo>
                                <a:lnTo>
                                  <a:pt x="450" y="229"/>
                                </a:lnTo>
                                <a:lnTo>
                                  <a:pt x="444" y="217"/>
                                </a:lnTo>
                                <a:lnTo>
                                  <a:pt x="438" y="199"/>
                                </a:lnTo>
                                <a:lnTo>
                                  <a:pt x="430" y="175"/>
                                </a:lnTo>
                                <a:lnTo>
                                  <a:pt x="420" y="148"/>
                                </a:lnTo>
                                <a:lnTo>
                                  <a:pt x="408" y="115"/>
                                </a:lnTo>
                                <a:lnTo>
                                  <a:pt x="394" y="84"/>
                                </a:lnTo>
                                <a:lnTo>
                                  <a:pt x="378" y="54"/>
                                </a:lnTo>
                                <a:lnTo>
                                  <a:pt x="363" y="28"/>
                                </a:lnTo>
                                <a:lnTo>
                                  <a:pt x="347" y="10"/>
                                </a:lnTo>
                                <a:lnTo>
                                  <a:pt x="334" y="0"/>
                                </a:lnTo>
                                <a:lnTo>
                                  <a:pt x="330" y="0"/>
                                </a:lnTo>
                                <a:lnTo>
                                  <a:pt x="326" y="0"/>
                                </a:lnTo>
                                <a:lnTo>
                                  <a:pt x="322" y="2"/>
                                </a:lnTo>
                                <a:lnTo>
                                  <a:pt x="320" y="4"/>
                                </a:lnTo>
                                <a:lnTo>
                                  <a:pt x="310" y="48"/>
                                </a:lnTo>
                                <a:lnTo>
                                  <a:pt x="310" y="121"/>
                                </a:lnTo>
                                <a:lnTo>
                                  <a:pt x="312" y="196"/>
                                </a:lnTo>
                                <a:lnTo>
                                  <a:pt x="308" y="237"/>
                                </a:lnTo>
                                <a:lnTo>
                                  <a:pt x="302" y="245"/>
                                </a:lnTo>
                                <a:lnTo>
                                  <a:pt x="292" y="257"/>
                                </a:lnTo>
                                <a:lnTo>
                                  <a:pt x="282" y="267"/>
                                </a:lnTo>
                                <a:lnTo>
                                  <a:pt x="270" y="277"/>
                                </a:lnTo>
                                <a:lnTo>
                                  <a:pt x="256" y="289"/>
                                </a:lnTo>
                                <a:lnTo>
                                  <a:pt x="242" y="301"/>
                                </a:lnTo>
                                <a:lnTo>
                                  <a:pt x="228" y="312"/>
                                </a:lnTo>
                                <a:lnTo>
                                  <a:pt x="214" y="324"/>
                                </a:lnTo>
                                <a:lnTo>
                                  <a:pt x="202" y="334"/>
                                </a:lnTo>
                                <a:lnTo>
                                  <a:pt x="190" y="344"/>
                                </a:lnTo>
                                <a:lnTo>
                                  <a:pt x="180" y="354"/>
                                </a:lnTo>
                                <a:lnTo>
                                  <a:pt x="172" y="364"/>
                                </a:lnTo>
                                <a:lnTo>
                                  <a:pt x="168" y="370"/>
                                </a:lnTo>
                                <a:lnTo>
                                  <a:pt x="166" y="376"/>
                                </a:lnTo>
                                <a:lnTo>
                                  <a:pt x="168" y="382"/>
                                </a:lnTo>
                                <a:lnTo>
                                  <a:pt x="174" y="384"/>
                                </a:lnTo>
                                <a:lnTo>
                                  <a:pt x="184" y="386"/>
                                </a:lnTo>
                                <a:lnTo>
                                  <a:pt x="196" y="388"/>
                                </a:lnTo>
                                <a:lnTo>
                                  <a:pt x="208" y="388"/>
                                </a:lnTo>
                                <a:lnTo>
                                  <a:pt x="220" y="388"/>
                                </a:lnTo>
                                <a:lnTo>
                                  <a:pt x="234" y="388"/>
                                </a:lnTo>
                                <a:lnTo>
                                  <a:pt x="248" y="388"/>
                                </a:lnTo>
                                <a:lnTo>
                                  <a:pt x="262" y="388"/>
                                </a:lnTo>
                                <a:lnTo>
                                  <a:pt x="274" y="388"/>
                                </a:lnTo>
                                <a:lnTo>
                                  <a:pt x="286" y="388"/>
                                </a:lnTo>
                                <a:lnTo>
                                  <a:pt x="298" y="390"/>
                                </a:lnTo>
                                <a:lnTo>
                                  <a:pt x="306" y="390"/>
                                </a:lnTo>
                                <a:lnTo>
                                  <a:pt x="312" y="392"/>
                                </a:lnTo>
                                <a:lnTo>
                                  <a:pt x="318" y="396"/>
                                </a:lnTo>
                                <a:lnTo>
                                  <a:pt x="320" y="400"/>
                                </a:lnTo>
                                <a:lnTo>
                                  <a:pt x="318" y="406"/>
                                </a:lnTo>
                                <a:lnTo>
                                  <a:pt x="314" y="412"/>
                                </a:lnTo>
                                <a:lnTo>
                                  <a:pt x="304" y="425"/>
                                </a:lnTo>
                                <a:lnTo>
                                  <a:pt x="300" y="439"/>
                                </a:lnTo>
                                <a:lnTo>
                                  <a:pt x="300" y="451"/>
                                </a:lnTo>
                                <a:lnTo>
                                  <a:pt x="304" y="461"/>
                                </a:lnTo>
                                <a:lnTo>
                                  <a:pt x="312" y="467"/>
                                </a:lnTo>
                                <a:lnTo>
                                  <a:pt x="322" y="469"/>
                                </a:lnTo>
                                <a:lnTo>
                                  <a:pt x="334" y="467"/>
                                </a:lnTo>
                                <a:lnTo>
                                  <a:pt x="347" y="461"/>
                                </a:lnTo>
                                <a:lnTo>
                                  <a:pt x="360" y="455"/>
                                </a:lnTo>
                                <a:lnTo>
                                  <a:pt x="367" y="457"/>
                                </a:lnTo>
                                <a:lnTo>
                                  <a:pt x="376" y="465"/>
                                </a:lnTo>
                                <a:lnTo>
                                  <a:pt x="379" y="479"/>
                                </a:lnTo>
                                <a:lnTo>
                                  <a:pt x="379" y="497"/>
                                </a:lnTo>
                                <a:lnTo>
                                  <a:pt x="376" y="519"/>
                                </a:lnTo>
                                <a:lnTo>
                                  <a:pt x="367" y="542"/>
                                </a:lnTo>
                                <a:lnTo>
                                  <a:pt x="355" y="568"/>
                                </a:lnTo>
                                <a:lnTo>
                                  <a:pt x="341" y="594"/>
                                </a:lnTo>
                                <a:lnTo>
                                  <a:pt x="322" y="624"/>
                                </a:lnTo>
                                <a:lnTo>
                                  <a:pt x="304" y="655"/>
                                </a:lnTo>
                                <a:lnTo>
                                  <a:pt x="284" y="687"/>
                                </a:lnTo>
                                <a:lnTo>
                                  <a:pt x="266" y="717"/>
                                </a:lnTo>
                                <a:lnTo>
                                  <a:pt x="250" y="743"/>
                                </a:lnTo>
                                <a:lnTo>
                                  <a:pt x="238" y="762"/>
                                </a:lnTo>
                                <a:lnTo>
                                  <a:pt x="230" y="778"/>
                                </a:lnTo>
                                <a:lnTo>
                                  <a:pt x="228" y="788"/>
                                </a:lnTo>
                                <a:lnTo>
                                  <a:pt x="232" y="796"/>
                                </a:lnTo>
                                <a:lnTo>
                                  <a:pt x="242" y="804"/>
                                </a:lnTo>
                                <a:lnTo>
                                  <a:pt x="254" y="810"/>
                                </a:lnTo>
                                <a:lnTo>
                                  <a:pt x="268" y="816"/>
                                </a:lnTo>
                                <a:lnTo>
                                  <a:pt x="280" y="820"/>
                                </a:lnTo>
                                <a:lnTo>
                                  <a:pt x="292" y="824"/>
                                </a:lnTo>
                                <a:lnTo>
                                  <a:pt x="300" y="828"/>
                                </a:lnTo>
                                <a:lnTo>
                                  <a:pt x="302" y="834"/>
                                </a:lnTo>
                                <a:lnTo>
                                  <a:pt x="306" y="848"/>
                                </a:lnTo>
                                <a:lnTo>
                                  <a:pt x="306" y="868"/>
                                </a:lnTo>
                                <a:lnTo>
                                  <a:pt x="304" y="889"/>
                                </a:lnTo>
                                <a:lnTo>
                                  <a:pt x="300" y="913"/>
                                </a:lnTo>
                                <a:lnTo>
                                  <a:pt x="288" y="937"/>
                                </a:lnTo>
                                <a:lnTo>
                                  <a:pt x="272" y="959"/>
                                </a:lnTo>
                                <a:lnTo>
                                  <a:pt x="248" y="977"/>
                                </a:lnTo>
                                <a:lnTo>
                                  <a:pt x="236" y="984"/>
                                </a:lnTo>
                                <a:lnTo>
                                  <a:pt x="222" y="992"/>
                                </a:lnTo>
                                <a:lnTo>
                                  <a:pt x="208" y="998"/>
                                </a:lnTo>
                                <a:lnTo>
                                  <a:pt x="194" y="1002"/>
                                </a:lnTo>
                                <a:lnTo>
                                  <a:pt x="180" y="1008"/>
                                </a:lnTo>
                                <a:lnTo>
                                  <a:pt x="166" y="1012"/>
                                </a:lnTo>
                                <a:lnTo>
                                  <a:pt x="154" y="1016"/>
                                </a:lnTo>
                                <a:lnTo>
                                  <a:pt x="145" y="1020"/>
                                </a:lnTo>
                                <a:lnTo>
                                  <a:pt x="135" y="1024"/>
                                </a:lnTo>
                                <a:lnTo>
                                  <a:pt x="124" y="1028"/>
                                </a:lnTo>
                                <a:lnTo>
                                  <a:pt x="118" y="1034"/>
                                </a:lnTo>
                                <a:lnTo>
                                  <a:pt x="112" y="1038"/>
                                </a:lnTo>
                                <a:lnTo>
                                  <a:pt x="111" y="1044"/>
                                </a:lnTo>
                                <a:lnTo>
                                  <a:pt x="108" y="1052"/>
                                </a:lnTo>
                                <a:lnTo>
                                  <a:pt x="111" y="1060"/>
                                </a:lnTo>
                                <a:lnTo>
                                  <a:pt x="117" y="1070"/>
                                </a:lnTo>
                                <a:lnTo>
                                  <a:pt x="129" y="1090"/>
                                </a:lnTo>
                                <a:lnTo>
                                  <a:pt x="148" y="1109"/>
                                </a:lnTo>
                                <a:lnTo>
                                  <a:pt x="168" y="1127"/>
                                </a:lnTo>
                                <a:lnTo>
                                  <a:pt x="190" y="1143"/>
                                </a:lnTo>
                                <a:lnTo>
                                  <a:pt x="212" y="1157"/>
                                </a:lnTo>
                                <a:lnTo>
                                  <a:pt x="230" y="1171"/>
                                </a:lnTo>
                                <a:lnTo>
                                  <a:pt x="246" y="1179"/>
                                </a:lnTo>
                                <a:lnTo>
                                  <a:pt x="258" y="1185"/>
                                </a:lnTo>
                                <a:lnTo>
                                  <a:pt x="264" y="1191"/>
                                </a:lnTo>
                                <a:lnTo>
                                  <a:pt x="264" y="1199"/>
                                </a:lnTo>
                                <a:lnTo>
                                  <a:pt x="260" y="1210"/>
                                </a:lnTo>
                                <a:lnTo>
                                  <a:pt x="252" y="1223"/>
                                </a:lnTo>
                                <a:lnTo>
                                  <a:pt x="242" y="1236"/>
                                </a:lnTo>
                                <a:lnTo>
                                  <a:pt x="230" y="1250"/>
                                </a:lnTo>
                                <a:lnTo>
                                  <a:pt x="216" y="1265"/>
                                </a:lnTo>
                                <a:lnTo>
                                  <a:pt x="204" y="1278"/>
                                </a:lnTo>
                                <a:lnTo>
                                  <a:pt x="196" y="1286"/>
                                </a:lnTo>
                                <a:lnTo>
                                  <a:pt x="186" y="1295"/>
                                </a:lnTo>
                                <a:lnTo>
                                  <a:pt x="174" y="1301"/>
                                </a:lnTo>
                                <a:lnTo>
                                  <a:pt x="162" y="1309"/>
                                </a:lnTo>
                                <a:lnTo>
                                  <a:pt x="150" y="1315"/>
                                </a:lnTo>
                                <a:lnTo>
                                  <a:pt x="139" y="1322"/>
                                </a:lnTo>
                                <a:lnTo>
                                  <a:pt x="124" y="1330"/>
                                </a:lnTo>
                                <a:lnTo>
                                  <a:pt x="111" y="1334"/>
                                </a:lnTo>
                                <a:lnTo>
                                  <a:pt x="96" y="1340"/>
                                </a:lnTo>
                                <a:lnTo>
                                  <a:pt x="84" y="1346"/>
                                </a:lnTo>
                                <a:lnTo>
                                  <a:pt x="72" y="1350"/>
                                </a:lnTo>
                                <a:lnTo>
                                  <a:pt x="60" y="1354"/>
                                </a:lnTo>
                                <a:lnTo>
                                  <a:pt x="50" y="1358"/>
                                </a:lnTo>
                                <a:lnTo>
                                  <a:pt x="40" y="1360"/>
                                </a:lnTo>
                                <a:lnTo>
                                  <a:pt x="32" y="1362"/>
                                </a:lnTo>
                                <a:lnTo>
                                  <a:pt x="26" y="1362"/>
                                </a:lnTo>
                                <a:lnTo>
                                  <a:pt x="16" y="1364"/>
                                </a:lnTo>
                                <a:lnTo>
                                  <a:pt x="8" y="1366"/>
                                </a:lnTo>
                                <a:lnTo>
                                  <a:pt x="0" y="1370"/>
                                </a:lnTo>
                                <a:lnTo>
                                  <a:pt x="0" y="1378"/>
                                </a:lnTo>
                                <a:lnTo>
                                  <a:pt x="0" y="1388"/>
                                </a:lnTo>
                                <a:lnTo>
                                  <a:pt x="8" y="1402"/>
                                </a:lnTo>
                                <a:lnTo>
                                  <a:pt x="22" y="1418"/>
                                </a:lnTo>
                                <a:lnTo>
                                  <a:pt x="42" y="1437"/>
                                </a:lnTo>
                                <a:lnTo>
                                  <a:pt x="54" y="1449"/>
                                </a:lnTo>
                                <a:lnTo>
                                  <a:pt x="66" y="1459"/>
                                </a:lnTo>
                                <a:lnTo>
                                  <a:pt x="78" y="1467"/>
                                </a:lnTo>
                                <a:lnTo>
                                  <a:pt x="90" y="1475"/>
                                </a:lnTo>
                                <a:lnTo>
                                  <a:pt x="100" y="1481"/>
                                </a:lnTo>
                                <a:lnTo>
                                  <a:pt x="111" y="1487"/>
                                </a:lnTo>
                                <a:lnTo>
                                  <a:pt x="123" y="1491"/>
                                </a:lnTo>
                                <a:lnTo>
                                  <a:pt x="133" y="1497"/>
                                </a:lnTo>
                                <a:lnTo>
                                  <a:pt x="141" y="1499"/>
                                </a:lnTo>
                                <a:lnTo>
                                  <a:pt x="150" y="1501"/>
                                </a:lnTo>
                                <a:lnTo>
                                  <a:pt x="160" y="1503"/>
                                </a:lnTo>
                                <a:lnTo>
                                  <a:pt x="170" y="1505"/>
                                </a:lnTo>
                                <a:lnTo>
                                  <a:pt x="180" y="1505"/>
                                </a:lnTo>
                                <a:lnTo>
                                  <a:pt x="188" y="1503"/>
                                </a:lnTo>
                                <a:lnTo>
                                  <a:pt x="198" y="1503"/>
                                </a:lnTo>
                                <a:lnTo>
                                  <a:pt x="206" y="1501"/>
                                </a:lnTo>
                                <a:lnTo>
                                  <a:pt x="216" y="1499"/>
                                </a:lnTo>
                                <a:lnTo>
                                  <a:pt x="228" y="1495"/>
                                </a:lnTo>
                                <a:lnTo>
                                  <a:pt x="240" y="1493"/>
                                </a:lnTo>
                                <a:lnTo>
                                  <a:pt x="252" y="1491"/>
                                </a:lnTo>
                                <a:lnTo>
                                  <a:pt x="266" y="1489"/>
                                </a:lnTo>
                                <a:lnTo>
                                  <a:pt x="278" y="1485"/>
                                </a:lnTo>
                                <a:lnTo>
                                  <a:pt x="292" y="1485"/>
                                </a:lnTo>
                                <a:lnTo>
                                  <a:pt x="304" y="1483"/>
                                </a:lnTo>
                                <a:lnTo>
                                  <a:pt x="318" y="1483"/>
                                </a:lnTo>
                                <a:lnTo>
                                  <a:pt x="330" y="1483"/>
                                </a:lnTo>
                                <a:lnTo>
                                  <a:pt x="340" y="1485"/>
                                </a:lnTo>
                                <a:lnTo>
                                  <a:pt x="349" y="1489"/>
                                </a:lnTo>
                                <a:lnTo>
                                  <a:pt x="357" y="1493"/>
                                </a:lnTo>
                                <a:lnTo>
                                  <a:pt x="363" y="1499"/>
                                </a:lnTo>
                                <a:lnTo>
                                  <a:pt x="367" y="1505"/>
                                </a:lnTo>
                                <a:lnTo>
                                  <a:pt x="372" y="1515"/>
                                </a:lnTo>
                                <a:lnTo>
                                  <a:pt x="372" y="1535"/>
                                </a:lnTo>
                                <a:lnTo>
                                  <a:pt x="367" y="1554"/>
                                </a:lnTo>
                                <a:lnTo>
                                  <a:pt x="361" y="1572"/>
                                </a:lnTo>
                                <a:lnTo>
                                  <a:pt x="351" y="1588"/>
                                </a:lnTo>
                                <a:lnTo>
                                  <a:pt x="340" y="1604"/>
                                </a:lnTo>
                                <a:lnTo>
                                  <a:pt x="326" y="1614"/>
                                </a:lnTo>
                                <a:lnTo>
                                  <a:pt x="312" y="1622"/>
                                </a:lnTo>
                                <a:lnTo>
                                  <a:pt x="294" y="1624"/>
                                </a:lnTo>
                                <a:lnTo>
                                  <a:pt x="292" y="1624"/>
                                </a:lnTo>
                                <a:lnTo>
                                  <a:pt x="288" y="1626"/>
                                </a:lnTo>
                                <a:lnTo>
                                  <a:pt x="284" y="1632"/>
                                </a:lnTo>
                                <a:lnTo>
                                  <a:pt x="280" y="1636"/>
                                </a:lnTo>
                                <a:lnTo>
                                  <a:pt x="280" y="1642"/>
                                </a:lnTo>
                                <a:lnTo>
                                  <a:pt x="284" y="1650"/>
                                </a:lnTo>
                                <a:lnTo>
                                  <a:pt x="292" y="1659"/>
                                </a:lnTo>
                                <a:lnTo>
                                  <a:pt x="308" y="1669"/>
                                </a:lnTo>
                                <a:lnTo>
                                  <a:pt x="322" y="1677"/>
                                </a:lnTo>
                                <a:lnTo>
                                  <a:pt x="338" y="1683"/>
                                </a:lnTo>
                                <a:lnTo>
                                  <a:pt x="353" y="1689"/>
                                </a:lnTo>
                                <a:lnTo>
                                  <a:pt x="355" y="1689"/>
                                </a:lnTo>
                                <a:lnTo>
                                  <a:pt x="553" y="1689"/>
                                </a:lnTo>
                                <a:lnTo>
                                  <a:pt x="563" y="1677"/>
                                </a:lnTo>
                                <a:lnTo>
                                  <a:pt x="571" y="1663"/>
                                </a:lnTo>
                                <a:lnTo>
                                  <a:pt x="573" y="1654"/>
                                </a:lnTo>
                                <a:lnTo>
                                  <a:pt x="575" y="1650"/>
                                </a:lnTo>
                                <a:lnTo>
                                  <a:pt x="577" y="1650"/>
                                </a:lnTo>
                                <a:lnTo>
                                  <a:pt x="585" y="1650"/>
                                </a:lnTo>
                                <a:lnTo>
                                  <a:pt x="599" y="1652"/>
                                </a:lnTo>
                                <a:lnTo>
                                  <a:pt x="613" y="1652"/>
                                </a:lnTo>
                                <a:lnTo>
                                  <a:pt x="617" y="1652"/>
                                </a:lnTo>
                                <a:lnTo>
                                  <a:pt x="617" y="887"/>
                                </a:lnTo>
                                <a:lnTo>
                                  <a:pt x="611" y="8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53" name="Freeform 418"/>
                        <wps:cNvSpPr>
                          <a:spLocks/>
                        </wps:cNvSpPr>
                        <wps:spPr bwMode="auto">
                          <a:xfrm>
                            <a:off x="1409700" y="2838450"/>
                            <a:ext cx="301667" cy="325317"/>
                          </a:xfrm>
                          <a:custGeom>
                            <a:avLst/>
                            <a:gdLst>
                              <a:gd name="T0" fmla="*/ 64 w 190"/>
                              <a:gd name="T1" fmla="*/ 0 h 205"/>
                              <a:gd name="T2" fmla="*/ 64 w 190"/>
                              <a:gd name="T3" fmla="*/ 6 h 205"/>
                              <a:gd name="T4" fmla="*/ 62 w 190"/>
                              <a:gd name="T5" fmla="*/ 22 h 205"/>
                              <a:gd name="T6" fmla="*/ 60 w 190"/>
                              <a:gd name="T7" fmla="*/ 46 h 205"/>
                              <a:gd name="T8" fmla="*/ 56 w 190"/>
                              <a:gd name="T9" fmla="*/ 75 h 205"/>
                              <a:gd name="T10" fmla="*/ 48 w 190"/>
                              <a:gd name="T11" fmla="*/ 104 h 205"/>
                              <a:gd name="T12" fmla="*/ 38 w 190"/>
                              <a:gd name="T13" fmla="*/ 136 h 205"/>
                              <a:gd name="T14" fmla="*/ 22 w 190"/>
                              <a:gd name="T15" fmla="*/ 162 h 205"/>
                              <a:gd name="T16" fmla="*/ 0 w 190"/>
                              <a:gd name="T17" fmla="*/ 186 h 205"/>
                              <a:gd name="T18" fmla="*/ 106 w 190"/>
                              <a:gd name="T19" fmla="*/ 205 h 205"/>
                              <a:gd name="T20" fmla="*/ 126 w 190"/>
                              <a:gd name="T21" fmla="*/ 164 h 205"/>
                              <a:gd name="T22" fmla="*/ 190 w 190"/>
                              <a:gd name="T23" fmla="*/ 196 h 205"/>
                              <a:gd name="T24" fmla="*/ 148 w 190"/>
                              <a:gd name="T25" fmla="*/ 42 h 205"/>
                              <a:gd name="T26" fmla="*/ 64 w 190"/>
                              <a:gd name="T27" fmla="*/ 0 h 2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90" h="205">
                                <a:moveTo>
                                  <a:pt x="64" y="0"/>
                                </a:moveTo>
                                <a:lnTo>
                                  <a:pt x="64" y="6"/>
                                </a:lnTo>
                                <a:lnTo>
                                  <a:pt x="62" y="22"/>
                                </a:lnTo>
                                <a:lnTo>
                                  <a:pt x="60" y="46"/>
                                </a:lnTo>
                                <a:lnTo>
                                  <a:pt x="56" y="75"/>
                                </a:lnTo>
                                <a:lnTo>
                                  <a:pt x="48" y="104"/>
                                </a:lnTo>
                                <a:lnTo>
                                  <a:pt x="38" y="136"/>
                                </a:lnTo>
                                <a:lnTo>
                                  <a:pt x="22" y="162"/>
                                </a:lnTo>
                                <a:lnTo>
                                  <a:pt x="0" y="186"/>
                                </a:lnTo>
                                <a:lnTo>
                                  <a:pt x="106" y="205"/>
                                </a:lnTo>
                                <a:lnTo>
                                  <a:pt x="126" y="164"/>
                                </a:lnTo>
                                <a:lnTo>
                                  <a:pt x="190" y="196"/>
                                </a:lnTo>
                                <a:lnTo>
                                  <a:pt x="148" y="42"/>
                                </a:lnTo>
                                <a:lnTo>
                                  <a:pt x="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54" name="Freeform 419"/>
                        <wps:cNvSpPr>
                          <a:spLocks/>
                        </wps:cNvSpPr>
                        <wps:spPr bwMode="auto">
                          <a:xfrm>
                            <a:off x="914401" y="1143000"/>
                            <a:ext cx="917704" cy="1936034"/>
                          </a:xfrm>
                          <a:custGeom>
                            <a:avLst/>
                            <a:gdLst>
                              <a:gd name="T0" fmla="*/ 536 w 578"/>
                              <a:gd name="T1" fmla="*/ 481 h 1220"/>
                              <a:gd name="T2" fmla="*/ 508 w 578"/>
                              <a:gd name="T3" fmla="*/ 408 h 1220"/>
                              <a:gd name="T4" fmla="*/ 516 w 578"/>
                              <a:gd name="T5" fmla="*/ 376 h 1220"/>
                              <a:gd name="T6" fmla="*/ 546 w 578"/>
                              <a:gd name="T7" fmla="*/ 370 h 1220"/>
                              <a:gd name="T8" fmla="*/ 578 w 578"/>
                              <a:gd name="T9" fmla="*/ 351 h 1220"/>
                              <a:gd name="T10" fmla="*/ 566 w 578"/>
                              <a:gd name="T11" fmla="*/ 333 h 1220"/>
                              <a:gd name="T12" fmla="*/ 522 w 578"/>
                              <a:gd name="T13" fmla="*/ 295 h 1220"/>
                              <a:gd name="T14" fmla="*/ 467 w 578"/>
                              <a:gd name="T15" fmla="*/ 234 h 1220"/>
                              <a:gd name="T16" fmla="*/ 415 w 578"/>
                              <a:gd name="T17" fmla="*/ 148 h 1220"/>
                              <a:gd name="T18" fmla="*/ 379 w 578"/>
                              <a:gd name="T19" fmla="*/ 39 h 1220"/>
                              <a:gd name="T20" fmla="*/ 373 w 578"/>
                              <a:gd name="T21" fmla="*/ 12 h 1220"/>
                              <a:gd name="T22" fmla="*/ 363 w 578"/>
                              <a:gd name="T23" fmla="*/ 71 h 1220"/>
                              <a:gd name="T24" fmla="*/ 345 w 578"/>
                              <a:gd name="T25" fmla="*/ 156 h 1220"/>
                              <a:gd name="T26" fmla="*/ 313 w 578"/>
                              <a:gd name="T27" fmla="*/ 251 h 1220"/>
                              <a:gd name="T28" fmla="*/ 263 w 578"/>
                              <a:gd name="T29" fmla="*/ 337 h 1220"/>
                              <a:gd name="T30" fmla="*/ 291 w 578"/>
                              <a:gd name="T31" fmla="*/ 390 h 1220"/>
                              <a:gd name="T32" fmla="*/ 293 w 578"/>
                              <a:gd name="T33" fmla="*/ 410 h 1220"/>
                              <a:gd name="T34" fmla="*/ 291 w 578"/>
                              <a:gd name="T35" fmla="*/ 462 h 1220"/>
                              <a:gd name="T36" fmla="*/ 273 w 578"/>
                              <a:gd name="T37" fmla="*/ 527 h 1220"/>
                              <a:gd name="T38" fmla="*/ 225 w 578"/>
                              <a:gd name="T39" fmla="*/ 592 h 1220"/>
                              <a:gd name="T40" fmla="*/ 135 w 578"/>
                              <a:gd name="T41" fmla="*/ 642 h 1220"/>
                              <a:gd name="T42" fmla="*/ 98 w 578"/>
                              <a:gd name="T43" fmla="*/ 658 h 1220"/>
                              <a:gd name="T44" fmla="*/ 113 w 578"/>
                              <a:gd name="T45" fmla="*/ 676 h 1220"/>
                              <a:gd name="T46" fmla="*/ 143 w 578"/>
                              <a:gd name="T47" fmla="*/ 704 h 1220"/>
                              <a:gd name="T48" fmla="*/ 183 w 578"/>
                              <a:gd name="T49" fmla="*/ 732 h 1220"/>
                              <a:gd name="T50" fmla="*/ 235 w 578"/>
                              <a:gd name="T51" fmla="*/ 758 h 1220"/>
                              <a:gd name="T52" fmla="*/ 275 w 578"/>
                              <a:gd name="T53" fmla="*/ 770 h 1220"/>
                              <a:gd name="T54" fmla="*/ 267 w 578"/>
                              <a:gd name="T55" fmla="*/ 796 h 1220"/>
                              <a:gd name="T56" fmla="*/ 241 w 578"/>
                              <a:gd name="T57" fmla="*/ 845 h 1220"/>
                              <a:gd name="T58" fmla="*/ 193 w 578"/>
                              <a:gd name="T59" fmla="*/ 901 h 1220"/>
                              <a:gd name="T60" fmla="*/ 115 w 578"/>
                              <a:gd name="T61" fmla="*/ 952 h 1220"/>
                              <a:gd name="T62" fmla="*/ 0 w 578"/>
                              <a:gd name="T63" fmla="*/ 984 h 1220"/>
                              <a:gd name="T64" fmla="*/ 8 w 578"/>
                              <a:gd name="T65" fmla="*/ 994 h 1220"/>
                              <a:gd name="T66" fmla="*/ 34 w 578"/>
                              <a:gd name="T67" fmla="*/ 1018 h 1220"/>
                              <a:gd name="T68" fmla="*/ 72 w 578"/>
                              <a:gd name="T69" fmla="*/ 1043 h 1220"/>
                              <a:gd name="T70" fmla="*/ 119 w 578"/>
                              <a:gd name="T71" fmla="*/ 1061 h 1220"/>
                              <a:gd name="T72" fmla="*/ 179 w 578"/>
                              <a:gd name="T73" fmla="*/ 1063 h 1220"/>
                              <a:gd name="T74" fmla="*/ 243 w 578"/>
                              <a:gd name="T75" fmla="*/ 1049 h 1220"/>
                              <a:gd name="T76" fmla="*/ 305 w 578"/>
                              <a:gd name="T77" fmla="*/ 1053 h 1220"/>
                              <a:gd name="T78" fmla="*/ 363 w 578"/>
                              <a:gd name="T79" fmla="*/ 1075 h 1220"/>
                              <a:gd name="T80" fmla="*/ 415 w 578"/>
                              <a:gd name="T81" fmla="*/ 1109 h 1220"/>
                              <a:gd name="T82" fmla="*/ 461 w 578"/>
                              <a:gd name="T83" fmla="*/ 1145 h 1220"/>
                              <a:gd name="T84" fmla="*/ 499 w 578"/>
                              <a:gd name="T85" fmla="*/ 1176 h 1220"/>
                              <a:gd name="T86" fmla="*/ 530 w 578"/>
                              <a:gd name="T87" fmla="*/ 1198 h 1220"/>
                              <a:gd name="T88" fmla="*/ 558 w 578"/>
                              <a:gd name="T89" fmla="*/ 1212 h 1220"/>
                              <a:gd name="T90" fmla="*/ 578 w 578"/>
                              <a:gd name="T91" fmla="*/ 1220 h 1220"/>
                              <a:gd name="T92" fmla="*/ 574 w 578"/>
                              <a:gd name="T93" fmla="*/ 1065 h 1220"/>
                              <a:gd name="T94" fmla="*/ 578 w 578"/>
                              <a:gd name="T95" fmla="*/ 1032 h 122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8861 h 10000"/>
                              <a:gd name="connsiteX139" fmla="*/ 9965 w 10000"/>
                              <a:gd name="connsiteY139" fmla="*/ 8844 h 10000"/>
                              <a:gd name="connsiteX140" fmla="*/ 9931 w 10000"/>
                              <a:gd name="connsiteY140" fmla="*/ 8730 h 10000"/>
                              <a:gd name="connsiteX141" fmla="*/ 9965 w 10000"/>
                              <a:gd name="connsiteY141" fmla="*/ 8492 h 10000"/>
                              <a:gd name="connsiteX142" fmla="*/ 10000 w 10000"/>
                              <a:gd name="connsiteY142" fmla="*/ 8459 h 10000"/>
                              <a:gd name="connsiteX143" fmla="*/ 10000 w 10000"/>
                              <a:gd name="connsiteY143" fmla="*/ 4320 h 10000"/>
                              <a:gd name="connsiteX144" fmla="*/ 9827 w 10000"/>
                              <a:gd name="connsiteY144" fmla="*/ 4270 h 1000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8861 h 10000"/>
                              <a:gd name="connsiteX139" fmla="*/ 9965 w 10000"/>
                              <a:gd name="connsiteY139" fmla="*/ 8844 h 10000"/>
                              <a:gd name="connsiteX140" fmla="*/ 9965 w 10000"/>
                              <a:gd name="connsiteY140" fmla="*/ 8492 h 10000"/>
                              <a:gd name="connsiteX141" fmla="*/ 10000 w 10000"/>
                              <a:gd name="connsiteY141" fmla="*/ 8459 h 10000"/>
                              <a:gd name="connsiteX142" fmla="*/ 10000 w 10000"/>
                              <a:gd name="connsiteY142" fmla="*/ 4320 h 10000"/>
                              <a:gd name="connsiteX143" fmla="*/ 9827 w 10000"/>
                              <a:gd name="connsiteY143" fmla="*/ 4270 h 1000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8861 h 10000"/>
                              <a:gd name="connsiteX139" fmla="*/ 9965 w 10000"/>
                              <a:gd name="connsiteY139" fmla="*/ 8492 h 10000"/>
                              <a:gd name="connsiteX140" fmla="*/ 10000 w 10000"/>
                              <a:gd name="connsiteY140" fmla="*/ 8459 h 10000"/>
                              <a:gd name="connsiteX141" fmla="*/ 10000 w 10000"/>
                              <a:gd name="connsiteY141" fmla="*/ 4320 h 10000"/>
                              <a:gd name="connsiteX142" fmla="*/ 9827 w 10000"/>
                              <a:gd name="connsiteY142" fmla="*/ 4270 h 10000"/>
                              <a:gd name="connsiteX0" fmla="*/ 9827 w 10005"/>
                              <a:gd name="connsiteY0" fmla="*/ 4270 h 10000"/>
                              <a:gd name="connsiteX1" fmla="*/ 9550 w 10005"/>
                              <a:gd name="connsiteY1" fmla="*/ 4123 h 10000"/>
                              <a:gd name="connsiteX2" fmla="*/ 9273 w 10005"/>
                              <a:gd name="connsiteY2" fmla="*/ 3943 h 10000"/>
                              <a:gd name="connsiteX3" fmla="*/ 9031 w 10005"/>
                              <a:gd name="connsiteY3" fmla="*/ 3770 h 10000"/>
                              <a:gd name="connsiteX4" fmla="*/ 8893 w 10005"/>
                              <a:gd name="connsiteY4" fmla="*/ 3574 h 10000"/>
                              <a:gd name="connsiteX5" fmla="*/ 8789 w 10005"/>
                              <a:gd name="connsiteY5" fmla="*/ 3344 h 10000"/>
                              <a:gd name="connsiteX6" fmla="*/ 8824 w 10005"/>
                              <a:gd name="connsiteY6" fmla="*/ 3082 h 10000"/>
                              <a:gd name="connsiteX7" fmla="*/ 8858 w 10005"/>
                              <a:gd name="connsiteY7" fmla="*/ 3082 h 10000"/>
                              <a:gd name="connsiteX8" fmla="*/ 8927 w 10005"/>
                              <a:gd name="connsiteY8" fmla="*/ 3082 h 10000"/>
                              <a:gd name="connsiteX9" fmla="*/ 9066 w 10005"/>
                              <a:gd name="connsiteY9" fmla="*/ 3082 h 10000"/>
                              <a:gd name="connsiteX10" fmla="*/ 9239 w 10005"/>
                              <a:gd name="connsiteY10" fmla="*/ 3066 h 10000"/>
                              <a:gd name="connsiteX11" fmla="*/ 9446 w 10005"/>
                              <a:gd name="connsiteY11" fmla="*/ 3033 h 10000"/>
                              <a:gd name="connsiteX12" fmla="*/ 9654 w 10005"/>
                              <a:gd name="connsiteY12" fmla="*/ 2984 h 10000"/>
                              <a:gd name="connsiteX13" fmla="*/ 9862 w 10005"/>
                              <a:gd name="connsiteY13" fmla="*/ 2926 h 10000"/>
                              <a:gd name="connsiteX14" fmla="*/ 10000 w 10005"/>
                              <a:gd name="connsiteY14" fmla="*/ 2877 h 10000"/>
                              <a:gd name="connsiteX15" fmla="*/ 10000 w 10005"/>
                              <a:gd name="connsiteY15" fmla="*/ 2811 h 10000"/>
                              <a:gd name="connsiteX16" fmla="*/ 9931 w 10005"/>
                              <a:gd name="connsiteY16" fmla="*/ 2795 h 10000"/>
                              <a:gd name="connsiteX17" fmla="*/ 9792 w 10005"/>
                              <a:gd name="connsiteY17" fmla="*/ 2730 h 10000"/>
                              <a:gd name="connsiteX18" fmla="*/ 9550 w 10005"/>
                              <a:gd name="connsiteY18" fmla="*/ 2648 h 10000"/>
                              <a:gd name="connsiteX19" fmla="*/ 9308 w 10005"/>
                              <a:gd name="connsiteY19" fmla="*/ 2549 h 10000"/>
                              <a:gd name="connsiteX20" fmla="*/ 9031 w 10005"/>
                              <a:gd name="connsiteY20" fmla="*/ 2418 h 10000"/>
                              <a:gd name="connsiteX21" fmla="*/ 8720 w 10005"/>
                              <a:gd name="connsiteY21" fmla="*/ 2270 h 10000"/>
                              <a:gd name="connsiteX22" fmla="*/ 8426 w 10005"/>
                              <a:gd name="connsiteY22" fmla="*/ 2107 h 10000"/>
                              <a:gd name="connsiteX23" fmla="*/ 8080 w 10005"/>
                              <a:gd name="connsiteY23" fmla="*/ 1918 h 10000"/>
                              <a:gd name="connsiteX24" fmla="*/ 7768 w 10005"/>
                              <a:gd name="connsiteY24" fmla="*/ 1705 h 10000"/>
                              <a:gd name="connsiteX25" fmla="*/ 7457 w 10005"/>
                              <a:gd name="connsiteY25" fmla="*/ 1475 h 10000"/>
                              <a:gd name="connsiteX26" fmla="*/ 7180 w 10005"/>
                              <a:gd name="connsiteY26" fmla="*/ 1213 h 10000"/>
                              <a:gd name="connsiteX27" fmla="*/ 6938 w 10005"/>
                              <a:gd name="connsiteY27" fmla="*/ 943 h 10000"/>
                              <a:gd name="connsiteX28" fmla="*/ 6730 w 10005"/>
                              <a:gd name="connsiteY28" fmla="*/ 648 h 10000"/>
                              <a:gd name="connsiteX29" fmla="*/ 6557 w 10005"/>
                              <a:gd name="connsiteY29" fmla="*/ 320 h 10000"/>
                              <a:gd name="connsiteX30" fmla="*/ 6453 w 10005"/>
                              <a:gd name="connsiteY30" fmla="*/ 0 h 10000"/>
                              <a:gd name="connsiteX31" fmla="*/ 6453 w 10005"/>
                              <a:gd name="connsiteY31" fmla="*/ 16 h 10000"/>
                              <a:gd name="connsiteX32" fmla="*/ 6453 w 10005"/>
                              <a:gd name="connsiteY32" fmla="*/ 98 h 10000"/>
                              <a:gd name="connsiteX33" fmla="*/ 6419 w 10005"/>
                              <a:gd name="connsiteY33" fmla="*/ 221 h 10000"/>
                              <a:gd name="connsiteX34" fmla="*/ 6349 w 10005"/>
                              <a:gd name="connsiteY34" fmla="*/ 385 h 10000"/>
                              <a:gd name="connsiteX35" fmla="*/ 6280 w 10005"/>
                              <a:gd name="connsiteY35" fmla="*/ 582 h 10000"/>
                              <a:gd name="connsiteX36" fmla="*/ 6211 w 10005"/>
                              <a:gd name="connsiteY36" fmla="*/ 795 h 10000"/>
                              <a:gd name="connsiteX37" fmla="*/ 6107 w 10005"/>
                              <a:gd name="connsiteY37" fmla="*/ 1041 h 10000"/>
                              <a:gd name="connsiteX38" fmla="*/ 5969 w 10005"/>
                              <a:gd name="connsiteY38" fmla="*/ 1279 h 10000"/>
                              <a:gd name="connsiteX39" fmla="*/ 5830 w 10005"/>
                              <a:gd name="connsiteY39" fmla="*/ 1541 h 10000"/>
                              <a:gd name="connsiteX40" fmla="*/ 5623 w 10005"/>
                              <a:gd name="connsiteY40" fmla="*/ 1803 h 10000"/>
                              <a:gd name="connsiteX41" fmla="*/ 5415 w 10005"/>
                              <a:gd name="connsiteY41" fmla="*/ 2057 h 10000"/>
                              <a:gd name="connsiteX42" fmla="*/ 5173 w 10005"/>
                              <a:gd name="connsiteY42" fmla="*/ 2320 h 10000"/>
                              <a:gd name="connsiteX43" fmla="*/ 4896 w 10005"/>
                              <a:gd name="connsiteY43" fmla="*/ 2549 h 10000"/>
                              <a:gd name="connsiteX44" fmla="*/ 4550 w 10005"/>
                              <a:gd name="connsiteY44" fmla="*/ 2762 h 10000"/>
                              <a:gd name="connsiteX45" fmla="*/ 4204 w 10005"/>
                              <a:gd name="connsiteY45" fmla="*/ 2926 h 10000"/>
                              <a:gd name="connsiteX46" fmla="*/ 3824 w 10005"/>
                              <a:gd name="connsiteY46" fmla="*/ 3066 h 10000"/>
                              <a:gd name="connsiteX47" fmla="*/ 5035 w 10005"/>
                              <a:gd name="connsiteY47" fmla="*/ 3197 h 10000"/>
                              <a:gd name="connsiteX48" fmla="*/ 5035 w 10005"/>
                              <a:gd name="connsiteY48" fmla="*/ 3213 h 10000"/>
                              <a:gd name="connsiteX49" fmla="*/ 5069 w 10005"/>
                              <a:gd name="connsiteY49" fmla="*/ 3279 h 10000"/>
                              <a:gd name="connsiteX50" fmla="*/ 5069 w 10005"/>
                              <a:gd name="connsiteY50" fmla="*/ 3361 h 10000"/>
                              <a:gd name="connsiteX51" fmla="*/ 5069 w 10005"/>
                              <a:gd name="connsiteY51" fmla="*/ 3475 h 10000"/>
                              <a:gd name="connsiteX52" fmla="*/ 5069 w 10005"/>
                              <a:gd name="connsiteY52" fmla="*/ 3623 h 10000"/>
                              <a:gd name="connsiteX53" fmla="*/ 5035 w 10005"/>
                              <a:gd name="connsiteY53" fmla="*/ 3787 h 10000"/>
                              <a:gd name="connsiteX54" fmla="*/ 4965 w 10005"/>
                              <a:gd name="connsiteY54" fmla="*/ 3943 h 10000"/>
                              <a:gd name="connsiteX55" fmla="*/ 4862 w 10005"/>
                              <a:gd name="connsiteY55" fmla="*/ 4123 h 10000"/>
                              <a:gd name="connsiteX56" fmla="*/ 4723 w 10005"/>
                              <a:gd name="connsiteY56" fmla="*/ 4320 h 10000"/>
                              <a:gd name="connsiteX57" fmla="*/ 4516 w 10005"/>
                              <a:gd name="connsiteY57" fmla="*/ 4500 h 10000"/>
                              <a:gd name="connsiteX58" fmla="*/ 4204 w 10005"/>
                              <a:gd name="connsiteY58" fmla="*/ 4680 h 10000"/>
                              <a:gd name="connsiteX59" fmla="*/ 3893 w 10005"/>
                              <a:gd name="connsiteY59" fmla="*/ 4852 h 10000"/>
                              <a:gd name="connsiteX60" fmla="*/ 3443 w 10005"/>
                              <a:gd name="connsiteY60" fmla="*/ 5016 h 10000"/>
                              <a:gd name="connsiteX61" fmla="*/ 2958 w 10005"/>
                              <a:gd name="connsiteY61" fmla="*/ 5148 h 10000"/>
                              <a:gd name="connsiteX62" fmla="*/ 2336 w 10005"/>
                              <a:gd name="connsiteY62" fmla="*/ 5262 h 10000"/>
                              <a:gd name="connsiteX63" fmla="*/ 1661 w 10005"/>
                              <a:gd name="connsiteY63" fmla="*/ 5344 h 10000"/>
                              <a:gd name="connsiteX64" fmla="*/ 1661 w 10005"/>
                              <a:gd name="connsiteY64" fmla="*/ 5361 h 10000"/>
                              <a:gd name="connsiteX65" fmla="*/ 1696 w 10005"/>
                              <a:gd name="connsiteY65" fmla="*/ 5393 h 10000"/>
                              <a:gd name="connsiteX66" fmla="*/ 1799 w 10005"/>
                              <a:gd name="connsiteY66" fmla="*/ 5434 h 10000"/>
                              <a:gd name="connsiteX67" fmla="*/ 1851 w 10005"/>
                              <a:gd name="connsiteY67" fmla="*/ 5484 h 10000"/>
                              <a:gd name="connsiteX68" fmla="*/ 1955 w 10005"/>
                              <a:gd name="connsiteY68" fmla="*/ 5541 h 10000"/>
                              <a:gd name="connsiteX69" fmla="*/ 2128 w 10005"/>
                              <a:gd name="connsiteY69" fmla="*/ 5607 h 10000"/>
                              <a:gd name="connsiteX70" fmla="*/ 2266 w 10005"/>
                              <a:gd name="connsiteY70" fmla="*/ 5689 h 10000"/>
                              <a:gd name="connsiteX71" fmla="*/ 2474 w 10005"/>
                              <a:gd name="connsiteY71" fmla="*/ 5770 h 10000"/>
                              <a:gd name="connsiteX72" fmla="*/ 2682 w 10005"/>
                              <a:gd name="connsiteY72" fmla="*/ 5852 h 10000"/>
                              <a:gd name="connsiteX73" fmla="*/ 2889 w 10005"/>
                              <a:gd name="connsiteY73" fmla="*/ 5926 h 10000"/>
                              <a:gd name="connsiteX74" fmla="*/ 3166 w 10005"/>
                              <a:gd name="connsiteY74" fmla="*/ 6000 h 10000"/>
                              <a:gd name="connsiteX75" fmla="*/ 3443 w 10005"/>
                              <a:gd name="connsiteY75" fmla="*/ 6082 h 10000"/>
                              <a:gd name="connsiteX76" fmla="*/ 3754 w 10005"/>
                              <a:gd name="connsiteY76" fmla="*/ 6148 h 10000"/>
                              <a:gd name="connsiteX77" fmla="*/ 4066 w 10005"/>
                              <a:gd name="connsiteY77" fmla="*/ 6213 h 10000"/>
                              <a:gd name="connsiteX78" fmla="*/ 4412 w 10005"/>
                              <a:gd name="connsiteY78" fmla="*/ 6262 h 10000"/>
                              <a:gd name="connsiteX79" fmla="*/ 4758 w 10005"/>
                              <a:gd name="connsiteY79" fmla="*/ 6295 h 10000"/>
                              <a:gd name="connsiteX80" fmla="*/ 4758 w 10005"/>
                              <a:gd name="connsiteY80" fmla="*/ 6311 h 10000"/>
                              <a:gd name="connsiteX81" fmla="*/ 4758 w 10005"/>
                              <a:gd name="connsiteY81" fmla="*/ 6361 h 10000"/>
                              <a:gd name="connsiteX82" fmla="*/ 4689 w 10005"/>
                              <a:gd name="connsiteY82" fmla="*/ 6426 h 10000"/>
                              <a:gd name="connsiteX83" fmla="*/ 4619 w 10005"/>
                              <a:gd name="connsiteY83" fmla="*/ 6525 h 10000"/>
                              <a:gd name="connsiteX84" fmla="*/ 4516 w 10005"/>
                              <a:gd name="connsiteY84" fmla="*/ 6656 h 10000"/>
                              <a:gd name="connsiteX85" fmla="*/ 4377 w 10005"/>
                              <a:gd name="connsiteY85" fmla="*/ 6779 h 10000"/>
                              <a:gd name="connsiteX86" fmla="*/ 4170 w 10005"/>
                              <a:gd name="connsiteY86" fmla="*/ 6926 h 10000"/>
                              <a:gd name="connsiteX87" fmla="*/ 3962 w 10005"/>
                              <a:gd name="connsiteY87" fmla="*/ 7074 h 10000"/>
                              <a:gd name="connsiteX88" fmla="*/ 3685 w 10005"/>
                              <a:gd name="connsiteY88" fmla="*/ 7221 h 10000"/>
                              <a:gd name="connsiteX89" fmla="*/ 3339 w 10005"/>
                              <a:gd name="connsiteY89" fmla="*/ 7385 h 10000"/>
                              <a:gd name="connsiteX90" fmla="*/ 2958 w 10005"/>
                              <a:gd name="connsiteY90" fmla="*/ 7533 h 10000"/>
                              <a:gd name="connsiteX91" fmla="*/ 2509 w 10005"/>
                              <a:gd name="connsiteY91" fmla="*/ 7672 h 10000"/>
                              <a:gd name="connsiteX92" fmla="*/ 1990 w 10005"/>
                              <a:gd name="connsiteY92" fmla="*/ 7803 h 10000"/>
                              <a:gd name="connsiteX93" fmla="*/ 1419 w 10005"/>
                              <a:gd name="connsiteY93" fmla="*/ 7902 h 10000"/>
                              <a:gd name="connsiteX94" fmla="*/ 761 w 10005"/>
                              <a:gd name="connsiteY94" fmla="*/ 8000 h 10000"/>
                              <a:gd name="connsiteX95" fmla="*/ 0 w 10005"/>
                              <a:gd name="connsiteY95" fmla="*/ 8066 h 10000"/>
                              <a:gd name="connsiteX96" fmla="*/ 35 w 10005"/>
                              <a:gd name="connsiteY96" fmla="*/ 8082 h 10000"/>
                              <a:gd name="connsiteX97" fmla="*/ 69 w 10005"/>
                              <a:gd name="connsiteY97" fmla="*/ 8098 h 10000"/>
                              <a:gd name="connsiteX98" fmla="*/ 138 w 10005"/>
                              <a:gd name="connsiteY98" fmla="*/ 8148 h 10000"/>
                              <a:gd name="connsiteX99" fmla="*/ 277 w 10005"/>
                              <a:gd name="connsiteY99" fmla="*/ 8213 h 10000"/>
                              <a:gd name="connsiteX100" fmla="*/ 415 w 10005"/>
                              <a:gd name="connsiteY100" fmla="*/ 8279 h 10000"/>
                              <a:gd name="connsiteX101" fmla="*/ 588 w 10005"/>
                              <a:gd name="connsiteY101" fmla="*/ 8344 h 10000"/>
                              <a:gd name="connsiteX102" fmla="*/ 761 w 10005"/>
                              <a:gd name="connsiteY102" fmla="*/ 8410 h 10000"/>
                              <a:gd name="connsiteX103" fmla="*/ 1003 w 10005"/>
                              <a:gd name="connsiteY103" fmla="*/ 8492 h 10000"/>
                              <a:gd name="connsiteX104" fmla="*/ 1246 w 10005"/>
                              <a:gd name="connsiteY104" fmla="*/ 8549 h 10000"/>
                              <a:gd name="connsiteX105" fmla="*/ 1488 w 10005"/>
                              <a:gd name="connsiteY105" fmla="*/ 8615 h 10000"/>
                              <a:gd name="connsiteX106" fmla="*/ 1799 w 10005"/>
                              <a:gd name="connsiteY106" fmla="*/ 8664 h 10000"/>
                              <a:gd name="connsiteX107" fmla="*/ 2059 w 10005"/>
                              <a:gd name="connsiteY107" fmla="*/ 8697 h 10000"/>
                              <a:gd name="connsiteX108" fmla="*/ 2405 w 10005"/>
                              <a:gd name="connsiteY108" fmla="*/ 8730 h 10000"/>
                              <a:gd name="connsiteX109" fmla="*/ 2716 w 10005"/>
                              <a:gd name="connsiteY109" fmla="*/ 8730 h 10000"/>
                              <a:gd name="connsiteX110" fmla="*/ 3097 w 10005"/>
                              <a:gd name="connsiteY110" fmla="*/ 8713 h 10000"/>
                              <a:gd name="connsiteX111" fmla="*/ 3443 w 10005"/>
                              <a:gd name="connsiteY111" fmla="*/ 8664 h 10000"/>
                              <a:gd name="connsiteX112" fmla="*/ 3824 w 10005"/>
                              <a:gd name="connsiteY112" fmla="*/ 8615 h 10000"/>
                              <a:gd name="connsiteX113" fmla="*/ 4204 w 10005"/>
                              <a:gd name="connsiteY113" fmla="*/ 8598 h 10000"/>
                              <a:gd name="connsiteX114" fmla="*/ 4585 w 10005"/>
                              <a:gd name="connsiteY114" fmla="*/ 8598 h 10000"/>
                              <a:gd name="connsiteX115" fmla="*/ 4931 w 10005"/>
                              <a:gd name="connsiteY115" fmla="*/ 8598 h 10000"/>
                              <a:gd name="connsiteX116" fmla="*/ 5277 w 10005"/>
                              <a:gd name="connsiteY116" fmla="*/ 8631 h 10000"/>
                              <a:gd name="connsiteX117" fmla="*/ 5623 w 10005"/>
                              <a:gd name="connsiteY117" fmla="*/ 8680 h 10000"/>
                              <a:gd name="connsiteX118" fmla="*/ 5969 w 10005"/>
                              <a:gd name="connsiteY118" fmla="*/ 8746 h 10000"/>
                              <a:gd name="connsiteX119" fmla="*/ 6280 w 10005"/>
                              <a:gd name="connsiteY119" fmla="*/ 8811 h 10000"/>
                              <a:gd name="connsiteX120" fmla="*/ 6592 w 10005"/>
                              <a:gd name="connsiteY120" fmla="*/ 8893 h 10000"/>
                              <a:gd name="connsiteX121" fmla="*/ 6903 w 10005"/>
                              <a:gd name="connsiteY121" fmla="*/ 8992 h 10000"/>
                              <a:gd name="connsiteX122" fmla="*/ 7180 w 10005"/>
                              <a:gd name="connsiteY122" fmla="*/ 9090 h 10000"/>
                              <a:gd name="connsiteX123" fmla="*/ 7457 w 10005"/>
                              <a:gd name="connsiteY123" fmla="*/ 9189 h 10000"/>
                              <a:gd name="connsiteX124" fmla="*/ 7734 w 10005"/>
                              <a:gd name="connsiteY124" fmla="*/ 9287 h 10000"/>
                              <a:gd name="connsiteX125" fmla="*/ 7976 w 10005"/>
                              <a:gd name="connsiteY125" fmla="*/ 9385 h 10000"/>
                              <a:gd name="connsiteX126" fmla="*/ 8253 w 10005"/>
                              <a:gd name="connsiteY126" fmla="*/ 9475 h 10000"/>
                              <a:gd name="connsiteX127" fmla="*/ 8460 w 10005"/>
                              <a:gd name="connsiteY127" fmla="*/ 9574 h 10000"/>
                              <a:gd name="connsiteX128" fmla="*/ 8633 w 10005"/>
                              <a:gd name="connsiteY128" fmla="*/ 9639 h 10000"/>
                              <a:gd name="connsiteX129" fmla="*/ 8789 w 10005"/>
                              <a:gd name="connsiteY129" fmla="*/ 9705 h 10000"/>
                              <a:gd name="connsiteX130" fmla="*/ 8997 w 10005"/>
                              <a:gd name="connsiteY130" fmla="*/ 9770 h 10000"/>
                              <a:gd name="connsiteX131" fmla="*/ 9170 w 10005"/>
                              <a:gd name="connsiteY131" fmla="*/ 9820 h 10000"/>
                              <a:gd name="connsiteX132" fmla="*/ 9343 w 10005"/>
                              <a:gd name="connsiteY132" fmla="*/ 9869 h 10000"/>
                              <a:gd name="connsiteX133" fmla="*/ 9481 w 10005"/>
                              <a:gd name="connsiteY133" fmla="*/ 9902 h 10000"/>
                              <a:gd name="connsiteX134" fmla="*/ 9654 w 10005"/>
                              <a:gd name="connsiteY134" fmla="*/ 9934 h 10000"/>
                              <a:gd name="connsiteX135" fmla="*/ 9827 w 10005"/>
                              <a:gd name="connsiteY135" fmla="*/ 9967 h 10000"/>
                              <a:gd name="connsiteX136" fmla="*/ 10000 w 10005"/>
                              <a:gd name="connsiteY136" fmla="*/ 9984 h 10000"/>
                              <a:gd name="connsiteX137" fmla="*/ 10000 w 10005"/>
                              <a:gd name="connsiteY137" fmla="*/ 10000 h 10000"/>
                              <a:gd name="connsiteX138" fmla="*/ 10000 w 10005"/>
                              <a:gd name="connsiteY138" fmla="*/ 8861 h 10000"/>
                              <a:gd name="connsiteX139" fmla="*/ 9965 w 10005"/>
                              <a:gd name="connsiteY139" fmla="*/ 8492 h 10000"/>
                              <a:gd name="connsiteX140" fmla="*/ 10000 w 10005"/>
                              <a:gd name="connsiteY140" fmla="*/ 4320 h 10000"/>
                              <a:gd name="connsiteX141" fmla="*/ 9827 w 10005"/>
                              <a:gd name="connsiteY141" fmla="*/ 4270 h 10000"/>
                              <a:gd name="connsiteX0" fmla="*/ 9827 w 10012"/>
                              <a:gd name="connsiteY0" fmla="*/ 4270 h 10000"/>
                              <a:gd name="connsiteX1" fmla="*/ 9550 w 10012"/>
                              <a:gd name="connsiteY1" fmla="*/ 4123 h 10000"/>
                              <a:gd name="connsiteX2" fmla="*/ 9273 w 10012"/>
                              <a:gd name="connsiteY2" fmla="*/ 3943 h 10000"/>
                              <a:gd name="connsiteX3" fmla="*/ 9031 w 10012"/>
                              <a:gd name="connsiteY3" fmla="*/ 3770 h 10000"/>
                              <a:gd name="connsiteX4" fmla="*/ 8893 w 10012"/>
                              <a:gd name="connsiteY4" fmla="*/ 3574 h 10000"/>
                              <a:gd name="connsiteX5" fmla="*/ 8789 w 10012"/>
                              <a:gd name="connsiteY5" fmla="*/ 3344 h 10000"/>
                              <a:gd name="connsiteX6" fmla="*/ 8824 w 10012"/>
                              <a:gd name="connsiteY6" fmla="*/ 3082 h 10000"/>
                              <a:gd name="connsiteX7" fmla="*/ 8858 w 10012"/>
                              <a:gd name="connsiteY7" fmla="*/ 3082 h 10000"/>
                              <a:gd name="connsiteX8" fmla="*/ 8927 w 10012"/>
                              <a:gd name="connsiteY8" fmla="*/ 3082 h 10000"/>
                              <a:gd name="connsiteX9" fmla="*/ 9066 w 10012"/>
                              <a:gd name="connsiteY9" fmla="*/ 3082 h 10000"/>
                              <a:gd name="connsiteX10" fmla="*/ 9239 w 10012"/>
                              <a:gd name="connsiteY10" fmla="*/ 3066 h 10000"/>
                              <a:gd name="connsiteX11" fmla="*/ 9446 w 10012"/>
                              <a:gd name="connsiteY11" fmla="*/ 3033 h 10000"/>
                              <a:gd name="connsiteX12" fmla="*/ 9654 w 10012"/>
                              <a:gd name="connsiteY12" fmla="*/ 2984 h 10000"/>
                              <a:gd name="connsiteX13" fmla="*/ 9862 w 10012"/>
                              <a:gd name="connsiteY13" fmla="*/ 2926 h 10000"/>
                              <a:gd name="connsiteX14" fmla="*/ 10000 w 10012"/>
                              <a:gd name="connsiteY14" fmla="*/ 2877 h 10000"/>
                              <a:gd name="connsiteX15" fmla="*/ 10000 w 10012"/>
                              <a:gd name="connsiteY15" fmla="*/ 2811 h 10000"/>
                              <a:gd name="connsiteX16" fmla="*/ 9931 w 10012"/>
                              <a:gd name="connsiteY16" fmla="*/ 2795 h 10000"/>
                              <a:gd name="connsiteX17" fmla="*/ 9792 w 10012"/>
                              <a:gd name="connsiteY17" fmla="*/ 2730 h 10000"/>
                              <a:gd name="connsiteX18" fmla="*/ 9550 w 10012"/>
                              <a:gd name="connsiteY18" fmla="*/ 2648 h 10000"/>
                              <a:gd name="connsiteX19" fmla="*/ 9308 w 10012"/>
                              <a:gd name="connsiteY19" fmla="*/ 2549 h 10000"/>
                              <a:gd name="connsiteX20" fmla="*/ 9031 w 10012"/>
                              <a:gd name="connsiteY20" fmla="*/ 2418 h 10000"/>
                              <a:gd name="connsiteX21" fmla="*/ 8720 w 10012"/>
                              <a:gd name="connsiteY21" fmla="*/ 2270 h 10000"/>
                              <a:gd name="connsiteX22" fmla="*/ 8426 w 10012"/>
                              <a:gd name="connsiteY22" fmla="*/ 2107 h 10000"/>
                              <a:gd name="connsiteX23" fmla="*/ 8080 w 10012"/>
                              <a:gd name="connsiteY23" fmla="*/ 1918 h 10000"/>
                              <a:gd name="connsiteX24" fmla="*/ 7768 w 10012"/>
                              <a:gd name="connsiteY24" fmla="*/ 1705 h 10000"/>
                              <a:gd name="connsiteX25" fmla="*/ 7457 w 10012"/>
                              <a:gd name="connsiteY25" fmla="*/ 1475 h 10000"/>
                              <a:gd name="connsiteX26" fmla="*/ 7180 w 10012"/>
                              <a:gd name="connsiteY26" fmla="*/ 1213 h 10000"/>
                              <a:gd name="connsiteX27" fmla="*/ 6938 w 10012"/>
                              <a:gd name="connsiteY27" fmla="*/ 943 h 10000"/>
                              <a:gd name="connsiteX28" fmla="*/ 6730 w 10012"/>
                              <a:gd name="connsiteY28" fmla="*/ 648 h 10000"/>
                              <a:gd name="connsiteX29" fmla="*/ 6557 w 10012"/>
                              <a:gd name="connsiteY29" fmla="*/ 320 h 10000"/>
                              <a:gd name="connsiteX30" fmla="*/ 6453 w 10012"/>
                              <a:gd name="connsiteY30" fmla="*/ 0 h 10000"/>
                              <a:gd name="connsiteX31" fmla="*/ 6453 w 10012"/>
                              <a:gd name="connsiteY31" fmla="*/ 16 h 10000"/>
                              <a:gd name="connsiteX32" fmla="*/ 6453 w 10012"/>
                              <a:gd name="connsiteY32" fmla="*/ 98 h 10000"/>
                              <a:gd name="connsiteX33" fmla="*/ 6419 w 10012"/>
                              <a:gd name="connsiteY33" fmla="*/ 221 h 10000"/>
                              <a:gd name="connsiteX34" fmla="*/ 6349 w 10012"/>
                              <a:gd name="connsiteY34" fmla="*/ 385 h 10000"/>
                              <a:gd name="connsiteX35" fmla="*/ 6280 w 10012"/>
                              <a:gd name="connsiteY35" fmla="*/ 582 h 10000"/>
                              <a:gd name="connsiteX36" fmla="*/ 6211 w 10012"/>
                              <a:gd name="connsiteY36" fmla="*/ 795 h 10000"/>
                              <a:gd name="connsiteX37" fmla="*/ 6107 w 10012"/>
                              <a:gd name="connsiteY37" fmla="*/ 1041 h 10000"/>
                              <a:gd name="connsiteX38" fmla="*/ 5969 w 10012"/>
                              <a:gd name="connsiteY38" fmla="*/ 1279 h 10000"/>
                              <a:gd name="connsiteX39" fmla="*/ 5830 w 10012"/>
                              <a:gd name="connsiteY39" fmla="*/ 1541 h 10000"/>
                              <a:gd name="connsiteX40" fmla="*/ 5623 w 10012"/>
                              <a:gd name="connsiteY40" fmla="*/ 1803 h 10000"/>
                              <a:gd name="connsiteX41" fmla="*/ 5415 w 10012"/>
                              <a:gd name="connsiteY41" fmla="*/ 2057 h 10000"/>
                              <a:gd name="connsiteX42" fmla="*/ 5173 w 10012"/>
                              <a:gd name="connsiteY42" fmla="*/ 2320 h 10000"/>
                              <a:gd name="connsiteX43" fmla="*/ 4896 w 10012"/>
                              <a:gd name="connsiteY43" fmla="*/ 2549 h 10000"/>
                              <a:gd name="connsiteX44" fmla="*/ 4550 w 10012"/>
                              <a:gd name="connsiteY44" fmla="*/ 2762 h 10000"/>
                              <a:gd name="connsiteX45" fmla="*/ 4204 w 10012"/>
                              <a:gd name="connsiteY45" fmla="*/ 2926 h 10000"/>
                              <a:gd name="connsiteX46" fmla="*/ 3824 w 10012"/>
                              <a:gd name="connsiteY46" fmla="*/ 3066 h 10000"/>
                              <a:gd name="connsiteX47" fmla="*/ 5035 w 10012"/>
                              <a:gd name="connsiteY47" fmla="*/ 3197 h 10000"/>
                              <a:gd name="connsiteX48" fmla="*/ 5035 w 10012"/>
                              <a:gd name="connsiteY48" fmla="*/ 3213 h 10000"/>
                              <a:gd name="connsiteX49" fmla="*/ 5069 w 10012"/>
                              <a:gd name="connsiteY49" fmla="*/ 3279 h 10000"/>
                              <a:gd name="connsiteX50" fmla="*/ 5069 w 10012"/>
                              <a:gd name="connsiteY50" fmla="*/ 3361 h 10000"/>
                              <a:gd name="connsiteX51" fmla="*/ 5069 w 10012"/>
                              <a:gd name="connsiteY51" fmla="*/ 3475 h 10000"/>
                              <a:gd name="connsiteX52" fmla="*/ 5069 w 10012"/>
                              <a:gd name="connsiteY52" fmla="*/ 3623 h 10000"/>
                              <a:gd name="connsiteX53" fmla="*/ 5035 w 10012"/>
                              <a:gd name="connsiteY53" fmla="*/ 3787 h 10000"/>
                              <a:gd name="connsiteX54" fmla="*/ 4965 w 10012"/>
                              <a:gd name="connsiteY54" fmla="*/ 3943 h 10000"/>
                              <a:gd name="connsiteX55" fmla="*/ 4862 w 10012"/>
                              <a:gd name="connsiteY55" fmla="*/ 4123 h 10000"/>
                              <a:gd name="connsiteX56" fmla="*/ 4723 w 10012"/>
                              <a:gd name="connsiteY56" fmla="*/ 4320 h 10000"/>
                              <a:gd name="connsiteX57" fmla="*/ 4516 w 10012"/>
                              <a:gd name="connsiteY57" fmla="*/ 4500 h 10000"/>
                              <a:gd name="connsiteX58" fmla="*/ 4204 w 10012"/>
                              <a:gd name="connsiteY58" fmla="*/ 4680 h 10000"/>
                              <a:gd name="connsiteX59" fmla="*/ 3893 w 10012"/>
                              <a:gd name="connsiteY59" fmla="*/ 4852 h 10000"/>
                              <a:gd name="connsiteX60" fmla="*/ 3443 w 10012"/>
                              <a:gd name="connsiteY60" fmla="*/ 5016 h 10000"/>
                              <a:gd name="connsiteX61" fmla="*/ 2958 w 10012"/>
                              <a:gd name="connsiteY61" fmla="*/ 5148 h 10000"/>
                              <a:gd name="connsiteX62" fmla="*/ 2336 w 10012"/>
                              <a:gd name="connsiteY62" fmla="*/ 5262 h 10000"/>
                              <a:gd name="connsiteX63" fmla="*/ 1661 w 10012"/>
                              <a:gd name="connsiteY63" fmla="*/ 5344 h 10000"/>
                              <a:gd name="connsiteX64" fmla="*/ 1661 w 10012"/>
                              <a:gd name="connsiteY64" fmla="*/ 5361 h 10000"/>
                              <a:gd name="connsiteX65" fmla="*/ 1696 w 10012"/>
                              <a:gd name="connsiteY65" fmla="*/ 5393 h 10000"/>
                              <a:gd name="connsiteX66" fmla="*/ 1799 w 10012"/>
                              <a:gd name="connsiteY66" fmla="*/ 5434 h 10000"/>
                              <a:gd name="connsiteX67" fmla="*/ 1851 w 10012"/>
                              <a:gd name="connsiteY67" fmla="*/ 5484 h 10000"/>
                              <a:gd name="connsiteX68" fmla="*/ 1955 w 10012"/>
                              <a:gd name="connsiteY68" fmla="*/ 5541 h 10000"/>
                              <a:gd name="connsiteX69" fmla="*/ 2128 w 10012"/>
                              <a:gd name="connsiteY69" fmla="*/ 5607 h 10000"/>
                              <a:gd name="connsiteX70" fmla="*/ 2266 w 10012"/>
                              <a:gd name="connsiteY70" fmla="*/ 5689 h 10000"/>
                              <a:gd name="connsiteX71" fmla="*/ 2474 w 10012"/>
                              <a:gd name="connsiteY71" fmla="*/ 5770 h 10000"/>
                              <a:gd name="connsiteX72" fmla="*/ 2682 w 10012"/>
                              <a:gd name="connsiteY72" fmla="*/ 5852 h 10000"/>
                              <a:gd name="connsiteX73" fmla="*/ 2889 w 10012"/>
                              <a:gd name="connsiteY73" fmla="*/ 5926 h 10000"/>
                              <a:gd name="connsiteX74" fmla="*/ 3166 w 10012"/>
                              <a:gd name="connsiteY74" fmla="*/ 6000 h 10000"/>
                              <a:gd name="connsiteX75" fmla="*/ 3443 w 10012"/>
                              <a:gd name="connsiteY75" fmla="*/ 6082 h 10000"/>
                              <a:gd name="connsiteX76" fmla="*/ 3754 w 10012"/>
                              <a:gd name="connsiteY76" fmla="*/ 6148 h 10000"/>
                              <a:gd name="connsiteX77" fmla="*/ 4066 w 10012"/>
                              <a:gd name="connsiteY77" fmla="*/ 6213 h 10000"/>
                              <a:gd name="connsiteX78" fmla="*/ 4412 w 10012"/>
                              <a:gd name="connsiteY78" fmla="*/ 6262 h 10000"/>
                              <a:gd name="connsiteX79" fmla="*/ 4758 w 10012"/>
                              <a:gd name="connsiteY79" fmla="*/ 6295 h 10000"/>
                              <a:gd name="connsiteX80" fmla="*/ 4758 w 10012"/>
                              <a:gd name="connsiteY80" fmla="*/ 6311 h 10000"/>
                              <a:gd name="connsiteX81" fmla="*/ 4758 w 10012"/>
                              <a:gd name="connsiteY81" fmla="*/ 6361 h 10000"/>
                              <a:gd name="connsiteX82" fmla="*/ 4689 w 10012"/>
                              <a:gd name="connsiteY82" fmla="*/ 6426 h 10000"/>
                              <a:gd name="connsiteX83" fmla="*/ 4619 w 10012"/>
                              <a:gd name="connsiteY83" fmla="*/ 6525 h 10000"/>
                              <a:gd name="connsiteX84" fmla="*/ 4516 w 10012"/>
                              <a:gd name="connsiteY84" fmla="*/ 6656 h 10000"/>
                              <a:gd name="connsiteX85" fmla="*/ 4377 w 10012"/>
                              <a:gd name="connsiteY85" fmla="*/ 6779 h 10000"/>
                              <a:gd name="connsiteX86" fmla="*/ 4170 w 10012"/>
                              <a:gd name="connsiteY86" fmla="*/ 6926 h 10000"/>
                              <a:gd name="connsiteX87" fmla="*/ 3962 w 10012"/>
                              <a:gd name="connsiteY87" fmla="*/ 7074 h 10000"/>
                              <a:gd name="connsiteX88" fmla="*/ 3685 w 10012"/>
                              <a:gd name="connsiteY88" fmla="*/ 7221 h 10000"/>
                              <a:gd name="connsiteX89" fmla="*/ 3339 w 10012"/>
                              <a:gd name="connsiteY89" fmla="*/ 7385 h 10000"/>
                              <a:gd name="connsiteX90" fmla="*/ 2958 w 10012"/>
                              <a:gd name="connsiteY90" fmla="*/ 7533 h 10000"/>
                              <a:gd name="connsiteX91" fmla="*/ 2509 w 10012"/>
                              <a:gd name="connsiteY91" fmla="*/ 7672 h 10000"/>
                              <a:gd name="connsiteX92" fmla="*/ 1990 w 10012"/>
                              <a:gd name="connsiteY92" fmla="*/ 7803 h 10000"/>
                              <a:gd name="connsiteX93" fmla="*/ 1419 w 10012"/>
                              <a:gd name="connsiteY93" fmla="*/ 7902 h 10000"/>
                              <a:gd name="connsiteX94" fmla="*/ 761 w 10012"/>
                              <a:gd name="connsiteY94" fmla="*/ 8000 h 10000"/>
                              <a:gd name="connsiteX95" fmla="*/ 0 w 10012"/>
                              <a:gd name="connsiteY95" fmla="*/ 8066 h 10000"/>
                              <a:gd name="connsiteX96" fmla="*/ 35 w 10012"/>
                              <a:gd name="connsiteY96" fmla="*/ 8082 h 10000"/>
                              <a:gd name="connsiteX97" fmla="*/ 69 w 10012"/>
                              <a:gd name="connsiteY97" fmla="*/ 8098 h 10000"/>
                              <a:gd name="connsiteX98" fmla="*/ 138 w 10012"/>
                              <a:gd name="connsiteY98" fmla="*/ 8148 h 10000"/>
                              <a:gd name="connsiteX99" fmla="*/ 277 w 10012"/>
                              <a:gd name="connsiteY99" fmla="*/ 8213 h 10000"/>
                              <a:gd name="connsiteX100" fmla="*/ 415 w 10012"/>
                              <a:gd name="connsiteY100" fmla="*/ 8279 h 10000"/>
                              <a:gd name="connsiteX101" fmla="*/ 588 w 10012"/>
                              <a:gd name="connsiteY101" fmla="*/ 8344 h 10000"/>
                              <a:gd name="connsiteX102" fmla="*/ 761 w 10012"/>
                              <a:gd name="connsiteY102" fmla="*/ 8410 h 10000"/>
                              <a:gd name="connsiteX103" fmla="*/ 1003 w 10012"/>
                              <a:gd name="connsiteY103" fmla="*/ 8492 h 10000"/>
                              <a:gd name="connsiteX104" fmla="*/ 1246 w 10012"/>
                              <a:gd name="connsiteY104" fmla="*/ 8549 h 10000"/>
                              <a:gd name="connsiteX105" fmla="*/ 1488 w 10012"/>
                              <a:gd name="connsiteY105" fmla="*/ 8615 h 10000"/>
                              <a:gd name="connsiteX106" fmla="*/ 1799 w 10012"/>
                              <a:gd name="connsiteY106" fmla="*/ 8664 h 10000"/>
                              <a:gd name="connsiteX107" fmla="*/ 2059 w 10012"/>
                              <a:gd name="connsiteY107" fmla="*/ 8697 h 10000"/>
                              <a:gd name="connsiteX108" fmla="*/ 2405 w 10012"/>
                              <a:gd name="connsiteY108" fmla="*/ 8730 h 10000"/>
                              <a:gd name="connsiteX109" fmla="*/ 2716 w 10012"/>
                              <a:gd name="connsiteY109" fmla="*/ 8730 h 10000"/>
                              <a:gd name="connsiteX110" fmla="*/ 3097 w 10012"/>
                              <a:gd name="connsiteY110" fmla="*/ 8713 h 10000"/>
                              <a:gd name="connsiteX111" fmla="*/ 3443 w 10012"/>
                              <a:gd name="connsiteY111" fmla="*/ 8664 h 10000"/>
                              <a:gd name="connsiteX112" fmla="*/ 3824 w 10012"/>
                              <a:gd name="connsiteY112" fmla="*/ 8615 h 10000"/>
                              <a:gd name="connsiteX113" fmla="*/ 4204 w 10012"/>
                              <a:gd name="connsiteY113" fmla="*/ 8598 h 10000"/>
                              <a:gd name="connsiteX114" fmla="*/ 4585 w 10012"/>
                              <a:gd name="connsiteY114" fmla="*/ 8598 h 10000"/>
                              <a:gd name="connsiteX115" fmla="*/ 4931 w 10012"/>
                              <a:gd name="connsiteY115" fmla="*/ 8598 h 10000"/>
                              <a:gd name="connsiteX116" fmla="*/ 5277 w 10012"/>
                              <a:gd name="connsiteY116" fmla="*/ 8631 h 10000"/>
                              <a:gd name="connsiteX117" fmla="*/ 5623 w 10012"/>
                              <a:gd name="connsiteY117" fmla="*/ 8680 h 10000"/>
                              <a:gd name="connsiteX118" fmla="*/ 5969 w 10012"/>
                              <a:gd name="connsiteY118" fmla="*/ 8746 h 10000"/>
                              <a:gd name="connsiteX119" fmla="*/ 6280 w 10012"/>
                              <a:gd name="connsiteY119" fmla="*/ 8811 h 10000"/>
                              <a:gd name="connsiteX120" fmla="*/ 6592 w 10012"/>
                              <a:gd name="connsiteY120" fmla="*/ 8893 h 10000"/>
                              <a:gd name="connsiteX121" fmla="*/ 6903 w 10012"/>
                              <a:gd name="connsiteY121" fmla="*/ 8992 h 10000"/>
                              <a:gd name="connsiteX122" fmla="*/ 7180 w 10012"/>
                              <a:gd name="connsiteY122" fmla="*/ 9090 h 10000"/>
                              <a:gd name="connsiteX123" fmla="*/ 7457 w 10012"/>
                              <a:gd name="connsiteY123" fmla="*/ 9189 h 10000"/>
                              <a:gd name="connsiteX124" fmla="*/ 7734 w 10012"/>
                              <a:gd name="connsiteY124" fmla="*/ 9287 h 10000"/>
                              <a:gd name="connsiteX125" fmla="*/ 7976 w 10012"/>
                              <a:gd name="connsiteY125" fmla="*/ 9385 h 10000"/>
                              <a:gd name="connsiteX126" fmla="*/ 8253 w 10012"/>
                              <a:gd name="connsiteY126" fmla="*/ 9475 h 10000"/>
                              <a:gd name="connsiteX127" fmla="*/ 8460 w 10012"/>
                              <a:gd name="connsiteY127" fmla="*/ 9574 h 10000"/>
                              <a:gd name="connsiteX128" fmla="*/ 8633 w 10012"/>
                              <a:gd name="connsiteY128" fmla="*/ 9639 h 10000"/>
                              <a:gd name="connsiteX129" fmla="*/ 8789 w 10012"/>
                              <a:gd name="connsiteY129" fmla="*/ 9705 h 10000"/>
                              <a:gd name="connsiteX130" fmla="*/ 8997 w 10012"/>
                              <a:gd name="connsiteY130" fmla="*/ 9770 h 10000"/>
                              <a:gd name="connsiteX131" fmla="*/ 9170 w 10012"/>
                              <a:gd name="connsiteY131" fmla="*/ 9820 h 10000"/>
                              <a:gd name="connsiteX132" fmla="*/ 9343 w 10012"/>
                              <a:gd name="connsiteY132" fmla="*/ 9869 h 10000"/>
                              <a:gd name="connsiteX133" fmla="*/ 9481 w 10012"/>
                              <a:gd name="connsiteY133" fmla="*/ 9902 h 10000"/>
                              <a:gd name="connsiteX134" fmla="*/ 9654 w 10012"/>
                              <a:gd name="connsiteY134" fmla="*/ 9934 h 10000"/>
                              <a:gd name="connsiteX135" fmla="*/ 9827 w 10012"/>
                              <a:gd name="connsiteY135" fmla="*/ 9967 h 10000"/>
                              <a:gd name="connsiteX136" fmla="*/ 10000 w 10012"/>
                              <a:gd name="connsiteY136" fmla="*/ 9984 h 10000"/>
                              <a:gd name="connsiteX137" fmla="*/ 10000 w 10012"/>
                              <a:gd name="connsiteY137" fmla="*/ 10000 h 10000"/>
                              <a:gd name="connsiteX138" fmla="*/ 10000 w 10012"/>
                              <a:gd name="connsiteY138" fmla="*/ 8861 h 10000"/>
                              <a:gd name="connsiteX139" fmla="*/ 10000 w 10012"/>
                              <a:gd name="connsiteY139" fmla="*/ 4320 h 10000"/>
                              <a:gd name="connsiteX140" fmla="*/ 9827 w 10012"/>
                              <a:gd name="connsiteY140" fmla="*/ 4270 h 10000"/>
                              <a:gd name="connsiteX0" fmla="*/ 9827 w 10000"/>
                              <a:gd name="connsiteY0" fmla="*/ 4270 h 10000"/>
                              <a:gd name="connsiteX1" fmla="*/ 9550 w 10000"/>
                              <a:gd name="connsiteY1" fmla="*/ 4123 h 10000"/>
                              <a:gd name="connsiteX2" fmla="*/ 9273 w 10000"/>
                              <a:gd name="connsiteY2" fmla="*/ 3943 h 10000"/>
                              <a:gd name="connsiteX3" fmla="*/ 9031 w 10000"/>
                              <a:gd name="connsiteY3" fmla="*/ 3770 h 10000"/>
                              <a:gd name="connsiteX4" fmla="*/ 8893 w 10000"/>
                              <a:gd name="connsiteY4" fmla="*/ 3574 h 10000"/>
                              <a:gd name="connsiteX5" fmla="*/ 8789 w 10000"/>
                              <a:gd name="connsiteY5" fmla="*/ 3344 h 10000"/>
                              <a:gd name="connsiteX6" fmla="*/ 8824 w 10000"/>
                              <a:gd name="connsiteY6" fmla="*/ 3082 h 10000"/>
                              <a:gd name="connsiteX7" fmla="*/ 8858 w 10000"/>
                              <a:gd name="connsiteY7" fmla="*/ 3082 h 10000"/>
                              <a:gd name="connsiteX8" fmla="*/ 8927 w 10000"/>
                              <a:gd name="connsiteY8" fmla="*/ 3082 h 10000"/>
                              <a:gd name="connsiteX9" fmla="*/ 9066 w 10000"/>
                              <a:gd name="connsiteY9" fmla="*/ 3082 h 10000"/>
                              <a:gd name="connsiteX10" fmla="*/ 9239 w 10000"/>
                              <a:gd name="connsiteY10" fmla="*/ 3066 h 10000"/>
                              <a:gd name="connsiteX11" fmla="*/ 9446 w 10000"/>
                              <a:gd name="connsiteY11" fmla="*/ 3033 h 10000"/>
                              <a:gd name="connsiteX12" fmla="*/ 9654 w 10000"/>
                              <a:gd name="connsiteY12" fmla="*/ 2984 h 10000"/>
                              <a:gd name="connsiteX13" fmla="*/ 9862 w 10000"/>
                              <a:gd name="connsiteY13" fmla="*/ 2926 h 10000"/>
                              <a:gd name="connsiteX14" fmla="*/ 10000 w 10000"/>
                              <a:gd name="connsiteY14" fmla="*/ 2877 h 10000"/>
                              <a:gd name="connsiteX15" fmla="*/ 10000 w 10000"/>
                              <a:gd name="connsiteY15" fmla="*/ 2811 h 10000"/>
                              <a:gd name="connsiteX16" fmla="*/ 9931 w 10000"/>
                              <a:gd name="connsiteY16" fmla="*/ 2795 h 10000"/>
                              <a:gd name="connsiteX17" fmla="*/ 9792 w 10000"/>
                              <a:gd name="connsiteY17" fmla="*/ 2730 h 10000"/>
                              <a:gd name="connsiteX18" fmla="*/ 9550 w 10000"/>
                              <a:gd name="connsiteY18" fmla="*/ 2648 h 10000"/>
                              <a:gd name="connsiteX19" fmla="*/ 9308 w 10000"/>
                              <a:gd name="connsiteY19" fmla="*/ 2549 h 10000"/>
                              <a:gd name="connsiteX20" fmla="*/ 9031 w 10000"/>
                              <a:gd name="connsiteY20" fmla="*/ 2418 h 10000"/>
                              <a:gd name="connsiteX21" fmla="*/ 8720 w 10000"/>
                              <a:gd name="connsiteY21" fmla="*/ 2270 h 10000"/>
                              <a:gd name="connsiteX22" fmla="*/ 8426 w 10000"/>
                              <a:gd name="connsiteY22" fmla="*/ 2107 h 10000"/>
                              <a:gd name="connsiteX23" fmla="*/ 8080 w 10000"/>
                              <a:gd name="connsiteY23" fmla="*/ 1918 h 10000"/>
                              <a:gd name="connsiteX24" fmla="*/ 7768 w 10000"/>
                              <a:gd name="connsiteY24" fmla="*/ 1705 h 10000"/>
                              <a:gd name="connsiteX25" fmla="*/ 7457 w 10000"/>
                              <a:gd name="connsiteY25" fmla="*/ 1475 h 10000"/>
                              <a:gd name="connsiteX26" fmla="*/ 7180 w 10000"/>
                              <a:gd name="connsiteY26" fmla="*/ 1213 h 10000"/>
                              <a:gd name="connsiteX27" fmla="*/ 6938 w 10000"/>
                              <a:gd name="connsiteY27" fmla="*/ 943 h 10000"/>
                              <a:gd name="connsiteX28" fmla="*/ 6730 w 10000"/>
                              <a:gd name="connsiteY28" fmla="*/ 648 h 10000"/>
                              <a:gd name="connsiteX29" fmla="*/ 6557 w 10000"/>
                              <a:gd name="connsiteY29" fmla="*/ 320 h 10000"/>
                              <a:gd name="connsiteX30" fmla="*/ 6453 w 10000"/>
                              <a:gd name="connsiteY30" fmla="*/ 0 h 10000"/>
                              <a:gd name="connsiteX31" fmla="*/ 6453 w 10000"/>
                              <a:gd name="connsiteY31" fmla="*/ 16 h 10000"/>
                              <a:gd name="connsiteX32" fmla="*/ 6453 w 10000"/>
                              <a:gd name="connsiteY32" fmla="*/ 98 h 10000"/>
                              <a:gd name="connsiteX33" fmla="*/ 6419 w 10000"/>
                              <a:gd name="connsiteY33" fmla="*/ 221 h 10000"/>
                              <a:gd name="connsiteX34" fmla="*/ 6349 w 10000"/>
                              <a:gd name="connsiteY34" fmla="*/ 385 h 10000"/>
                              <a:gd name="connsiteX35" fmla="*/ 6280 w 10000"/>
                              <a:gd name="connsiteY35" fmla="*/ 582 h 10000"/>
                              <a:gd name="connsiteX36" fmla="*/ 6211 w 10000"/>
                              <a:gd name="connsiteY36" fmla="*/ 795 h 10000"/>
                              <a:gd name="connsiteX37" fmla="*/ 6107 w 10000"/>
                              <a:gd name="connsiteY37" fmla="*/ 1041 h 10000"/>
                              <a:gd name="connsiteX38" fmla="*/ 5969 w 10000"/>
                              <a:gd name="connsiteY38" fmla="*/ 1279 h 10000"/>
                              <a:gd name="connsiteX39" fmla="*/ 5830 w 10000"/>
                              <a:gd name="connsiteY39" fmla="*/ 1541 h 10000"/>
                              <a:gd name="connsiteX40" fmla="*/ 5623 w 10000"/>
                              <a:gd name="connsiteY40" fmla="*/ 1803 h 10000"/>
                              <a:gd name="connsiteX41" fmla="*/ 5415 w 10000"/>
                              <a:gd name="connsiteY41" fmla="*/ 2057 h 10000"/>
                              <a:gd name="connsiteX42" fmla="*/ 5173 w 10000"/>
                              <a:gd name="connsiteY42" fmla="*/ 2320 h 10000"/>
                              <a:gd name="connsiteX43" fmla="*/ 4896 w 10000"/>
                              <a:gd name="connsiteY43" fmla="*/ 2549 h 10000"/>
                              <a:gd name="connsiteX44" fmla="*/ 4550 w 10000"/>
                              <a:gd name="connsiteY44" fmla="*/ 2762 h 10000"/>
                              <a:gd name="connsiteX45" fmla="*/ 4204 w 10000"/>
                              <a:gd name="connsiteY45" fmla="*/ 2926 h 10000"/>
                              <a:gd name="connsiteX46" fmla="*/ 3824 w 10000"/>
                              <a:gd name="connsiteY46" fmla="*/ 3066 h 10000"/>
                              <a:gd name="connsiteX47" fmla="*/ 5035 w 10000"/>
                              <a:gd name="connsiteY47" fmla="*/ 3197 h 10000"/>
                              <a:gd name="connsiteX48" fmla="*/ 5035 w 10000"/>
                              <a:gd name="connsiteY48" fmla="*/ 3213 h 10000"/>
                              <a:gd name="connsiteX49" fmla="*/ 5069 w 10000"/>
                              <a:gd name="connsiteY49" fmla="*/ 3279 h 10000"/>
                              <a:gd name="connsiteX50" fmla="*/ 5069 w 10000"/>
                              <a:gd name="connsiteY50" fmla="*/ 3361 h 10000"/>
                              <a:gd name="connsiteX51" fmla="*/ 5069 w 10000"/>
                              <a:gd name="connsiteY51" fmla="*/ 3475 h 10000"/>
                              <a:gd name="connsiteX52" fmla="*/ 5069 w 10000"/>
                              <a:gd name="connsiteY52" fmla="*/ 3623 h 10000"/>
                              <a:gd name="connsiteX53" fmla="*/ 5035 w 10000"/>
                              <a:gd name="connsiteY53" fmla="*/ 3787 h 10000"/>
                              <a:gd name="connsiteX54" fmla="*/ 4965 w 10000"/>
                              <a:gd name="connsiteY54" fmla="*/ 3943 h 10000"/>
                              <a:gd name="connsiteX55" fmla="*/ 4862 w 10000"/>
                              <a:gd name="connsiteY55" fmla="*/ 4123 h 10000"/>
                              <a:gd name="connsiteX56" fmla="*/ 4723 w 10000"/>
                              <a:gd name="connsiteY56" fmla="*/ 4320 h 10000"/>
                              <a:gd name="connsiteX57" fmla="*/ 4516 w 10000"/>
                              <a:gd name="connsiteY57" fmla="*/ 4500 h 10000"/>
                              <a:gd name="connsiteX58" fmla="*/ 4204 w 10000"/>
                              <a:gd name="connsiteY58" fmla="*/ 4680 h 10000"/>
                              <a:gd name="connsiteX59" fmla="*/ 3893 w 10000"/>
                              <a:gd name="connsiteY59" fmla="*/ 4852 h 10000"/>
                              <a:gd name="connsiteX60" fmla="*/ 3443 w 10000"/>
                              <a:gd name="connsiteY60" fmla="*/ 5016 h 10000"/>
                              <a:gd name="connsiteX61" fmla="*/ 2958 w 10000"/>
                              <a:gd name="connsiteY61" fmla="*/ 5148 h 10000"/>
                              <a:gd name="connsiteX62" fmla="*/ 2336 w 10000"/>
                              <a:gd name="connsiteY62" fmla="*/ 5262 h 10000"/>
                              <a:gd name="connsiteX63" fmla="*/ 1661 w 10000"/>
                              <a:gd name="connsiteY63" fmla="*/ 5344 h 10000"/>
                              <a:gd name="connsiteX64" fmla="*/ 1661 w 10000"/>
                              <a:gd name="connsiteY64" fmla="*/ 5361 h 10000"/>
                              <a:gd name="connsiteX65" fmla="*/ 1696 w 10000"/>
                              <a:gd name="connsiteY65" fmla="*/ 5393 h 10000"/>
                              <a:gd name="connsiteX66" fmla="*/ 1799 w 10000"/>
                              <a:gd name="connsiteY66" fmla="*/ 5434 h 10000"/>
                              <a:gd name="connsiteX67" fmla="*/ 1851 w 10000"/>
                              <a:gd name="connsiteY67" fmla="*/ 5484 h 10000"/>
                              <a:gd name="connsiteX68" fmla="*/ 1955 w 10000"/>
                              <a:gd name="connsiteY68" fmla="*/ 5541 h 10000"/>
                              <a:gd name="connsiteX69" fmla="*/ 2128 w 10000"/>
                              <a:gd name="connsiteY69" fmla="*/ 5607 h 10000"/>
                              <a:gd name="connsiteX70" fmla="*/ 2266 w 10000"/>
                              <a:gd name="connsiteY70" fmla="*/ 5689 h 10000"/>
                              <a:gd name="connsiteX71" fmla="*/ 2474 w 10000"/>
                              <a:gd name="connsiteY71" fmla="*/ 5770 h 10000"/>
                              <a:gd name="connsiteX72" fmla="*/ 2682 w 10000"/>
                              <a:gd name="connsiteY72" fmla="*/ 5852 h 10000"/>
                              <a:gd name="connsiteX73" fmla="*/ 2889 w 10000"/>
                              <a:gd name="connsiteY73" fmla="*/ 5926 h 10000"/>
                              <a:gd name="connsiteX74" fmla="*/ 3166 w 10000"/>
                              <a:gd name="connsiteY74" fmla="*/ 6000 h 10000"/>
                              <a:gd name="connsiteX75" fmla="*/ 3443 w 10000"/>
                              <a:gd name="connsiteY75" fmla="*/ 6082 h 10000"/>
                              <a:gd name="connsiteX76" fmla="*/ 3754 w 10000"/>
                              <a:gd name="connsiteY76" fmla="*/ 6148 h 10000"/>
                              <a:gd name="connsiteX77" fmla="*/ 4066 w 10000"/>
                              <a:gd name="connsiteY77" fmla="*/ 6213 h 10000"/>
                              <a:gd name="connsiteX78" fmla="*/ 4412 w 10000"/>
                              <a:gd name="connsiteY78" fmla="*/ 6262 h 10000"/>
                              <a:gd name="connsiteX79" fmla="*/ 4758 w 10000"/>
                              <a:gd name="connsiteY79" fmla="*/ 6295 h 10000"/>
                              <a:gd name="connsiteX80" fmla="*/ 4758 w 10000"/>
                              <a:gd name="connsiteY80" fmla="*/ 6311 h 10000"/>
                              <a:gd name="connsiteX81" fmla="*/ 4758 w 10000"/>
                              <a:gd name="connsiteY81" fmla="*/ 6361 h 10000"/>
                              <a:gd name="connsiteX82" fmla="*/ 4689 w 10000"/>
                              <a:gd name="connsiteY82" fmla="*/ 6426 h 10000"/>
                              <a:gd name="connsiteX83" fmla="*/ 4619 w 10000"/>
                              <a:gd name="connsiteY83" fmla="*/ 6525 h 10000"/>
                              <a:gd name="connsiteX84" fmla="*/ 4516 w 10000"/>
                              <a:gd name="connsiteY84" fmla="*/ 6656 h 10000"/>
                              <a:gd name="connsiteX85" fmla="*/ 4377 w 10000"/>
                              <a:gd name="connsiteY85" fmla="*/ 6779 h 10000"/>
                              <a:gd name="connsiteX86" fmla="*/ 4170 w 10000"/>
                              <a:gd name="connsiteY86" fmla="*/ 6926 h 10000"/>
                              <a:gd name="connsiteX87" fmla="*/ 3962 w 10000"/>
                              <a:gd name="connsiteY87" fmla="*/ 7074 h 10000"/>
                              <a:gd name="connsiteX88" fmla="*/ 3685 w 10000"/>
                              <a:gd name="connsiteY88" fmla="*/ 7221 h 10000"/>
                              <a:gd name="connsiteX89" fmla="*/ 3339 w 10000"/>
                              <a:gd name="connsiteY89" fmla="*/ 7385 h 10000"/>
                              <a:gd name="connsiteX90" fmla="*/ 2958 w 10000"/>
                              <a:gd name="connsiteY90" fmla="*/ 7533 h 10000"/>
                              <a:gd name="connsiteX91" fmla="*/ 2509 w 10000"/>
                              <a:gd name="connsiteY91" fmla="*/ 7672 h 10000"/>
                              <a:gd name="connsiteX92" fmla="*/ 1990 w 10000"/>
                              <a:gd name="connsiteY92" fmla="*/ 7803 h 10000"/>
                              <a:gd name="connsiteX93" fmla="*/ 1419 w 10000"/>
                              <a:gd name="connsiteY93" fmla="*/ 7902 h 10000"/>
                              <a:gd name="connsiteX94" fmla="*/ 761 w 10000"/>
                              <a:gd name="connsiteY94" fmla="*/ 8000 h 10000"/>
                              <a:gd name="connsiteX95" fmla="*/ 0 w 10000"/>
                              <a:gd name="connsiteY95" fmla="*/ 8066 h 10000"/>
                              <a:gd name="connsiteX96" fmla="*/ 35 w 10000"/>
                              <a:gd name="connsiteY96" fmla="*/ 8082 h 10000"/>
                              <a:gd name="connsiteX97" fmla="*/ 69 w 10000"/>
                              <a:gd name="connsiteY97" fmla="*/ 8098 h 10000"/>
                              <a:gd name="connsiteX98" fmla="*/ 138 w 10000"/>
                              <a:gd name="connsiteY98" fmla="*/ 8148 h 10000"/>
                              <a:gd name="connsiteX99" fmla="*/ 277 w 10000"/>
                              <a:gd name="connsiteY99" fmla="*/ 8213 h 10000"/>
                              <a:gd name="connsiteX100" fmla="*/ 415 w 10000"/>
                              <a:gd name="connsiteY100" fmla="*/ 8279 h 10000"/>
                              <a:gd name="connsiteX101" fmla="*/ 588 w 10000"/>
                              <a:gd name="connsiteY101" fmla="*/ 8344 h 10000"/>
                              <a:gd name="connsiteX102" fmla="*/ 761 w 10000"/>
                              <a:gd name="connsiteY102" fmla="*/ 8410 h 10000"/>
                              <a:gd name="connsiteX103" fmla="*/ 1003 w 10000"/>
                              <a:gd name="connsiteY103" fmla="*/ 8492 h 10000"/>
                              <a:gd name="connsiteX104" fmla="*/ 1246 w 10000"/>
                              <a:gd name="connsiteY104" fmla="*/ 8549 h 10000"/>
                              <a:gd name="connsiteX105" fmla="*/ 1488 w 10000"/>
                              <a:gd name="connsiteY105" fmla="*/ 8615 h 10000"/>
                              <a:gd name="connsiteX106" fmla="*/ 1799 w 10000"/>
                              <a:gd name="connsiteY106" fmla="*/ 8664 h 10000"/>
                              <a:gd name="connsiteX107" fmla="*/ 2059 w 10000"/>
                              <a:gd name="connsiteY107" fmla="*/ 8697 h 10000"/>
                              <a:gd name="connsiteX108" fmla="*/ 2405 w 10000"/>
                              <a:gd name="connsiteY108" fmla="*/ 8730 h 10000"/>
                              <a:gd name="connsiteX109" fmla="*/ 2716 w 10000"/>
                              <a:gd name="connsiteY109" fmla="*/ 8730 h 10000"/>
                              <a:gd name="connsiteX110" fmla="*/ 3097 w 10000"/>
                              <a:gd name="connsiteY110" fmla="*/ 8713 h 10000"/>
                              <a:gd name="connsiteX111" fmla="*/ 3443 w 10000"/>
                              <a:gd name="connsiteY111" fmla="*/ 8664 h 10000"/>
                              <a:gd name="connsiteX112" fmla="*/ 3824 w 10000"/>
                              <a:gd name="connsiteY112" fmla="*/ 8615 h 10000"/>
                              <a:gd name="connsiteX113" fmla="*/ 4204 w 10000"/>
                              <a:gd name="connsiteY113" fmla="*/ 8598 h 10000"/>
                              <a:gd name="connsiteX114" fmla="*/ 4585 w 10000"/>
                              <a:gd name="connsiteY114" fmla="*/ 8598 h 10000"/>
                              <a:gd name="connsiteX115" fmla="*/ 4931 w 10000"/>
                              <a:gd name="connsiteY115" fmla="*/ 8598 h 10000"/>
                              <a:gd name="connsiteX116" fmla="*/ 5277 w 10000"/>
                              <a:gd name="connsiteY116" fmla="*/ 8631 h 10000"/>
                              <a:gd name="connsiteX117" fmla="*/ 5623 w 10000"/>
                              <a:gd name="connsiteY117" fmla="*/ 8680 h 10000"/>
                              <a:gd name="connsiteX118" fmla="*/ 5969 w 10000"/>
                              <a:gd name="connsiteY118" fmla="*/ 8746 h 10000"/>
                              <a:gd name="connsiteX119" fmla="*/ 6280 w 10000"/>
                              <a:gd name="connsiteY119" fmla="*/ 8811 h 10000"/>
                              <a:gd name="connsiteX120" fmla="*/ 6592 w 10000"/>
                              <a:gd name="connsiteY120" fmla="*/ 8893 h 10000"/>
                              <a:gd name="connsiteX121" fmla="*/ 6903 w 10000"/>
                              <a:gd name="connsiteY121" fmla="*/ 8992 h 10000"/>
                              <a:gd name="connsiteX122" fmla="*/ 7180 w 10000"/>
                              <a:gd name="connsiteY122" fmla="*/ 9090 h 10000"/>
                              <a:gd name="connsiteX123" fmla="*/ 7457 w 10000"/>
                              <a:gd name="connsiteY123" fmla="*/ 9189 h 10000"/>
                              <a:gd name="connsiteX124" fmla="*/ 7734 w 10000"/>
                              <a:gd name="connsiteY124" fmla="*/ 9287 h 10000"/>
                              <a:gd name="connsiteX125" fmla="*/ 7976 w 10000"/>
                              <a:gd name="connsiteY125" fmla="*/ 9385 h 10000"/>
                              <a:gd name="connsiteX126" fmla="*/ 8253 w 10000"/>
                              <a:gd name="connsiteY126" fmla="*/ 9475 h 10000"/>
                              <a:gd name="connsiteX127" fmla="*/ 8460 w 10000"/>
                              <a:gd name="connsiteY127" fmla="*/ 9574 h 10000"/>
                              <a:gd name="connsiteX128" fmla="*/ 8633 w 10000"/>
                              <a:gd name="connsiteY128" fmla="*/ 9639 h 10000"/>
                              <a:gd name="connsiteX129" fmla="*/ 8789 w 10000"/>
                              <a:gd name="connsiteY129" fmla="*/ 9705 h 10000"/>
                              <a:gd name="connsiteX130" fmla="*/ 8997 w 10000"/>
                              <a:gd name="connsiteY130" fmla="*/ 9770 h 10000"/>
                              <a:gd name="connsiteX131" fmla="*/ 9170 w 10000"/>
                              <a:gd name="connsiteY131" fmla="*/ 9820 h 10000"/>
                              <a:gd name="connsiteX132" fmla="*/ 9343 w 10000"/>
                              <a:gd name="connsiteY132" fmla="*/ 9869 h 10000"/>
                              <a:gd name="connsiteX133" fmla="*/ 9481 w 10000"/>
                              <a:gd name="connsiteY133" fmla="*/ 9902 h 10000"/>
                              <a:gd name="connsiteX134" fmla="*/ 9654 w 10000"/>
                              <a:gd name="connsiteY134" fmla="*/ 9934 h 10000"/>
                              <a:gd name="connsiteX135" fmla="*/ 9827 w 10000"/>
                              <a:gd name="connsiteY135" fmla="*/ 9967 h 10000"/>
                              <a:gd name="connsiteX136" fmla="*/ 10000 w 10000"/>
                              <a:gd name="connsiteY136" fmla="*/ 9984 h 10000"/>
                              <a:gd name="connsiteX137" fmla="*/ 10000 w 10000"/>
                              <a:gd name="connsiteY137" fmla="*/ 10000 h 10000"/>
                              <a:gd name="connsiteX138" fmla="*/ 10000 w 10000"/>
                              <a:gd name="connsiteY138" fmla="*/ 4320 h 10000"/>
                              <a:gd name="connsiteX139" fmla="*/ 9827 w 10000"/>
                              <a:gd name="connsiteY139" fmla="*/ 4270 h 100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</a:cxnLst>
                            <a:rect l="l" t="t" r="r" b="b"/>
                            <a:pathLst>
                              <a:path w="10000" h="10000">
                                <a:moveTo>
                                  <a:pt x="9827" y="4270"/>
                                </a:moveTo>
                                <a:lnTo>
                                  <a:pt x="9550" y="4123"/>
                                </a:lnTo>
                                <a:lnTo>
                                  <a:pt x="9273" y="3943"/>
                                </a:lnTo>
                                <a:lnTo>
                                  <a:pt x="9031" y="3770"/>
                                </a:lnTo>
                                <a:lnTo>
                                  <a:pt x="8893" y="3574"/>
                                </a:lnTo>
                                <a:cubicBezTo>
                                  <a:pt x="8858" y="3497"/>
                                  <a:pt x="8824" y="3421"/>
                                  <a:pt x="8789" y="3344"/>
                                </a:cubicBezTo>
                                <a:cubicBezTo>
                                  <a:pt x="8801" y="3257"/>
                                  <a:pt x="8812" y="3169"/>
                                  <a:pt x="8824" y="3082"/>
                                </a:cubicBezTo>
                                <a:lnTo>
                                  <a:pt x="8858" y="3082"/>
                                </a:lnTo>
                                <a:lnTo>
                                  <a:pt x="8927" y="3082"/>
                                </a:lnTo>
                                <a:lnTo>
                                  <a:pt x="9066" y="3082"/>
                                </a:lnTo>
                                <a:lnTo>
                                  <a:pt x="9239" y="3066"/>
                                </a:lnTo>
                                <a:lnTo>
                                  <a:pt x="9446" y="3033"/>
                                </a:lnTo>
                                <a:lnTo>
                                  <a:pt x="9654" y="2984"/>
                                </a:lnTo>
                                <a:lnTo>
                                  <a:pt x="9862" y="2926"/>
                                </a:lnTo>
                                <a:lnTo>
                                  <a:pt x="10000" y="2877"/>
                                </a:lnTo>
                                <a:lnTo>
                                  <a:pt x="10000" y="2811"/>
                                </a:lnTo>
                                <a:cubicBezTo>
                                  <a:pt x="9977" y="2806"/>
                                  <a:pt x="9954" y="2800"/>
                                  <a:pt x="9931" y="2795"/>
                                </a:cubicBezTo>
                                <a:cubicBezTo>
                                  <a:pt x="9885" y="2773"/>
                                  <a:pt x="9838" y="2752"/>
                                  <a:pt x="9792" y="2730"/>
                                </a:cubicBezTo>
                                <a:lnTo>
                                  <a:pt x="9550" y="2648"/>
                                </a:lnTo>
                                <a:lnTo>
                                  <a:pt x="9308" y="2549"/>
                                </a:lnTo>
                                <a:lnTo>
                                  <a:pt x="9031" y="2418"/>
                                </a:lnTo>
                                <a:lnTo>
                                  <a:pt x="8720" y="2270"/>
                                </a:lnTo>
                                <a:lnTo>
                                  <a:pt x="8426" y="2107"/>
                                </a:lnTo>
                                <a:lnTo>
                                  <a:pt x="8080" y="1918"/>
                                </a:lnTo>
                                <a:lnTo>
                                  <a:pt x="7768" y="1705"/>
                                </a:lnTo>
                                <a:lnTo>
                                  <a:pt x="7457" y="1475"/>
                                </a:lnTo>
                                <a:lnTo>
                                  <a:pt x="7180" y="1213"/>
                                </a:lnTo>
                                <a:lnTo>
                                  <a:pt x="6938" y="943"/>
                                </a:lnTo>
                                <a:lnTo>
                                  <a:pt x="6730" y="648"/>
                                </a:lnTo>
                                <a:cubicBezTo>
                                  <a:pt x="6672" y="539"/>
                                  <a:pt x="6615" y="429"/>
                                  <a:pt x="6557" y="320"/>
                                </a:cubicBezTo>
                                <a:cubicBezTo>
                                  <a:pt x="6522" y="213"/>
                                  <a:pt x="6488" y="107"/>
                                  <a:pt x="6453" y="0"/>
                                </a:cubicBezTo>
                                <a:lnTo>
                                  <a:pt x="6453" y="16"/>
                                </a:lnTo>
                                <a:lnTo>
                                  <a:pt x="6453" y="98"/>
                                </a:lnTo>
                                <a:cubicBezTo>
                                  <a:pt x="6442" y="139"/>
                                  <a:pt x="6430" y="180"/>
                                  <a:pt x="6419" y="221"/>
                                </a:cubicBezTo>
                                <a:cubicBezTo>
                                  <a:pt x="6396" y="276"/>
                                  <a:pt x="6372" y="330"/>
                                  <a:pt x="6349" y="385"/>
                                </a:cubicBezTo>
                                <a:cubicBezTo>
                                  <a:pt x="6326" y="451"/>
                                  <a:pt x="6303" y="516"/>
                                  <a:pt x="6280" y="582"/>
                                </a:cubicBezTo>
                                <a:lnTo>
                                  <a:pt x="6211" y="795"/>
                                </a:lnTo>
                                <a:cubicBezTo>
                                  <a:pt x="6176" y="877"/>
                                  <a:pt x="6142" y="959"/>
                                  <a:pt x="6107" y="1041"/>
                                </a:cubicBezTo>
                                <a:lnTo>
                                  <a:pt x="5969" y="1279"/>
                                </a:lnTo>
                                <a:lnTo>
                                  <a:pt x="5830" y="1541"/>
                                </a:lnTo>
                                <a:lnTo>
                                  <a:pt x="5623" y="1803"/>
                                </a:lnTo>
                                <a:cubicBezTo>
                                  <a:pt x="5554" y="1888"/>
                                  <a:pt x="5484" y="1972"/>
                                  <a:pt x="5415" y="2057"/>
                                </a:cubicBezTo>
                                <a:lnTo>
                                  <a:pt x="5173" y="2320"/>
                                </a:lnTo>
                                <a:lnTo>
                                  <a:pt x="4896" y="2549"/>
                                </a:lnTo>
                                <a:lnTo>
                                  <a:pt x="4550" y="2762"/>
                                </a:lnTo>
                                <a:lnTo>
                                  <a:pt x="4204" y="2926"/>
                                </a:lnTo>
                                <a:lnTo>
                                  <a:pt x="3824" y="3066"/>
                                </a:lnTo>
                                <a:lnTo>
                                  <a:pt x="5035" y="3197"/>
                                </a:lnTo>
                                <a:lnTo>
                                  <a:pt x="5035" y="3213"/>
                                </a:lnTo>
                                <a:cubicBezTo>
                                  <a:pt x="5046" y="3235"/>
                                  <a:pt x="5058" y="3257"/>
                                  <a:pt x="5069" y="3279"/>
                                </a:cubicBezTo>
                                <a:lnTo>
                                  <a:pt x="5069" y="3361"/>
                                </a:lnTo>
                                <a:lnTo>
                                  <a:pt x="5069" y="3475"/>
                                </a:lnTo>
                                <a:lnTo>
                                  <a:pt x="5069" y="3623"/>
                                </a:lnTo>
                                <a:cubicBezTo>
                                  <a:pt x="5058" y="3678"/>
                                  <a:pt x="5046" y="3732"/>
                                  <a:pt x="5035" y="3787"/>
                                </a:cubicBezTo>
                                <a:cubicBezTo>
                                  <a:pt x="5012" y="3839"/>
                                  <a:pt x="4988" y="3891"/>
                                  <a:pt x="4965" y="3943"/>
                                </a:cubicBezTo>
                                <a:cubicBezTo>
                                  <a:pt x="4931" y="4003"/>
                                  <a:pt x="4896" y="4063"/>
                                  <a:pt x="4862" y="4123"/>
                                </a:cubicBezTo>
                                <a:cubicBezTo>
                                  <a:pt x="4816" y="4189"/>
                                  <a:pt x="4769" y="4254"/>
                                  <a:pt x="4723" y="4320"/>
                                </a:cubicBezTo>
                                <a:lnTo>
                                  <a:pt x="4516" y="4500"/>
                                </a:lnTo>
                                <a:lnTo>
                                  <a:pt x="4204" y="4680"/>
                                </a:lnTo>
                                <a:lnTo>
                                  <a:pt x="3893" y="4852"/>
                                </a:lnTo>
                                <a:lnTo>
                                  <a:pt x="3443" y="5016"/>
                                </a:lnTo>
                                <a:lnTo>
                                  <a:pt x="2958" y="5148"/>
                                </a:lnTo>
                                <a:lnTo>
                                  <a:pt x="2336" y="5262"/>
                                </a:lnTo>
                                <a:lnTo>
                                  <a:pt x="1661" y="5344"/>
                                </a:lnTo>
                                <a:lnTo>
                                  <a:pt x="1661" y="5361"/>
                                </a:lnTo>
                                <a:lnTo>
                                  <a:pt x="1696" y="5393"/>
                                </a:lnTo>
                                <a:cubicBezTo>
                                  <a:pt x="1730" y="5407"/>
                                  <a:pt x="1765" y="5420"/>
                                  <a:pt x="1799" y="5434"/>
                                </a:cubicBezTo>
                                <a:cubicBezTo>
                                  <a:pt x="1816" y="5451"/>
                                  <a:pt x="1834" y="5467"/>
                                  <a:pt x="1851" y="5484"/>
                                </a:cubicBezTo>
                                <a:lnTo>
                                  <a:pt x="1955" y="5541"/>
                                </a:lnTo>
                                <a:lnTo>
                                  <a:pt x="2128" y="5607"/>
                                </a:lnTo>
                                <a:lnTo>
                                  <a:pt x="2266" y="5689"/>
                                </a:lnTo>
                                <a:lnTo>
                                  <a:pt x="2474" y="5770"/>
                                </a:lnTo>
                                <a:lnTo>
                                  <a:pt x="2682" y="5852"/>
                                </a:lnTo>
                                <a:lnTo>
                                  <a:pt x="2889" y="5926"/>
                                </a:lnTo>
                                <a:lnTo>
                                  <a:pt x="3166" y="6000"/>
                                </a:lnTo>
                                <a:lnTo>
                                  <a:pt x="3443" y="6082"/>
                                </a:lnTo>
                                <a:lnTo>
                                  <a:pt x="3754" y="6148"/>
                                </a:lnTo>
                                <a:lnTo>
                                  <a:pt x="4066" y="6213"/>
                                </a:lnTo>
                                <a:lnTo>
                                  <a:pt x="4412" y="6262"/>
                                </a:lnTo>
                                <a:lnTo>
                                  <a:pt x="4758" y="6295"/>
                                </a:lnTo>
                                <a:lnTo>
                                  <a:pt x="4758" y="6311"/>
                                </a:lnTo>
                                <a:lnTo>
                                  <a:pt x="4758" y="6361"/>
                                </a:lnTo>
                                <a:cubicBezTo>
                                  <a:pt x="4735" y="6383"/>
                                  <a:pt x="4712" y="6404"/>
                                  <a:pt x="4689" y="6426"/>
                                </a:cubicBezTo>
                                <a:cubicBezTo>
                                  <a:pt x="4666" y="6459"/>
                                  <a:pt x="4642" y="6492"/>
                                  <a:pt x="4619" y="6525"/>
                                </a:cubicBezTo>
                                <a:cubicBezTo>
                                  <a:pt x="4585" y="6569"/>
                                  <a:pt x="4550" y="6612"/>
                                  <a:pt x="4516" y="6656"/>
                                </a:cubicBezTo>
                                <a:lnTo>
                                  <a:pt x="4377" y="6779"/>
                                </a:lnTo>
                                <a:lnTo>
                                  <a:pt x="4170" y="6926"/>
                                </a:lnTo>
                                <a:lnTo>
                                  <a:pt x="3962" y="7074"/>
                                </a:lnTo>
                                <a:lnTo>
                                  <a:pt x="3685" y="7221"/>
                                </a:lnTo>
                                <a:lnTo>
                                  <a:pt x="3339" y="7385"/>
                                </a:lnTo>
                                <a:lnTo>
                                  <a:pt x="2958" y="7533"/>
                                </a:lnTo>
                                <a:lnTo>
                                  <a:pt x="2509" y="7672"/>
                                </a:lnTo>
                                <a:lnTo>
                                  <a:pt x="1990" y="7803"/>
                                </a:lnTo>
                                <a:lnTo>
                                  <a:pt x="1419" y="7902"/>
                                </a:lnTo>
                                <a:lnTo>
                                  <a:pt x="761" y="8000"/>
                                </a:lnTo>
                                <a:lnTo>
                                  <a:pt x="0" y="8066"/>
                                </a:lnTo>
                                <a:cubicBezTo>
                                  <a:pt x="12" y="8071"/>
                                  <a:pt x="23" y="8077"/>
                                  <a:pt x="35" y="8082"/>
                                </a:cubicBezTo>
                                <a:cubicBezTo>
                                  <a:pt x="46" y="8087"/>
                                  <a:pt x="58" y="8093"/>
                                  <a:pt x="69" y="8098"/>
                                </a:cubicBezTo>
                                <a:cubicBezTo>
                                  <a:pt x="92" y="8115"/>
                                  <a:pt x="115" y="8131"/>
                                  <a:pt x="138" y="8148"/>
                                </a:cubicBezTo>
                                <a:cubicBezTo>
                                  <a:pt x="184" y="8170"/>
                                  <a:pt x="231" y="8191"/>
                                  <a:pt x="277" y="8213"/>
                                </a:cubicBezTo>
                                <a:lnTo>
                                  <a:pt x="415" y="8279"/>
                                </a:lnTo>
                                <a:lnTo>
                                  <a:pt x="588" y="8344"/>
                                </a:lnTo>
                                <a:lnTo>
                                  <a:pt x="761" y="8410"/>
                                </a:lnTo>
                                <a:lnTo>
                                  <a:pt x="1003" y="8492"/>
                                </a:lnTo>
                                <a:lnTo>
                                  <a:pt x="1246" y="8549"/>
                                </a:lnTo>
                                <a:lnTo>
                                  <a:pt x="1488" y="8615"/>
                                </a:lnTo>
                                <a:lnTo>
                                  <a:pt x="1799" y="8664"/>
                                </a:lnTo>
                                <a:lnTo>
                                  <a:pt x="2059" y="8697"/>
                                </a:lnTo>
                                <a:lnTo>
                                  <a:pt x="2405" y="8730"/>
                                </a:lnTo>
                                <a:lnTo>
                                  <a:pt x="2716" y="8730"/>
                                </a:lnTo>
                                <a:lnTo>
                                  <a:pt x="3097" y="8713"/>
                                </a:lnTo>
                                <a:lnTo>
                                  <a:pt x="3443" y="8664"/>
                                </a:lnTo>
                                <a:lnTo>
                                  <a:pt x="3824" y="8615"/>
                                </a:lnTo>
                                <a:lnTo>
                                  <a:pt x="4204" y="8598"/>
                                </a:lnTo>
                                <a:lnTo>
                                  <a:pt x="4585" y="8598"/>
                                </a:lnTo>
                                <a:lnTo>
                                  <a:pt x="4931" y="8598"/>
                                </a:lnTo>
                                <a:lnTo>
                                  <a:pt x="5277" y="8631"/>
                                </a:lnTo>
                                <a:lnTo>
                                  <a:pt x="5623" y="8680"/>
                                </a:lnTo>
                                <a:lnTo>
                                  <a:pt x="5969" y="8746"/>
                                </a:lnTo>
                                <a:lnTo>
                                  <a:pt x="6280" y="8811"/>
                                </a:lnTo>
                                <a:lnTo>
                                  <a:pt x="6592" y="8893"/>
                                </a:lnTo>
                                <a:lnTo>
                                  <a:pt x="6903" y="8992"/>
                                </a:lnTo>
                                <a:lnTo>
                                  <a:pt x="7180" y="9090"/>
                                </a:lnTo>
                                <a:lnTo>
                                  <a:pt x="7457" y="9189"/>
                                </a:lnTo>
                                <a:lnTo>
                                  <a:pt x="7734" y="9287"/>
                                </a:lnTo>
                                <a:lnTo>
                                  <a:pt x="7976" y="9385"/>
                                </a:lnTo>
                                <a:lnTo>
                                  <a:pt x="8253" y="9475"/>
                                </a:lnTo>
                                <a:lnTo>
                                  <a:pt x="8460" y="9574"/>
                                </a:lnTo>
                                <a:lnTo>
                                  <a:pt x="8633" y="9639"/>
                                </a:lnTo>
                                <a:lnTo>
                                  <a:pt x="8789" y="9705"/>
                                </a:lnTo>
                                <a:lnTo>
                                  <a:pt x="8997" y="9770"/>
                                </a:lnTo>
                                <a:lnTo>
                                  <a:pt x="9170" y="9820"/>
                                </a:lnTo>
                                <a:lnTo>
                                  <a:pt x="9343" y="9869"/>
                                </a:lnTo>
                                <a:lnTo>
                                  <a:pt x="9481" y="9902"/>
                                </a:lnTo>
                                <a:lnTo>
                                  <a:pt x="9654" y="9934"/>
                                </a:lnTo>
                                <a:lnTo>
                                  <a:pt x="9827" y="9967"/>
                                </a:lnTo>
                                <a:lnTo>
                                  <a:pt x="10000" y="9984"/>
                                </a:lnTo>
                                <a:lnTo>
                                  <a:pt x="10000" y="10000"/>
                                </a:lnTo>
                                <a:lnTo>
                                  <a:pt x="10000" y="4320"/>
                                </a:lnTo>
                                <a:lnTo>
                                  <a:pt x="9827" y="42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55" name="Rectangle 3555"/>
                        <wps:cNvSpPr>
                          <a:spLocks noChangeArrowheads="1"/>
                        </wps:cNvSpPr>
                        <wps:spPr bwMode="auto">
                          <a:xfrm>
                            <a:off x="1828800" y="2066925"/>
                            <a:ext cx="3175" cy="1587"/>
                          </a:xfrm>
                          <a:prstGeom prst="rect">
                            <a:avLst/>
                          </a:pr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56" name="Freeform 421"/>
                        <wps:cNvSpPr>
                          <a:spLocks/>
                        </wps:cNvSpPr>
                        <wps:spPr bwMode="auto">
                          <a:xfrm>
                            <a:off x="1483520" y="1485900"/>
                            <a:ext cx="347711" cy="579223"/>
                          </a:xfrm>
                          <a:custGeom>
                            <a:avLst/>
                            <a:gdLst>
                              <a:gd name="T0" fmla="*/ 191 w 219"/>
                              <a:gd name="T1" fmla="*/ 349 h 365"/>
                              <a:gd name="T2" fmla="*/ 177 w 219"/>
                              <a:gd name="T3" fmla="*/ 339 h 365"/>
                              <a:gd name="T4" fmla="*/ 161 w 219"/>
                              <a:gd name="T5" fmla="*/ 325 h 365"/>
                              <a:gd name="T6" fmla="*/ 149 w 219"/>
                              <a:gd name="T7" fmla="*/ 309 h 365"/>
                              <a:gd name="T8" fmla="*/ 136 w 219"/>
                              <a:gd name="T9" fmla="*/ 291 h 365"/>
                              <a:gd name="T10" fmla="*/ 122 w 219"/>
                              <a:gd name="T11" fmla="*/ 275 h 365"/>
                              <a:gd name="T12" fmla="*/ 110 w 219"/>
                              <a:gd name="T13" fmla="*/ 258 h 365"/>
                              <a:gd name="T14" fmla="*/ 100 w 219"/>
                              <a:gd name="T15" fmla="*/ 240 h 365"/>
                              <a:gd name="T16" fmla="*/ 90 w 219"/>
                              <a:gd name="T17" fmla="*/ 222 h 365"/>
                              <a:gd name="T18" fmla="*/ 82 w 219"/>
                              <a:gd name="T19" fmla="*/ 208 h 365"/>
                              <a:gd name="T20" fmla="*/ 76 w 219"/>
                              <a:gd name="T21" fmla="*/ 194 h 365"/>
                              <a:gd name="T22" fmla="*/ 70 w 219"/>
                              <a:gd name="T23" fmla="*/ 182 h 365"/>
                              <a:gd name="T24" fmla="*/ 66 w 219"/>
                              <a:gd name="T25" fmla="*/ 174 h 365"/>
                              <a:gd name="T26" fmla="*/ 66 w 219"/>
                              <a:gd name="T27" fmla="*/ 168 h 365"/>
                              <a:gd name="T28" fmla="*/ 66 w 219"/>
                              <a:gd name="T29" fmla="*/ 166 h 365"/>
                              <a:gd name="T30" fmla="*/ 72 w 219"/>
                              <a:gd name="T31" fmla="*/ 164 h 365"/>
                              <a:gd name="T32" fmla="*/ 82 w 219"/>
                              <a:gd name="T33" fmla="*/ 162 h 365"/>
                              <a:gd name="T34" fmla="*/ 94 w 219"/>
                              <a:gd name="T35" fmla="*/ 160 h 365"/>
                              <a:gd name="T36" fmla="*/ 106 w 219"/>
                              <a:gd name="T37" fmla="*/ 158 h 365"/>
                              <a:gd name="T38" fmla="*/ 118 w 219"/>
                              <a:gd name="T39" fmla="*/ 154 h 365"/>
                              <a:gd name="T40" fmla="*/ 126 w 219"/>
                              <a:gd name="T41" fmla="*/ 150 h 365"/>
                              <a:gd name="T42" fmla="*/ 128 w 219"/>
                              <a:gd name="T43" fmla="*/ 147 h 365"/>
                              <a:gd name="T44" fmla="*/ 124 w 219"/>
                              <a:gd name="T45" fmla="*/ 143 h 365"/>
                              <a:gd name="T46" fmla="*/ 114 w 219"/>
                              <a:gd name="T47" fmla="*/ 135 h 365"/>
                              <a:gd name="T48" fmla="*/ 102 w 219"/>
                              <a:gd name="T49" fmla="*/ 117 h 365"/>
                              <a:gd name="T50" fmla="*/ 88 w 219"/>
                              <a:gd name="T51" fmla="*/ 95 h 365"/>
                              <a:gd name="T52" fmla="*/ 76 w 219"/>
                              <a:gd name="T53" fmla="*/ 69 h 365"/>
                              <a:gd name="T54" fmla="*/ 64 w 219"/>
                              <a:gd name="T55" fmla="*/ 43 h 365"/>
                              <a:gd name="T56" fmla="*/ 54 w 219"/>
                              <a:gd name="T57" fmla="*/ 22 h 365"/>
                              <a:gd name="T58" fmla="*/ 48 w 219"/>
                              <a:gd name="T59" fmla="*/ 6 h 365"/>
                              <a:gd name="T60" fmla="*/ 46 w 219"/>
                              <a:gd name="T61" fmla="*/ 0 h 365"/>
                              <a:gd name="T62" fmla="*/ 44 w 219"/>
                              <a:gd name="T63" fmla="*/ 24 h 365"/>
                              <a:gd name="T64" fmla="*/ 48 w 219"/>
                              <a:gd name="T65" fmla="*/ 49 h 365"/>
                              <a:gd name="T66" fmla="*/ 52 w 219"/>
                              <a:gd name="T67" fmla="*/ 71 h 365"/>
                              <a:gd name="T68" fmla="*/ 60 w 219"/>
                              <a:gd name="T69" fmla="*/ 91 h 365"/>
                              <a:gd name="T70" fmla="*/ 66 w 219"/>
                              <a:gd name="T71" fmla="*/ 109 h 365"/>
                              <a:gd name="T72" fmla="*/ 74 w 219"/>
                              <a:gd name="T73" fmla="*/ 125 h 365"/>
                              <a:gd name="T74" fmla="*/ 78 w 219"/>
                              <a:gd name="T75" fmla="*/ 133 h 365"/>
                              <a:gd name="T76" fmla="*/ 80 w 219"/>
                              <a:gd name="T77" fmla="*/ 135 h 365"/>
                              <a:gd name="T78" fmla="*/ 0 w 219"/>
                              <a:gd name="T79" fmla="*/ 168 h 365"/>
                              <a:gd name="T80" fmla="*/ 2 w 219"/>
                              <a:gd name="T81" fmla="*/ 194 h 365"/>
                              <a:gd name="T82" fmla="*/ 10 w 219"/>
                              <a:gd name="T83" fmla="*/ 216 h 365"/>
                              <a:gd name="T84" fmla="*/ 22 w 219"/>
                              <a:gd name="T85" fmla="*/ 238 h 365"/>
                              <a:gd name="T86" fmla="*/ 34 w 219"/>
                              <a:gd name="T87" fmla="*/ 256 h 365"/>
                              <a:gd name="T88" fmla="*/ 52 w 219"/>
                              <a:gd name="T89" fmla="*/ 273 h 365"/>
                              <a:gd name="T90" fmla="*/ 70 w 219"/>
                              <a:gd name="T91" fmla="*/ 289 h 365"/>
                              <a:gd name="T92" fmla="*/ 90 w 219"/>
                              <a:gd name="T93" fmla="*/ 303 h 365"/>
                              <a:gd name="T94" fmla="*/ 112 w 219"/>
                              <a:gd name="T95" fmla="*/ 317 h 365"/>
                              <a:gd name="T96" fmla="*/ 132 w 219"/>
                              <a:gd name="T97" fmla="*/ 329 h 365"/>
                              <a:gd name="T98" fmla="*/ 151 w 219"/>
                              <a:gd name="T99" fmla="*/ 339 h 365"/>
                              <a:gd name="T100" fmla="*/ 169 w 219"/>
                              <a:gd name="T101" fmla="*/ 347 h 365"/>
                              <a:gd name="T102" fmla="*/ 185 w 219"/>
                              <a:gd name="T103" fmla="*/ 353 h 365"/>
                              <a:gd name="T104" fmla="*/ 201 w 219"/>
                              <a:gd name="T105" fmla="*/ 359 h 365"/>
                              <a:gd name="T106" fmla="*/ 211 w 219"/>
                              <a:gd name="T107" fmla="*/ 363 h 365"/>
                              <a:gd name="T108" fmla="*/ 217 w 219"/>
                              <a:gd name="T109" fmla="*/ 365 h 365"/>
                              <a:gd name="T110" fmla="*/ 219 w 219"/>
                              <a:gd name="T111" fmla="*/ 365 h 365"/>
                              <a:gd name="T112" fmla="*/ 219 w 219"/>
                              <a:gd name="T113" fmla="*/ 365 h 365"/>
                              <a:gd name="T114" fmla="*/ 205 w 219"/>
                              <a:gd name="T115" fmla="*/ 359 h 365"/>
                              <a:gd name="T116" fmla="*/ 191 w 219"/>
                              <a:gd name="T117" fmla="*/ 349 h 36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219" h="365">
                                <a:moveTo>
                                  <a:pt x="191" y="349"/>
                                </a:moveTo>
                                <a:lnTo>
                                  <a:pt x="177" y="339"/>
                                </a:lnTo>
                                <a:lnTo>
                                  <a:pt x="161" y="325"/>
                                </a:lnTo>
                                <a:lnTo>
                                  <a:pt x="149" y="309"/>
                                </a:lnTo>
                                <a:lnTo>
                                  <a:pt x="136" y="291"/>
                                </a:lnTo>
                                <a:lnTo>
                                  <a:pt x="122" y="275"/>
                                </a:lnTo>
                                <a:lnTo>
                                  <a:pt x="110" y="258"/>
                                </a:lnTo>
                                <a:lnTo>
                                  <a:pt x="100" y="240"/>
                                </a:lnTo>
                                <a:lnTo>
                                  <a:pt x="90" y="222"/>
                                </a:lnTo>
                                <a:lnTo>
                                  <a:pt x="82" y="208"/>
                                </a:lnTo>
                                <a:lnTo>
                                  <a:pt x="76" y="194"/>
                                </a:lnTo>
                                <a:lnTo>
                                  <a:pt x="70" y="182"/>
                                </a:lnTo>
                                <a:lnTo>
                                  <a:pt x="66" y="174"/>
                                </a:lnTo>
                                <a:lnTo>
                                  <a:pt x="66" y="168"/>
                                </a:lnTo>
                                <a:lnTo>
                                  <a:pt x="66" y="166"/>
                                </a:lnTo>
                                <a:lnTo>
                                  <a:pt x="72" y="164"/>
                                </a:lnTo>
                                <a:lnTo>
                                  <a:pt x="82" y="162"/>
                                </a:lnTo>
                                <a:lnTo>
                                  <a:pt x="94" y="160"/>
                                </a:lnTo>
                                <a:lnTo>
                                  <a:pt x="106" y="158"/>
                                </a:lnTo>
                                <a:lnTo>
                                  <a:pt x="118" y="154"/>
                                </a:lnTo>
                                <a:lnTo>
                                  <a:pt x="126" y="150"/>
                                </a:lnTo>
                                <a:lnTo>
                                  <a:pt x="128" y="147"/>
                                </a:lnTo>
                                <a:lnTo>
                                  <a:pt x="124" y="143"/>
                                </a:lnTo>
                                <a:lnTo>
                                  <a:pt x="114" y="135"/>
                                </a:lnTo>
                                <a:lnTo>
                                  <a:pt x="102" y="117"/>
                                </a:lnTo>
                                <a:lnTo>
                                  <a:pt x="88" y="95"/>
                                </a:lnTo>
                                <a:lnTo>
                                  <a:pt x="76" y="69"/>
                                </a:lnTo>
                                <a:lnTo>
                                  <a:pt x="64" y="43"/>
                                </a:lnTo>
                                <a:lnTo>
                                  <a:pt x="54" y="22"/>
                                </a:lnTo>
                                <a:lnTo>
                                  <a:pt x="48" y="6"/>
                                </a:lnTo>
                                <a:lnTo>
                                  <a:pt x="46" y="0"/>
                                </a:lnTo>
                                <a:lnTo>
                                  <a:pt x="44" y="24"/>
                                </a:lnTo>
                                <a:lnTo>
                                  <a:pt x="48" y="49"/>
                                </a:lnTo>
                                <a:lnTo>
                                  <a:pt x="52" y="71"/>
                                </a:lnTo>
                                <a:lnTo>
                                  <a:pt x="60" y="91"/>
                                </a:lnTo>
                                <a:lnTo>
                                  <a:pt x="66" y="109"/>
                                </a:lnTo>
                                <a:lnTo>
                                  <a:pt x="74" y="125"/>
                                </a:lnTo>
                                <a:lnTo>
                                  <a:pt x="78" y="133"/>
                                </a:lnTo>
                                <a:lnTo>
                                  <a:pt x="80" y="135"/>
                                </a:lnTo>
                                <a:lnTo>
                                  <a:pt x="0" y="168"/>
                                </a:lnTo>
                                <a:lnTo>
                                  <a:pt x="2" y="194"/>
                                </a:lnTo>
                                <a:lnTo>
                                  <a:pt x="10" y="216"/>
                                </a:lnTo>
                                <a:lnTo>
                                  <a:pt x="22" y="238"/>
                                </a:lnTo>
                                <a:lnTo>
                                  <a:pt x="34" y="256"/>
                                </a:lnTo>
                                <a:lnTo>
                                  <a:pt x="52" y="273"/>
                                </a:lnTo>
                                <a:lnTo>
                                  <a:pt x="70" y="289"/>
                                </a:lnTo>
                                <a:lnTo>
                                  <a:pt x="90" y="303"/>
                                </a:lnTo>
                                <a:lnTo>
                                  <a:pt x="112" y="317"/>
                                </a:lnTo>
                                <a:lnTo>
                                  <a:pt x="132" y="329"/>
                                </a:lnTo>
                                <a:lnTo>
                                  <a:pt x="151" y="339"/>
                                </a:lnTo>
                                <a:lnTo>
                                  <a:pt x="169" y="347"/>
                                </a:lnTo>
                                <a:lnTo>
                                  <a:pt x="185" y="353"/>
                                </a:lnTo>
                                <a:lnTo>
                                  <a:pt x="201" y="359"/>
                                </a:lnTo>
                                <a:lnTo>
                                  <a:pt x="211" y="363"/>
                                </a:lnTo>
                                <a:lnTo>
                                  <a:pt x="217" y="365"/>
                                </a:lnTo>
                                <a:lnTo>
                                  <a:pt x="219" y="365"/>
                                </a:lnTo>
                                <a:lnTo>
                                  <a:pt x="219" y="365"/>
                                </a:lnTo>
                                <a:lnTo>
                                  <a:pt x="205" y="359"/>
                                </a:lnTo>
                                <a:lnTo>
                                  <a:pt x="191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57" name="Freeform 422"/>
                        <wps:cNvSpPr>
                          <a:spLocks/>
                        </wps:cNvSpPr>
                        <wps:spPr bwMode="auto">
                          <a:xfrm>
                            <a:off x="1626398" y="2200275"/>
                            <a:ext cx="198465" cy="476074"/>
                          </a:xfrm>
                          <a:custGeom>
                            <a:avLst/>
                            <a:gdLst>
                              <a:gd name="T0" fmla="*/ 115 w 125"/>
                              <a:gd name="T1" fmla="*/ 209 h 300"/>
                              <a:gd name="T2" fmla="*/ 105 w 125"/>
                              <a:gd name="T3" fmla="*/ 189 h 300"/>
                              <a:gd name="T4" fmla="*/ 93 w 125"/>
                              <a:gd name="T5" fmla="*/ 169 h 300"/>
                              <a:gd name="T6" fmla="*/ 83 w 125"/>
                              <a:gd name="T7" fmla="*/ 149 h 300"/>
                              <a:gd name="T8" fmla="*/ 75 w 125"/>
                              <a:gd name="T9" fmla="*/ 133 h 300"/>
                              <a:gd name="T10" fmla="*/ 67 w 125"/>
                              <a:gd name="T11" fmla="*/ 115 h 300"/>
                              <a:gd name="T12" fmla="*/ 61 w 125"/>
                              <a:gd name="T13" fmla="*/ 99 h 300"/>
                              <a:gd name="T14" fmla="*/ 57 w 125"/>
                              <a:gd name="T15" fmla="*/ 85 h 300"/>
                              <a:gd name="T16" fmla="*/ 55 w 125"/>
                              <a:gd name="T17" fmla="*/ 75 h 300"/>
                              <a:gd name="T18" fmla="*/ 55 w 125"/>
                              <a:gd name="T19" fmla="*/ 67 h 300"/>
                              <a:gd name="T20" fmla="*/ 57 w 125"/>
                              <a:gd name="T21" fmla="*/ 63 h 300"/>
                              <a:gd name="T22" fmla="*/ 65 w 125"/>
                              <a:gd name="T23" fmla="*/ 57 h 300"/>
                              <a:gd name="T24" fmla="*/ 77 w 125"/>
                              <a:gd name="T25" fmla="*/ 49 h 300"/>
                              <a:gd name="T26" fmla="*/ 87 w 125"/>
                              <a:gd name="T27" fmla="*/ 39 h 300"/>
                              <a:gd name="T28" fmla="*/ 99 w 125"/>
                              <a:gd name="T29" fmla="*/ 30 h 300"/>
                              <a:gd name="T30" fmla="*/ 109 w 125"/>
                              <a:gd name="T31" fmla="*/ 18 h 300"/>
                              <a:gd name="T32" fmla="*/ 117 w 125"/>
                              <a:gd name="T33" fmla="*/ 8 h 300"/>
                              <a:gd name="T34" fmla="*/ 121 w 125"/>
                              <a:gd name="T35" fmla="*/ 2 h 300"/>
                              <a:gd name="T36" fmla="*/ 123 w 125"/>
                              <a:gd name="T37" fmla="*/ 0 h 300"/>
                              <a:gd name="T38" fmla="*/ 119 w 125"/>
                              <a:gd name="T39" fmla="*/ 2 h 300"/>
                              <a:gd name="T40" fmla="*/ 105 w 125"/>
                              <a:gd name="T41" fmla="*/ 8 h 300"/>
                              <a:gd name="T42" fmla="*/ 85 w 125"/>
                              <a:gd name="T43" fmla="*/ 18 h 300"/>
                              <a:gd name="T44" fmla="*/ 61 w 125"/>
                              <a:gd name="T45" fmla="*/ 30 h 300"/>
                              <a:gd name="T46" fmla="*/ 40 w 125"/>
                              <a:gd name="T47" fmla="*/ 39 h 300"/>
                              <a:gd name="T48" fmla="*/ 20 w 125"/>
                              <a:gd name="T49" fmla="*/ 49 h 300"/>
                              <a:gd name="T50" fmla="*/ 6 w 125"/>
                              <a:gd name="T51" fmla="*/ 57 h 300"/>
                              <a:gd name="T52" fmla="*/ 0 w 125"/>
                              <a:gd name="T53" fmla="*/ 63 h 300"/>
                              <a:gd name="T54" fmla="*/ 2 w 125"/>
                              <a:gd name="T55" fmla="*/ 75 h 300"/>
                              <a:gd name="T56" fmla="*/ 8 w 125"/>
                              <a:gd name="T57" fmla="*/ 99 h 300"/>
                              <a:gd name="T58" fmla="*/ 20 w 125"/>
                              <a:gd name="T59" fmla="*/ 133 h 300"/>
                              <a:gd name="T60" fmla="*/ 34 w 125"/>
                              <a:gd name="T61" fmla="*/ 171 h 300"/>
                              <a:gd name="T62" fmla="*/ 51 w 125"/>
                              <a:gd name="T63" fmla="*/ 211 h 300"/>
                              <a:gd name="T64" fmla="*/ 73 w 125"/>
                              <a:gd name="T65" fmla="*/ 249 h 300"/>
                              <a:gd name="T66" fmla="*/ 99 w 125"/>
                              <a:gd name="T67" fmla="*/ 280 h 300"/>
                              <a:gd name="T68" fmla="*/ 125 w 125"/>
                              <a:gd name="T69" fmla="*/ 300 h 300"/>
                              <a:gd name="T70" fmla="*/ 125 w 125"/>
                              <a:gd name="T71" fmla="*/ 223 h 300"/>
                              <a:gd name="T72" fmla="*/ 115 w 125"/>
                              <a:gd name="T73" fmla="*/ 209 h 3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125" h="300">
                                <a:moveTo>
                                  <a:pt x="115" y="209"/>
                                </a:moveTo>
                                <a:lnTo>
                                  <a:pt x="105" y="189"/>
                                </a:lnTo>
                                <a:lnTo>
                                  <a:pt x="93" y="169"/>
                                </a:lnTo>
                                <a:lnTo>
                                  <a:pt x="83" y="149"/>
                                </a:lnTo>
                                <a:lnTo>
                                  <a:pt x="75" y="133"/>
                                </a:lnTo>
                                <a:lnTo>
                                  <a:pt x="67" y="115"/>
                                </a:lnTo>
                                <a:lnTo>
                                  <a:pt x="61" y="99"/>
                                </a:lnTo>
                                <a:lnTo>
                                  <a:pt x="57" y="85"/>
                                </a:lnTo>
                                <a:lnTo>
                                  <a:pt x="55" y="75"/>
                                </a:lnTo>
                                <a:lnTo>
                                  <a:pt x="55" y="67"/>
                                </a:lnTo>
                                <a:lnTo>
                                  <a:pt x="57" y="63"/>
                                </a:lnTo>
                                <a:lnTo>
                                  <a:pt x="65" y="57"/>
                                </a:lnTo>
                                <a:lnTo>
                                  <a:pt x="77" y="49"/>
                                </a:lnTo>
                                <a:lnTo>
                                  <a:pt x="87" y="39"/>
                                </a:lnTo>
                                <a:lnTo>
                                  <a:pt x="99" y="30"/>
                                </a:lnTo>
                                <a:lnTo>
                                  <a:pt x="109" y="18"/>
                                </a:lnTo>
                                <a:lnTo>
                                  <a:pt x="117" y="8"/>
                                </a:lnTo>
                                <a:lnTo>
                                  <a:pt x="121" y="2"/>
                                </a:lnTo>
                                <a:lnTo>
                                  <a:pt x="123" y="0"/>
                                </a:lnTo>
                                <a:lnTo>
                                  <a:pt x="119" y="2"/>
                                </a:lnTo>
                                <a:lnTo>
                                  <a:pt x="105" y="8"/>
                                </a:lnTo>
                                <a:lnTo>
                                  <a:pt x="85" y="18"/>
                                </a:lnTo>
                                <a:lnTo>
                                  <a:pt x="61" y="30"/>
                                </a:lnTo>
                                <a:lnTo>
                                  <a:pt x="40" y="39"/>
                                </a:lnTo>
                                <a:lnTo>
                                  <a:pt x="20" y="49"/>
                                </a:lnTo>
                                <a:lnTo>
                                  <a:pt x="6" y="57"/>
                                </a:lnTo>
                                <a:lnTo>
                                  <a:pt x="0" y="63"/>
                                </a:lnTo>
                                <a:lnTo>
                                  <a:pt x="2" y="75"/>
                                </a:lnTo>
                                <a:lnTo>
                                  <a:pt x="8" y="99"/>
                                </a:lnTo>
                                <a:lnTo>
                                  <a:pt x="20" y="133"/>
                                </a:lnTo>
                                <a:lnTo>
                                  <a:pt x="34" y="171"/>
                                </a:lnTo>
                                <a:lnTo>
                                  <a:pt x="51" y="211"/>
                                </a:lnTo>
                                <a:lnTo>
                                  <a:pt x="73" y="249"/>
                                </a:lnTo>
                                <a:lnTo>
                                  <a:pt x="99" y="280"/>
                                </a:lnTo>
                                <a:lnTo>
                                  <a:pt x="125" y="300"/>
                                </a:lnTo>
                                <a:lnTo>
                                  <a:pt x="125" y="223"/>
                                </a:lnTo>
                                <a:lnTo>
                                  <a:pt x="115" y="2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58" name="Freeform 423"/>
                        <wps:cNvSpPr>
                          <a:spLocks/>
                        </wps:cNvSpPr>
                        <wps:spPr bwMode="auto">
                          <a:xfrm>
                            <a:off x="1409700" y="2705100"/>
                            <a:ext cx="388992" cy="307861"/>
                          </a:xfrm>
                          <a:custGeom>
                            <a:avLst/>
                            <a:gdLst>
                              <a:gd name="T0" fmla="*/ 237 w 245"/>
                              <a:gd name="T1" fmla="*/ 172 h 194"/>
                              <a:gd name="T2" fmla="*/ 231 w 245"/>
                              <a:gd name="T3" fmla="*/ 159 h 194"/>
                              <a:gd name="T4" fmla="*/ 221 w 245"/>
                              <a:gd name="T5" fmla="*/ 147 h 194"/>
                              <a:gd name="T6" fmla="*/ 211 w 245"/>
                              <a:gd name="T7" fmla="*/ 131 h 194"/>
                              <a:gd name="T8" fmla="*/ 199 w 245"/>
                              <a:gd name="T9" fmla="*/ 115 h 194"/>
                              <a:gd name="T10" fmla="*/ 188 w 245"/>
                              <a:gd name="T11" fmla="*/ 101 h 194"/>
                              <a:gd name="T12" fmla="*/ 174 w 245"/>
                              <a:gd name="T13" fmla="*/ 85 h 194"/>
                              <a:gd name="T14" fmla="*/ 160 w 245"/>
                              <a:gd name="T15" fmla="*/ 69 h 194"/>
                              <a:gd name="T16" fmla="*/ 148 w 245"/>
                              <a:gd name="T17" fmla="*/ 56 h 194"/>
                              <a:gd name="T18" fmla="*/ 134 w 245"/>
                              <a:gd name="T19" fmla="*/ 42 h 194"/>
                              <a:gd name="T20" fmla="*/ 120 w 245"/>
                              <a:gd name="T21" fmla="*/ 30 h 194"/>
                              <a:gd name="T22" fmla="*/ 108 w 245"/>
                              <a:gd name="T23" fmla="*/ 20 h 194"/>
                              <a:gd name="T24" fmla="*/ 98 w 245"/>
                              <a:gd name="T25" fmla="*/ 12 h 194"/>
                              <a:gd name="T26" fmla="*/ 88 w 245"/>
                              <a:gd name="T27" fmla="*/ 6 h 194"/>
                              <a:gd name="T28" fmla="*/ 82 w 245"/>
                              <a:gd name="T29" fmla="*/ 2 h 194"/>
                              <a:gd name="T30" fmla="*/ 68 w 245"/>
                              <a:gd name="T31" fmla="*/ 0 h 194"/>
                              <a:gd name="T32" fmla="*/ 54 w 245"/>
                              <a:gd name="T33" fmla="*/ 2 h 194"/>
                              <a:gd name="T34" fmla="*/ 40 w 245"/>
                              <a:gd name="T35" fmla="*/ 8 h 194"/>
                              <a:gd name="T36" fmla="*/ 28 w 245"/>
                              <a:gd name="T37" fmla="*/ 14 h 194"/>
                              <a:gd name="T38" fmla="*/ 18 w 245"/>
                              <a:gd name="T39" fmla="*/ 22 h 194"/>
                              <a:gd name="T40" fmla="*/ 8 w 245"/>
                              <a:gd name="T41" fmla="*/ 28 h 194"/>
                              <a:gd name="T42" fmla="*/ 2 w 245"/>
                              <a:gd name="T43" fmla="*/ 34 h 194"/>
                              <a:gd name="T44" fmla="*/ 0 w 245"/>
                              <a:gd name="T45" fmla="*/ 34 h 194"/>
                              <a:gd name="T46" fmla="*/ 18 w 245"/>
                              <a:gd name="T47" fmla="*/ 38 h 194"/>
                              <a:gd name="T48" fmla="*/ 34 w 245"/>
                              <a:gd name="T49" fmla="*/ 46 h 194"/>
                              <a:gd name="T50" fmla="*/ 54 w 245"/>
                              <a:gd name="T51" fmla="*/ 54 h 194"/>
                              <a:gd name="T52" fmla="*/ 74 w 245"/>
                              <a:gd name="T53" fmla="*/ 65 h 194"/>
                              <a:gd name="T54" fmla="*/ 94 w 245"/>
                              <a:gd name="T55" fmla="*/ 77 h 194"/>
                              <a:gd name="T56" fmla="*/ 114 w 245"/>
                              <a:gd name="T57" fmla="*/ 91 h 194"/>
                              <a:gd name="T58" fmla="*/ 134 w 245"/>
                              <a:gd name="T59" fmla="*/ 105 h 194"/>
                              <a:gd name="T60" fmla="*/ 154 w 245"/>
                              <a:gd name="T61" fmla="*/ 119 h 194"/>
                              <a:gd name="T62" fmla="*/ 172 w 245"/>
                              <a:gd name="T63" fmla="*/ 133 h 194"/>
                              <a:gd name="T64" fmla="*/ 190 w 245"/>
                              <a:gd name="T65" fmla="*/ 147 h 194"/>
                              <a:gd name="T66" fmla="*/ 205 w 245"/>
                              <a:gd name="T67" fmla="*/ 159 h 194"/>
                              <a:gd name="T68" fmla="*/ 219 w 245"/>
                              <a:gd name="T69" fmla="*/ 170 h 194"/>
                              <a:gd name="T70" fmla="*/ 229 w 245"/>
                              <a:gd name="T71" fmla="*/ 180 h 194"/>
                              <a:gd name="T72" fmla="*/ 237 w 245"/>
                              <a:gd name="T73" fmla="*/ 186 h 194"/>
                              <a:gd name="T74" fmla="*/ 243 w 245"/>
                              <a:gd name="T75" fmla="*/ 192 h 194"/>
                              <a:gd name="T76" fmla="*/ 245 w 245"/>
                              <a:gd name="T77" fmla="*/ 194 h 194"/>
                              <a:gd name="T78" fmla="*/ 243 w 245"/>
                              <a:gd name="T79" fmla="*/ 184 h 194"/>
                              <a:gd name="T80" fmla="*/ 237 w 245"/>
                              <a:gd name="T81" fmla="*/ 172 h 19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245" h="194">
                                <a:moveTo>
                                  <a:pt x="237" y="172"/>
                                </a:moveTo>
                                <a:lnTo>
                                  <a:pt x="231" y="159"/>
                                </a:lnTo>
                                <a:lnTo>
                                  <a:pt x="221" y="147"/>
                                </a:lnTo>
                                <a:lnTo>
                                  <a:pt x="211" y="131"/>
                                </a:lnTo>
                                <a:lnTo>
                                  <a:pt x="199" y="115"/>
                                </a:lnTo>
                                <a:lnTo>
                                  <a:pt x="188" y="101"/>
                                </a:lnTo>
                                <a:lnTo>
                                  <a:pt x="174" y="85"/>
                                </a:lnTo>
                                <a:lnTo>
                                  <a:pt x="160" y="69"/>
                                </a:lnTo>
                                <a:lnTo>
                                  <a:pt x="148" y="56"/>
                                </a:lnTo>
                                <a:lnTo>
                                  <a:pt x="134" y="42"/>
                                </a:lnTo>
                                <a:lnTo>
                                  <a:pt x="120" y="30"/>
                                </a:lnTo>
                                <a:lnTo>
                                  <a:pt x="108" y="20"/>
                                </a:lnTo>
                                <a:lnTo>
                                  <a:pt x="98" y="12"/>
                                </a:lnTo>
                                <a:lnTo>
                                  <a:pt x="88" y="6"/>
                                </a:lnTo>
                                <a:lnTo>
                                  <a:pt x="82" y="2"/>
                                </a:lnTo>
                                <a:lnTo>
                                  <a:pt x="68" y="0"/>
                                </a:lnTo>
                                <a:lnTo>
                                  <a:pt x="54" y="2"/>
                                </a:lnTo>
                                <a:lnTo>
                                  <a:pt x="40" y="8"/>
                                </a:lnTo>
                                <a:lnTo>
                                  <a:pt x="28" y="14"/>
                                </a:lnTo>
                                <a:lnTo>
                                  <a:pt x="18" y="22"/>
                                </a:lnTo>
                                <a:lnTo>
                                  <a:pt x="8" y="28"/>
                                </a:lnTo>
                                <a:lnTo>
                                  <a:pt x="2" y="34"/>
                                </a:lnTo>
                                <a:lnTo>
                                  <a:pt x="0" y="34"/>
                                </a:lnTo>
                                <a:lnTo>
                                  <a:pt x="18" y="38"/>
                                </a:lnTo>
                                <a:lnTo>
                                  <a:pt x="34" y="46"/>
                                </a:lnTo>
                                <a:lnTo>
                                  <a:pt x="54" y="54"/>
                                </a:lnTo>
                                <a:lnTo>
                                  <a:pt x="74" y="65"/>
                                </a:lnTo>
                                <a:lnTo>
                                  <a:pt x="94" y="77"/>
                                </a:lnTo>
                                <a:lnTo>
                                  <a:pt x="114" y="91"/>
                                </a:lnTo>
                                <a:lnTo>
                                  <a:pt x="134" y="105"/>
                                </a:lnTo>
                                <a:lnTo>
                                  <a:pt x="154" y="119"/>
                                </a:lnTo>
                                <a:lnTo>
                                  <a:pt x="172" y="133"/>
                                </a:lnTo>
                                <a:lnTo>
                                  <a:pt x="190" y="147"/>
                                </a:lnTo>
                                <a:lnTo>
                                  <a:pt x="205" y="159"/>
                                </a:lnTo>
                                <a:lnTo>
                                  <a:pt x="219" y="170"/>
                                </a:lnTo>
                                <a:lnTo>
                                  <a:pt x="229" y="180"/>
                                </a:lnTo>
                                <a:lnTo>
                                  <a:pt x="237" y="186"/>
                                </a:lnTo>
                                <a:lnTo>
                                  <a:pt x="243" y="192"/>
                                </a:lnTo>
                                <a:lnTo>
                                  <a:pt x="245" y="194"/>
                                </a:lnTo>
                                <a:lnTo>
                                  <a:pt x="243" y="184"/>
                                </a:lnTo>
                                <a:lnTo>
                                  <a:pt x="237" y="1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59" name="Freeform 424"/>
                        <wps:cNvSpPr>
                          <a:spLocks/>
                        </wps:cNvSpPr>
                        <wps:spPr bwMode="auto">
                          <a:xfrm>
                            <a:off x="1162050" y="552450"/>
                            <a:ext cx="598572" cy="677612"/>
                          </a:xfrm>
                          <a:custGeom>
                            <a:avLst/>
                            <a:gdLst>
                              <a:gd name="T0" fmla="*/ 228 w 377"/>
                              <a:gd name="T1" fmla="*/ 239 h 427"/>
                              <a:gd name="T2" fmla="*/ 149 w 377"/>
                              <a:gd name="T3" fmla="*/ 0 h 427"/>
                              <a:gd name="T4" fmla="*/ 153 w 377"/>
                              <a:gd name="T5" fmla="*/ 235 h 427"/>
                              <a:gd name="T6" fmla="*/ 0 w 377"/>
                              <a:gd name="T7" fmla="*/ 338 h 427"/>
                              <a:gd name="T8" fmla="*/ 167 w 377"/>
                              <a:gd name="T9" fmla="*/ 328 h 427"/>
                              <a:gd name="T10" fmla="*/ 130 w 377"/>
                              <a:gd name="T11" fmla="*/ 427 h 427"/>
                              <a:gd name="T12" fmla="*/ 218 w 377"/>
                              <a:gd name="T13" fmla="*/ 352 h 427"/>
                              <a:gd name="T14" fmla="*/ 312 w 377"/>
                              <a:gd name="T15" fmla="*/ 388 h 427"/>
                              <a:gd name="T16" fmla="*/ 266 w 377"/>
                              <a:gd name="T17" fmla="*/ 285 h 427"/>
                              <a:gd name="T18" fmla="*/ 377 w 377"/>
                              <a:gd name="T19" fmla="*/ 189 h 427"/>
                              <a:gd name="T20" fmla="*/ 228 w 377"/>
                              <a:gd name="T21" fmla="*/ 239 h 4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377" h="427">
                                <a:moveTo>
                                  <a:pt x="228" y="239"/>
                                </a:moveTo>
                                <a:lnTo>
                                  <a:pt x="149" y="0"/>
                                </a:lnTo>
                                <a:lnTo>
                                  <a:pt x="153" y="235"/>
                                </a:lnTo>
                                <a:lnTo>
                                  <a:pt x="0" y="338"/>
                                </a:lnTo>
                                <a:lnTo>
                                  <a:pt x="167" y="328"/>
                                </a:lnTo>
                                <a:lnTo>
                                  <a:pt x="130" y="427"/>
                                </a:lnTo>
                                <a:lnTo>
                                  <a:pt x="218" y="352"/>
                                </a:lnTo>
                                <a:lnTo>
                                  <a:pt x="312" y="388"/>
                                </a:lnTo>
                                <a:lnTo>
                                  <a:pt x="266" y="285"/>
                                </a:lnTo>
                                <a:lnTo>
                                  <a:pt x="377" y="189"/>
                                </a:lnTo>
                                <a:lnTo>
                                  <a:pt x="228" y="2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4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60" name="Freeform 425"/>
                        <wps:cNvSpPr>
                          <a:spLocks/>
                        </wps:cNvSpPr>
                        <wps:spPr bwMode="auto">
                          <a:xfrm>
                            <a:off x="1543050" y="2371725"/>
                            <a:ext cx="115904" cy="130127"/>
                          </a:xfrm>
                          <a:custGeom>
                            <a:avLst/>
                            <a:gdLst>
                              <a:gd name="T0" fmla="*/ 69 w 73"/>
                              <a:gd name="T1" fmla="*/ 20 h 82"/>
                              <a:gd name="T2" fmla="*/ 65 w 73"/>
                              <a:gd name="T3" fmla="*/ 14 h 82"/>
                              <a:gd name="T4" fmla="*/ 59 w 73"/>
                              <a:gd name="T5" fmla="*/ 10 h 82"/>
                              <a:gd name="T6" fmla="*/ 53 w 73"/>
                              <a:gd name="T7" fmla="*/ 4 h 82"/>
                              <a:gd name="T8" fmla="*/ 47 w 73"/>
                              <a:gd name="T9" fmla="*/ 2 h 82"/>
                              <a:gd name="T10" fmla="*/ 38 w 73"/>
                              <a:gd name="T11" fmla="*/ 0 h 82"/>
                              <a:gd name="T12" fmla="*/ 32 w 73"/>
                              <a:gd name="T13" fmla="*/ 0 h 82"/>
                              <a:gd name="T14" fmla="*/ 24 w 73"/>
                              <a:gd name="T15" fmla="*/ 2 h 82"/>
                              <a:gd name="T16" fmla="*/ 18 w 73"/>
                              <a:gd name="T17" fmla="*/ 6 h 82"/>
                              <a:gd name="T18" fmla="*/ 12 w 73"/>
                              <a:gd name="T19" fmla="*/ 10 h 82"/>
                              <a:gd name="T20" fmla="*/ 8 w 73"/>
                              <a:gd name="T21" fmla="*/ 16 h 82"/>
                              <a:gd name="T22" fmla="*/ 4 w 73"/>
                              <a:gd name="T23" fmla="*/ 24 h 82"/>
                              <a:gd name="T24" fmla="*/ 2 w 73"/>
                              <a:gd name="T25" fmla="*/ 32 h 82"/>
                              <a:gd name="T26" fmla="*/ 0 w 73"/>
                              <a:gd name="T27" fmla="*/ 39 h 82"/>
                              <a:gd name="T28" fmla="*/ 0 w 73"/>
                              <a:gd name="T29" fmla="*/ 48 h 82"/>
                              <a:gd name="T30" fmla="*/ 2 w 73"/>
                              <a:gd name="T31" fmla="*/ 56 h 82"/>
                              <a:gd name="T32" fmla="*/ 4 w 73"/>
                              <a:gd name="T33" fmla="*/ 64 h 82"/>
                              <a:gd name="T34" fmla="*/ 10 w 73"/>
                              <a:gd name="T35" fmla="*/ 70 h 82"/>
                              <a:gd name="T36" fmla="*/ 14 w 73"/>
                              <a:gd name="T37" fmla="*/ 74 h 82"/>
                              <a:gd name="T38" fmla="*/ 20 w 73"/>
                              <a:gd name="T39" fmla="*/ 78 h 82"/>
                              <a:gd name="T40" fmla="*/ 26 w 73"/>
                              <a:gd name="T41" fmla="*/ 82 h 82"/>
                              <a:gd name="T42" fmla="*/ 34 w 73"/>
                              <a:gd name="T43" fmla="*/ 82 h 82"/>
                              <a:gd name="T44" fmla="*/ 40 w 73"/>
                              <a:gd name="T45" fmla="*/ 82 h 82"/>
                              <a:gd name="T46" fmla="*/ 48 w 73"/>
                              <a:gd name="T47" fmla="*/ 80 h 82"/>
                              <a:gd name="T48" fmla="*/ 55 w 73"/>
                              <a:gd name="T49" fmla="*/ 76 h 82"/>
                              <a:gd name="T50" fmla="*/ 61 w 73"/>
                              <a:gd name="T51" fmla="*/ 72 h 82"/>
                              <a:gd name="T52" fmla="*/ 65 w 73"/>
                              <a:gd name="T53" fmla="*/ 66 h 82"/>
                              <a:gd name="T54" fmla="*/ 69 w 73"/>
                              <a:gd name="T55" fmla="*/ 60 h 82"/>
                              <a:gd name="T56" fmla="*/ 73 w 73"/>
                              <a:gd name="T57" fmla="*/ 52 h 82"/>
                              <a:gd name="T58" fmla="*/ 73 w 73"/>
                              <a:gd name="T59" fmla="*/ 43 h 82"/>
                              <a:gd name="T60" fmla="*/ 73 w 73"/>
                              <a:gd name="T61" fmla="*/ 36 h 82"/>
                              <a:gd name="T62" fmla="*/ 71 w 73"/>
                              <a:gd name="T63" fmla="*/ 28 h 82"/>
                              <a:gd name="T64" fmla="*/ 69 w 73"/>
                              <a:gd name="T65" fmla="*/ 2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3" h="82">
                                <a:moveTo>
                                  <a:pt x="69" y="20"/>
                                </a:moveTo>
                                <a:lnTo>
                                  <a:pt x="65" y="14"/>
                                </a:lnTo>
                                <a:lnTo>
                                  <a:pt x="59" y="10"/>
                                </a:lnTo>
                                <a:lnTo>
                                  <a:pt x="53" y="4"/>
                                </a:lnTo>
                                <a:lnTo>
                                  <a:pt x="47" y="2"/>
                                </a:lnTo>
                                <a:lnTo>
                                  <a:pt x="38" y="0"/>
                                </a:lnTo>
                                <a:lnTo>
                                  <a:pt x="32" y="0"/>
                                </a:lnTo>
                                <a:lnTo>
                                  <a:pt x="24" y="2"/>
                                </a:lnTo>
                                <a:lnTo>
                                  <a:pt x="18" y="6"/>
                                </a:lnTo>
                                <a:lnTo>
                                  <a:pt x="12" y="10"/>
                                </a:lnTo>
                                <a:lnTo>
                                  <a:pt x="8" y="16"/>
                                </a:lnTo>
                                <a:lnTo>
                                  <a:pt x="4" y="24"/>
                                </a:lnTo>
                                <a:lnTo>
                                  <a:pt x="2" y="32"/>
                                </a:lnTo>
                                <a:lnTo>
                                  <a:pt x="0" y="39"/>
                                </a:lnTo>
                                <a:lnTo>
                                  <a:pt x="0" y="48"/>
                                </a:lnTo>
                                <a:lnTo>
                                  <a:pt x="2" y="56"/>
                                </a:lnTo>
                                <a:lnTo>
                                  <a:pt x="4" y="64"/>
                                </a:lnTo>
                                <a:lnTo>
                                  <a:pt x="10" y="70"/>
                                </a:lnTo>
                                <a:lnTo>
                                  <a:pt x="14" y="74"/>
                                </a:lnTo>
                                <a:lnTo>
                                  <a:pt x="20" y="78"/>
                                </a:lnTo>
                                <a:lnTo>
                                  <a:pt x="26" y="82"/>
                                </a:lnTo>
                                <a:lnTo>
                                  <a:pt x="34" y="82"/>
                                </a:lnTo>
                                <a:lnTo>
                                  <a:pt x="40" y="82"/>
                                </a:lnTo>
                                <a:lnTo>
                                  <a:pt x="48" y="80"/>
                                </a:lnTo>
                                <a:lnTo>
                                  <a:pt x="55" y="76"/>
                                </a:lnTo>
                                <a:lnTo>
                                  <a:pt x="61" y="72"/>
                                </a:lnTo>
                                <a:lnTo>
                                  <a:pt x="65" y="66"/>
                                </a:lnTo>
                                <a:lnTo>
                                  <a:pt x="69" y="60"/>
                                </a:lnTo>
                                <a:lnTo>
                                  <a:pt x="73" y="52"/>
                                </a:lnTo>
                                <a:lnTo>
                                  <a:pt x="73" y="43"/>
                                </a:lnTo>
                                <a:lnTo>
                                  <a:pt x="73" y="36"/>
                                </a:lnTo>
                                <a:lnTo>
                                  <a:pt x="71" y="28"/>
                                </a:lnTo>
                                <a:lnTo>
                                  <a:pt x="69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61" name="Freeform 426"/>
                        <wps:cNvSpPr>
                          <a:spLocks/>
                        </wps:cNvSpPr>
                        <wps:spPr bwMode="auto">
                          <a:xfrm>
                            <a:off x="1123950" y="2647950"/>
                            <a:ext cx="115904" cy="131714"/>
                          </a:xfrm>
                          <a:custGeom>
                            <a:avLst/>
                            <a:gdLst>
                              <a:gd name="T0" fmla="*/ 69 w 73"/>
                              <a:gd name="T1" fmla="*/ 20 h 83"/>
                              <a:gd name="T2" fmla="*/ 65 w 73"/>
                              <a:gd name="T3" fmla="*/ 14 h 83"/>
                              <a:gd name="T4" fmla="*/ 61 w 73"/>
                              <a:gd name="T5" fmla="*/ 8 h 83"/>
                              <a:gd name="T6" fmla="*/ 53 w 73"/>
                              <a:gd name="T7" fmla="*/ 4 h 83"/>
                              <a:gd name="T8" fmla="*/ 47 w 73"/>
                              <a:gd name="T9" fmla="*/ 2 h 83"/>
                              <a:gd name="T10" fmla="*/ 41 w 73"/>
                              <a:gd name="T11" fmla="*/ 0 h 83"/>
                              <a:gd name="T12" fmla="*/ 33 w 73"/>
                              <a:gd name="T13" fmla="*/ 0 h 83"/>
                              <a:gd name="T14" fmla="*/ 27 w 73"/>
                              <a:gd name="T15" fmla="*/ 2 h 83"/>
                              <a:gd name="T16" fmla="*/ 18 w 73"/>
                              <a:gd name="T17" fmla="*/ 6 h 83"/>
                              <a:gd name="T18" fmla="*/ 14 w 73"/>
                              <a:gd name="T19" fmla="*/ 10 h 83"/>
                              <a:gd name="T20" fmla="*/ 8 w 73"/>
                              <a:gd name="T21" fmla="*/ 16 h 83"/>
                              <a:gd name="T22" fmla="*/ 4 w 73"/>
                              <a:gd name="T23" fmla="*/ 24 h 83"/>
                              <a:gd name="T24" fmla="*/ 2 w 73"/>
                              <a:gd name="T25" fmla="*/ 32 h 83"/>
                              <a:gd name="T26" fmla="*/ 0 w 73"/>
                              <a:gd name="T27" fmla="*/ 40 h 83"/>
                              <a:gd name="T28" fmla="*/ 0 w 73"/>
                              <a:gd name="T29" fmla="*/ 48 h 83"/>
                              <a:gd name="T30" fmla="*/ 2 w 73"/>
                              <a:gd name="T31" fmla="*/ 56 h 83"/>
                              <a:gd name="T32" fmla="*/ 6 w 73"/>
                              <a:gd name="T33" fmla="*/ 63 h 83"/>
                              <a:gd name="T34" fmla="*/ 8 w 73"/>
                              <a:gd name="T35" fmla="*/ 71 h 83"/>
                              <a:gd name="T36" fmla="*/ 14 w 73"/>
                              <a:gd name="T37" fmla="*/ 75 h 83"/>
                              <a:gd name="T38" fmla="*/ 21 w 73"/>
                              <a:gd name="T39" fmla="*/ 79 h 83"/>
                              <a:gd name="T40" fmla="*/ 27 w 73"/>
                              <a:gd name="T41" fmla="*/ 81 h 83"/>
                              <a:gd name="T42" fmla="*/ 35 w 73"/>
                              <a:gd name="T43" fmla="*/ 83 h 83"/>
                              <a:gd name="T44" fmla="*/ 41 w 73"/>
                              <a:gd name="T45" fmla="*/ 83 h 83"/>
                              <a:gd name="T46" fmla="*/ 49 w 73"/>
                              <a:gd name="T47" fmla="*/ 81 h 83"/>
                              <a:gd name="T48" fmla="*/ 55 w 73"/>
                              <a:gd name="T49" fmla="*/ 77 h 83"/>
                              <a:gd name="T50" fmla="*/ 61 w 73"/>
                              <a:gd name="T51" fmla="*/ 73 h 83"/>
                              <a:gd name="T52" fmla="*/ 65 w 73"/>
                              <a:gd name="T53" fmla="*/ 67 h 83"/>
                              <a:gd name="T54" fmla="*/ 69 w 73"/>
                              <a:gd name="T55" fmla="*/ 60 h 83"/>
                              <a:gd name="T56" fmla="*/ 71 w 73"/>
                              <a:gd name="T57" fmla="*/ 52 h 83"/>
                              <a:gd name="T58" fmla="*/ 73 w 73"/>
                              <a:gd name="T59" fmla="*/ 44 h 83"/>
                              <a:gd name="T60" fmla="*/ 73 w 73"/>
                              <a:gd name="T61" fmla="*/ 36 h 83"/>
                              <a:gd name="T62" fmla="*/ 71 w 73"/>
                              <a:gd name="T63" fmla="*/ 28 h 83"/>
                              <a:gd name="T64" fmla="*/ 69 w 73"/>
                              <a:gd name="T65" fmla="*/ 20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3" h="83">
                                <a:moveTo>
                                  <a:pt x="69" y="20"/>
                                </a:moveTo>
                                <a:lnTo>
                                  <a:pt x="65" y="14"/>
                                </a:lnTo>
                                <a:lnTo>
                                  <a:pt x="61" y="8"/>
                                </a:lnTo>
                                <a:lnTo>
                                  <a:pt x="53" y="4"/>
                                </a:lnTo>
                                <a:lnTo>
                                  <a:pt x="47" y="2"/>
                                </a:lnTo>
                                <a:lnTo>
                                  <a:pt x="41" y="0"/>
                                </a:lnTo>
                                <a:lnTo>
                                  <a:pt x="33" y="0"/>
                                </a:lnTo>
                                <a:lnTo>
                                  <a:pt x="27" y="2"/>
                                </a:lnTo>
                                <a:lnTo>
                                  <a:pt x="18" y="6"/>
                                </a:lnTo>
                                <a:lnTo>
                                  <a:pt x="14" y="10"/>
                                </a:lnTo>
                                <a:lnTo>
                                  <a:pt x="8" y="16"/>
                                </a:lnTo>
                                <a:lnTo>
                                  <a:pt x="4" y="24"/>
                                </a:lnTo>
                                <a:lnTo>
                                  <a:pt x="2" y="32"/>
                                </a:lnTo>
                                <a:lnTo>
                                  <a:pt x="0" y="40"/>
                                </a:lnTo>
                                <a:lnTo>
                                  <a:pt x="0" y="48"/>
                                </a:lnTo>
                                <a:lnTo>
                                  <a:pt x="2" y="56"/>
                                </a:lnTo>
                                <a:lnTo>
                                  <a:pt x="6" y="63"/>
                                </a:lnTo>
                                <a:lnTo>
                                  <a:pt x="8" y="71"/>
                                </a:lnTo>
                                <a:lnTo>
                                  <a:pt x="14" y="75"/>
                                </a:lnTo>
                                <a:lnTo>
                                  <a:pt x="21" y="79"/>
                                </a:lnTo>
                                <a:lnTo>
                                  <a:pt x="27" y="81"/>
                                </a:lnTo>
                                <a:lnTo>
                                  <a:pt x="35" y="83"/>
                                </a:lnTo>
                                <a:lnTo>
                                  <a:pt x="41" y="83"/>
                                </a:lnTo>
                                <a:lnTo>
                                  <a:pt x="49" y="81"/>
                                </a:lnTo>
                                <a:lnTo>
                                  <a:pt x="55" y="77"/>
                                </a:lnTo>
                                <a:lnTo>
                                  <a:pt x="61" y="73"/>
                                </a:lnTo>
                                <a:lnTo>
                                  <a:pt x="65" y="67"/>
                                </a:lnTo>
                                <a:lnTo>
                                  <a:pt x="69" y="60"/>
                                </a:lnTo>
                                <a:lnTo>
                                  <a:pt x="71" y="52"/>
                                </a:lnTo>
                                <a:lnTo>
                                  <a:pt x="73" y="44"/>
                                </a:lnTo>
                                <a:lnTo>
                                  <a:pt x="73" y="36"/>
                                </a:lnTo>
                                <a:lnTo>
                                  <a:pt x="71" y="28"/>
                                </a:lnTo>
                                <a:lnTo>
                                  <a:pt x="69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62" name="Freeform 427"/>
                        <wps:cNvSpPr>
                          <a:spLocks/>
                        </wps:cNvSpPr>
                        <wps:spPr bwMode="auto">
                          <a:xfrm>
                            <a:off x="1562100" y="2800350"/>
                            <a:ext cx="114316" cy="131714"/>
                          </a:xfrm>
                          <a:custGeom>
                            <a:avLst/>
                            <a:gdLst>
                              <a:gd name="T0" fmla="*/ 68 w 72"/>
                              <a:gd name="T1" fmla="*/ 20 h 83"/>
                              <a:gd name="T2" fmla="*/ 64 w 72"/>
                              <a:gd name="T3" fmla="*/ 14 h 83"/>
                              <a:gd name="T4" fmla="*/ 58 w 72"/>
                              <a:gd name="T5" fmla="*/ 10 h 83"/>
                              <a:gd name="T6" fmla="*/ 52 w 72"/>
                              <a:gd name="T7" fmla="*/ 4 h 83"/>
                              <a:gd name="T8" fmla="*/ 46 w 72"/>
                              <a:gd name="T9" fmla="*/ 2 h 83"/>
                              <a:gd name="T10" fmla="*/ 38 w 72"/>
                              <a:gd name="T11" fmla="*/ 0 h 83"/>
                              <a:gd name="T12" fmla="*/ 32 w 72"/>
                              <a:gd name="T13" fmla="*/ 2 h 83"/>
                              <a:gd name="T14" fmla="*/ 24 w 72"/>
                              <a:gd name="T15" fmla="*/ 4 h 83"/>
                              <a:gd name="T16" fmla="*/ 18 w 72"/>
                              <a:gd name="T17" fmla="*/ 8 h 83"/>
                              <a:gd name="T18" fmla="*/ 12 w 72"/>
                              <a:gd name="T19" fmla="*/ 12 h 83"/>
                              <a:gd name="T20" fmla="*/ 8 w 72"/>
                              <a:gd name="T21" fmla="*/ 18 h 83"/>
                              <a:gd name="T22" fmla="*/ 4 w 72"/>
                              <a:gd name="T23" fmla="*/ 24 h 83"/>
                              <a:gd name="T24" fmla="*/ 2 w 72"/>
                              <a:gd name="T25" fmla="*/ 32 h 83"/>
                              <a:gd name="T26" fmla="*/ 0 w 72"/>
                              <a:gd name="T27" fmla="*/ 41 h 83"/>
                              <a:gd name="T28" fmla="*/ 0 w 72"/>
                              <a:gd name="T29" fmla="*/ 49 h 83"/>
                              <a:gd name="T30" fmla="*/ 2 w 72"/>
                              <a:gd name="T31" fmla="*/ 57 h 83"/>
                              <a:gd name="T32" fmla="*/ 4 w 72"/>
                              <a:gd name="T33" fmla="*/ 65 h 83"/>
                              <a:gd name="T34" fmla="*/ 10 w 72"/>
                              <a:gd name="T35" fmla="*/ 71 h 83"/>
                              <a:gd name="T36" fmla="*/ 14 w 72"/>
                              <a:gd name="T37" fmla="*/ 75 h 83"/>
                              <a:gd name="T38" fmla="*/ 20 w 72"/>
                              <a:gd name="T39" fmla="*/ 81 h 83"/>
                              <a:gd name="T40" fmla="*/ 26 w 72"/>
                              <a:gd name="T41" fmla="*/ 83 h 83"/>
                              <a:gd name="T42" fmla="*/ 34 w 72"/>
                              <a:gd name="T43" fmla="*/ 83 h 83"/>
                              <a:gd name="T44" fmla="*/ 40 w 72"/>
                              <a:gd name="T45" fmla="*/ 83 h 83"/>
                              <a:gd name="T46" fmla="*/ 48 w 72"/>
                              <a:gd name="T47" fmla="*/ 83 h 83"/>
                              <a:gd name="T48" fmla="*/ 54 w 72"/>
                              <a:gd name="T49" fmla="*/ 79 h 83"/>
                              <a:gd name="T50" fmla="*/ 60 w 72"/>
                              <a:gd name="T51" fmla="*/ 73 h 83"/>
                              <a:gd name="T52" fmla="*/ 64 w 72"/>
                              <a:gd name="T53" fmla="*/ 67 h 83"/>
                              <a:gd name="T54" fmla="*/ 68 w 72"/>
                              <a:gd name="T55" fmla="*/ 61 h 83"/>
                              <a:gd name="T56" fmla="*/ 70 w 72"/>
                              <a:gd name="T57" fmla="*/ 53 h 83"/>
                              <a:gd name="T58" fmla="*/ 72 w 72"/>
                              <a:gd name="T59" fmla="*/ 45 h 83"/>
                              <a:gd name="T60" fmla="*/ 72 w 72"/>
                              <a:gd name="T61" fmla="*/ 37 h 83"/>
                              <a:gd name="T62" fmla="*/ 70 w 72"/>
                              <a:gd name="T63" fmla="*/ 28 h 83"/>
                              <a:gd name="T64" fmla="*/ 68 w 72"/>
                              <a:gd name="T65" fmla="*/ 20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2" h="83">
                                <a:moveTo>
                                  <a:pt x="68" y="20"/>
                                </a:moveTo>
                                <a:lnTo>
                                  <a:pt x="64" y="14"/>
                                </a:lnTo>
                                <a:lnTo>
                                  <a:pt x="58" y="10"/>
                                </a:lnTo>
                                <a:lnTo>
                                  <a:pt x="52" y="4"/>
                                </a:lnTo>
                                <a:lnTo>
                                  <a:pt x="46" y="2"/>
                                </a:lnTo>
                                <a:lnTo>
                                  <a:pt x="38" y="0"/>
                                </a:lnTo>
                                <a:lnTo>
                                  <a:pt x="32" y="2"/>
                                </a:lnTo>
                                <a:lnTo>
                                  <a:pt x="24" y="4"/>
                                </a:lnTo>
                                <a:lnTo>
                                  <a:pt x="18" y="8"/>
                                </a:lnTo>
                                <a:lnTo>
                                  <a:pt x="12" y="12"/>
                                </a:lnTo>
                                <a:lnTo>
                                  <a:pt x="8" y="18"/>
                                </a:lnTo>
                                <a:lnTo>
                                  <a:pt x="4" y="24"/>
                                </a:lnTo>
                                <a:lnTo>
                                  <a:pt x="2" y="32"/>
                                </a:lnTo>
                                <a:lnTo>
                                  <a:pt x="0" y="41"/>
                                </a:lnTo>
                                <a:lnTo>
                                  <a:pt x="0" y="49"/>
                                </a:lnTo>
                                <a:lnTo>
                                  <a:pt x="2" y="57"/>
                                </a:lnTo>
                                <a:lnTo>
                                  <a:pt x="4" y="65"/>
                                </a:lnTo>
                                <a:lnTo>
                                  <a:pt x="10" y="71"/>
                                </a:lnTo>
                                <a:lnTo>
                                  <a:pt x="14" y="75"/>
                                </a:lnTo>
                                <a:lnTo>
                                  <a:pt x="20" y="81"/>
                                </a:lnTo>
                                <a:lnTo>
                                  <a:pt x="26" y="83"/>
                                </a:lnTo>
                                <a:lnTo>
                                  <a:pt x="34" y="83"/>
                                </a:lnTo>
                                <a:lnTo>
                                  <a:pt x="40" y="83"/>
                                </a:lnTo>
                                <a:lnTo>
                                  <a:pt x="48" y="83"/>
                                </a:lnTo>
                                <a:lnTo>
                                  <a:pt x="54" y="79"/>
                                </a:lnTo>
                                <a:lnTo>
                                  <a:pt x="60" y="73"/>
                                </a:lnTo>
                                <a:lnTo>
                                  <a:pt x="64" y="67"/>
                                </a:lnTo>
                                <a:lnTo>
                                  <a:pt x="68" y="61"/>
                                </a:lnTo>
                                <a:lnTo>
                                  <a:pt x="70" y="53"/>
                                </a:lnTo>
                                <a:lnTo>
                                  <a:pt x="72" y="45"/>
                                </a:lnTo>
                                <a:lnTo>
                                  <a:pt x="72" y="37"/>
                                </a:lnTo>
                                <a:lnTo>
                                  <a:pt x="70" y="28"/>
                                </a:lnTo>
                                <a:lnTo>
                                  <a:pt x="68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63" name="Freeform 428"/>
                        <wps:cNvSpPr>
                          <a:spLocks/>
                        </wps:cNvSpPr>
                        <wps:spPr bwMode="auto">
                          <a:xfrm>
                            <a:off x="1314450" y="2219325"/>
                            <a:ext cx="76211" cy="84106"/>
                          </a:xfrm>
                          <a:custGeom>
                            <a:avLst/>
                            <a:gdLst>
                              <a:gd name="T0" fmla="*/ 44 w 48"/>
                              <a:gd name="T1" fmla="*/ 12 h 53"/>
                              <a:gd name="T2" fmla="*/ 42 w 48"/>
                              <a:gd name="T3" fmla="*/ 8 h 53"/>
                              <a:gd name="T4" fmla="*/ 40 w 48"/>
                              <a:gd name="T5" fmla="*/ 4 h 53"/>
                              <a:gd name="T6" fmla="*/ 34 w 48"/>
                              <a:gd name="T7" fmla="*/ 2 h 53"/>
                              <a:gd name="T8" fmla="*/ 30 w 48"/>
                              <a:gd name="T9" fmla="*/ 0 h 53"/>
                              <a:gd name="T10" fmla="*/ 26 w 48"/>
                              <a:gd name="T11" fmla="*/ 0 h 53"/>
                              <a:gd name="T12" fmla="*/ 22 w 48"/>
                              <a:gd name="T13" fmla="*/ 0 h 53"/>
                              <a:gd name="T14" fmla="*/ 16 w 48"/>
                              <a:gd name="T15" fmla="*/ 0 h 53"/>
                              <a:gd name="T16" fmla="*/ 12 w 48"/>
                              <a:gd name="T17" fmla="*/ 4 h 53"/>
                              <a:gd name="T18" fmla="*/ 8 w 48"/>
                              <a:gd name="T19" fmla="*/ 6 h 53"/>
                              <a:gd name="T20" fmla="*/ 6 w 48"/>
                              <a:gd name="T21" fmla="*/ 10 h 53"/>
                              <a:gd name="T22" fmla="*/ 2 w 48"/>
                              <a:gd name="T23" fmla="*/ 14 h 53"/>
                              <a:gd name="T24" fmla="*/ 2 w 48"/>
                              <a:gd name="T25" fmla="*/ 20 h 53"/>
                              <a:gd name="T26" fmla="*/ 0 w 48"/>
                              <a:gd name="T27" fmla="*/ 23 h 53"/>
                              <a:gd name="T28" fmla="*/ 0 w 48"/>
                              <a:gd name="T29" fmla="*/ 29 h 53"/>
                              <a:gd name="T30" fmla="*/ 2 w 48"/>
                              <a:gd name="T31" fmla="*/ 35 h 53"/>
                              <a:gd name="T32" fmla="*/ 4 w 48"/>
                              <a:gd name="T33" fmla="*/ 39 h 53"/>
                              <a:gd name="T34" fmla="*/ 6 w 48"/>
                              <a:gd name="T35" fmla="*/ 43 h 53"/>
                              <a:gd name="T36" fmla="*/ 10 w 48"/>
                              <a:gd name="T37" fmla="*/ 47 h 53"/>
                              <a:gd name="T38" fmla="*/ 14 w 48"/>
                              <a:gd name="T39" fmla="*/ 49 h 53"/>
                              <a:gd name="T40" fmla="*/ 18 w 48"/>
                              <a:gd name="T41" fmla="*/ 51 h 53"/>
                              <a:gd name="T42" fmla="*/ 22 w 48"/>
                              <a:gd name="T43" fmla="*/ 53 h 53"/>
                              <a:gd name="T44" fmla="*/ 28 w 48"/>
                              <a:gd name="T45" fmla="*/ 51 h 53"/>
                              <a:gd name="T46" fmla="*/ 32 w 48"/>
                              <a:gd name="T47" fmla="*/ 51 h 53"/>
                              <a:gd name="T48" fmla="*/ 36 w 48"/>
                              <a:gd name="T49" fmla="*/ 49 h 53"/>
                              <a:gd name="T50" fmla="*/ 40 w 48"/>
                              <a:gd name="T51" fmla="*/ 45 h 53"/>
                              <a:gd name="T52" fmla="*/ 42 w 48"/>
                              <a:gd name="T53" fmla="*/ 41 h 53"/>
                              <a:gd name="T54" fmla="*/ 46 w 48"/>
                              <a:gd name="T55" fmla="*/ 37 h 53"/>
                              <a:gd name="T56" fmla="*/ 46 w 48"/>
                              <a:gd name="T57" fmla="*/ 33 h 53"/>
                              <a:gd name="T58" fmla="*/ 48 w 48"/>
                              <a:gd name="T59" fmla="*/ 27 h 53"/>
                              <a:gd name="T60" fmla="*/ 48 w 48"/>
                              <a:gd name="T61" fmla="*/ 22 h 53"/>
                              <a:gd name="T62" fmla="*/ 46 w 48"/>
                              <a:gd name="T63" fmla="*/ 18 h 53"/>
                              <a:gd name="T64" fmla="*/ 44 w 48"/>
                              <a:gd name="T65" fmla="*/ 12 h 5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48" h="53">
                                <a:moveTo>
                                  <a:pt x="44" y="12"/>
                                </a:moveTo>
                                <a:lnTo>
                                  <a:pt x="42" y="8"/>
                                </a:lnTo>
                                <a:lnTo>
                                  <a:pt x="40" y="4"/>
                                </a:lnTo>
                                <a:lnTo>
                                  <a:pt x="34" y="2"/>
                                </a:lnTo>
                                <a:lnTo>
                                  <a:pt x="30" y="0"/>
                                </a:lnTo>
                                <a:lnTo>
                                  <a:pt x="26" y="0"/>
                                </a:lnTo>
                                <a:lnTo>
                                  <a:pt x="22" y="0"/>
                                </a:lnTo>
                                <a:lnTo>
                                  <a:pt x="16" y="0"/>
                                </a:lnTo>
                                <a:lnTo>
                                  <a:pt x="12" y="4"/>
                                </a:lnTo>
                                <a:lnTo>
                                  <a:pt x="8" y="6"/>
                                </a:lnTo>
                                <a:lnTo>
                                  <a:pt x="6" y="10"/>
                                </a:lnTo>
                                <a:lnTo>
                                  <a:pt x="2" y="14"/>
                                </a:lnTo>
                                <a:lnTo>
                                  <a:pt x="2" y="20"/>
                                </a:lnTo>
                                <a:lnTo>
                                  <a:pt x="0" y="23"/>
                                </a:lnTo>
                                <a:lnTo>
                                  <a:pt x="0" y="29"/>
                                </a:lnTo>
                                <a:lnTo>
                                  <a:pt x="2" y="35"/>
                                </a:lnTo>
                                <a:lnTo>
                                  <a:pt x="4" y="39"/>
                                </a:lnTo>
                                <a:lnTo>
                                  <a:pt x="6" y="43"/>
                                </a:lnTo>
                                <a:lnTo>
                                  <a:pt x="10" y="47"/>
                                </a:lnTo>
                                <a:lnTo>
                                  <a:pt x="14" y="49"/>
                                </a:lnTo>
                                <a:lnTo>
                                  <a:pt x="18" y="51"/>
                                </a:lnTo>
                                <a:lnTo>
                                  <a:pt x="22" y="53"/>
                                </a:lnTo>
                                <a:lnTo>
                                  <a:pt x="28" y="51"/>
                                </a:lnTo>
                                <a:lnTo>
                                  <a:pt x="32" y="51"/>
                                </a:lnTo>
                                <a:lnTo>
                                  <a:pt x="36" y="49"/>
                                </a:lnTo>
                                <a:lnTo>
                                  <a:pt x="40" y="45"/>
                                </a:lnTo>
                                <a:lnTo>
                                  <a:pt x="42" y="41"/>
                                </a:lnTo>
                                <a:lnTo>
                                  <a:pt x="46" y="37"/>
                                </a:lnTo>
                                <a:lnTo>
                                  <a:pt x="46" y="33"/>
                                </a:lnTo>
                                <a:lnTo>
                                  <a:pt x="48" y="27"/>
                                </a:lnTo>
                                <a:lnTo>
                                  <a:pt x="48" y="22"/>
                                </a:lnTo>
                                <a:lnTo>
                                  <a:pt x="46" y="18"/>
                                </a:lnTo>
                                <a:lnTo>
                                  <a:pt x="44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64" name="Freeform 429"/>
                        <wps:cNvSpPr>
                          <a:spLocks/>
                        </wps:cNvSpPr>
                        <wps:spPr bwMode="auto">
                          <a:xfrm>
                            <a:off x="1390650" y="1943100"/>
                            <a:ext cx="112728" cy="130127"/>
                          </a:xfrm>
                          <a:custGeom>
                            <a:avLst/>
                            <a:gdLst>
                              <a:gd name="T0" fmla="*/ 67 w 71"/>
                              <a:gd name="T1" fmla="*/ 20 h 82"/>
                              <a:gd name="T2" fmla="*/ 63 w 71"/>
                              <a:gd name="T3" fmla="*/ 14 h 82"/>
                              <a:gd name="T4" fmla="*/ 57 w 71"/>
                              <a:gd name="T5" fmla="*/ 8 h 82"/>
                              <a:gd name="T6" fmla="*/ 51 w 71"/>
                              <a:gd name="T7" fmla="*/ 4 h 82"/>
                              <a:gd name="T8" fmla="*/ 45 w 71"/>
                              <a:gd name="T9" fmla="*/ 2 h 82"/>
                              <a:gd name="T10" fmla="*/ 37 w 71"/>
                              <a:gd name="T11" fmla="*/ 0 h 82"/>
                              <a:gd name="T12" fmla="*/ 31 w 71"/>
                              <a:gd name="T13" fmla="*/ 0 h 82"/>
                              <a:gd name="T14" fmla="*/ 23 w 71"/>
                              <a:gd name="T15" fmla="*/ 2 h 82"/>
                              <a:gd name="T16" fmla="*/ 17 w 71"/>
                              <a:gd name="T17" fmla="*/ 6 h 82"/>
                              <a:gd name="T18" fmla="*/ 11 w 71"/>
                              <a:gd name="T19" fmla="*/ 10 h 82"/>
                              <a:gd name="T20" fmla="*/ 7 w 71"/>
                              <a:gd name="T21" fmla="*/ 16 h 82"/>
                              <a:gd name="T22" fmla="*/ 4 w 71"/>
                              <a:gd name="T23" fmla="*/ 24 h 82"/>
                              <a:gd name="T24" fmla="*/ 2 w 71"/>
                              <a:gd name="T25" fmla="*/ 30 h 82"/>
                              <a:gd name="T26" fmla="*/ 0 w 71"/>
                              <a:gd name="T27" fmla="*/ 38 h 82"/>
                              <a:gd name="T28" fmla="*/ 0 w 71"/>
                              <a:gd name="T29" fmla="*/ 46 h 82"/>
                              <a:gd name="T30" fmla="*/ 2 w 71"/>
                              <a:gd name="T31" fmla="*/ 54 h 82"/>
                              <a:gd name="T32" fmla="*/ 4 w 71"/>
                              <a:gd name="T33" fmla="*/ 62 h 82"/>
                              <a:gd name="T34" fmla="*/ 9 w 71"/>
                              <a:gd name="T35" fmla="*/ 68 h 82"/>
                              <a:gd name="T36" fmla="*/ 13 w 71"/>
                              <a:gd name="T37" fmla="*/ 74 h 82"/>
                              <a:gd name="T38" fmla="*/ 19 w 71"/>
                              <a:gd name="T39" fmla="*/ 78 h 82"/>
                              <a:gd name="T40" fmla="*/ 25 w 71"/>
                              <a:gd name="T41" fmla="*/ 80 h 82"/>
                              <a:gd name="T42" fmla="*/ 33 w 71"/>
                              <a:gd name="T43" fmla="*/ 82 h 82"/>
                              <a:gd name="T44" fmla="*/ 39 w 71"/>
                              <a:gd name="T45" fmla="*/ 82 h 82"/>
                              <a:gd name="T46" fmla="*/ 47 w 71"/>
                              <a:gd name="T47" fmla="*/ 80 h 82"/>
                              <a:gd name="T48" fmla="*/ 53 w 71"/>
                              <a:gd name="T49" fmla="*/ 76 h 82"/>
                              <a:gd name="T50" fmla="*/ 59 w 71"/>
                              <a:gd name="T51" fmla="*/ 72 h 82"/>
                              <a:gd name="T52" fmla="*/ 63 w 71"/>
                              <a:gd name="T53" fmla="*/ 66 h 82"/>
                              <a:gd name="T54" fmla="*/ 67 w 71"/>
                              <a:gd name="T55" fmla="*/ 60 h 82"/>
                              <a:gd name="T56" fmla="*/ 69 w 71"/>
                              <a:gd name="T57" fmla="*/ 52 h 82"/>
                              <a:gd name="T58" fmla="*/ 71 w 71"/>
                              <a:gd name="T59" fmla="*/ 44 h 82"/>
                              <a:gd name="T60" fmla="*/ 71 w 71"/>
                              <a:gd name="T61" fmla="*/ 36 h 82"/>
                              <a:gd name="T62" fmla="*/ 69 w 71"/>
                              <a:gd name="T63" fmla="*/ 28 h 82"/>
                              <a:gd name="T64" fmla="*/ 67 w 71"/>
                              <a:gd name="T65" fmla="*/ 2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1" h="82">
                                <a:moveTo>
                                  <a:pt x="67" y="20"/>
                                </a:moveTo>
                                <a:lnTo>
                                  <a:pt x="63" y="14"/>
                                </a:lnTo>
                                <a:lnTo>
                                  <a:pt x="57" y="8"/>
                                </a:lnTo>
                                <a:lnTo>
                                  <a:pt x="51" y="4"/>
                                </a:lnTo>
                                <a:lnTo>
                                  <a:pt x="45" y="2"/>
                                </a:lnTo>
                                <a:lnTo>
                                  <a:pt x="37" y="0"/>
                                </a:lnTo>
                                <a:lnTo>
                                  <a:pt x="31" y="0"/>
                                </a:lnTo>
                                <a:lnTo>
                                  <a:pt x="23" y="2"/>
                                </a:lnTo>
                                <a:lnTo>
                                  <a:pt x="17" y="6"/>
                                </a:lnTo>
                                <a:lnTo>
                                  <a:pt x="11" y="10"/>
                                </a:lnTo>
                                <a:lnTo>
                                  <a:pt x="7" y="16"/>
                                </a:lnTo>
                                <a:lnTo>
                                  <a:pt x="4" y="24"/>
                                </a:lnTo>
                                <a:lnTo>
                                  <a:pt x="2" y="30"/>
                                </a:lnTo>
                                <a:lnTo>
                                  <a:pt x="0" y="38"/>
                                </a:lnTo>
                                <a:lnTo>
                                  <a:pt x="0" y="46"/>
                                </a:lnTo>
                                <a:lnTo>
                                  <a:pt x="2" y="54"/>
                                </a:lnTo>
                                <a:lnTo>
                                  <a:pt x="4" y="62"/>
                                </a:lnTo>
                                <a:lnTo>
                                  <a:pt x="9" y="68"/>
                                </a:lnTo>
                                <a:lnTo>
                                  <a:pt x="13" y="74"/>
                                </a:lnTo>
                                <a:lnTo>
                                  <a:pt x="19" y="78"/>
                                </a:lnTo>
                                <a:lnTo>
                                  <a:pt x="25" y="80"/>
                                </a:lnTo>
                                <a:lnTo>
                                  <a:pt x="33" y="82"/>
                                </a:lnTo>
                                <a:lnTo>
                                  <a:pt x="39" y="82"/>
                                </a:lnTo>
                                <a:lnTo>
                                  <a:pt x="47" y="80"/>
                                </a:lnTo>
                                <a:lnTo>
                                  <a:pt x="53" y="76"/>
                                </a:lnTo>
                                <a:lnTo>
                                  <a:pt x="59" y="72"/>
                                </a:lnTo>
                                <a:lnTo>
                                  <a:pt x="63" y="66"/>
                                </a:lnTo>
                                <a:lnTo>
                                  <a:pt x="67" y="60"/>
                                </a:lnTo>
                                <a:lnTo>
                                  <a:pt x="69" y="52"/>
                                </a:lnTo>
                                <a:lnTo>
                                  <a:pt x="71" y="44"/>
                                </a:lnTo>
                                <a:lnTo>
                                  <a:pt x="71" y="36"/>
                                </a:lnTo>
                                <a:lnTo>
                                  <a:pt x="69" y="28"/>
                                </a:lnTo>
                                <a:lnTo>
                                  <a:pt x="6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65" name="Freeform 430"/>
                        <wps:cNvSpPr>
                          <a:spLocks/>
                        </wps:cNvSpPr>
                        <wps:spPr bwMode="auto">
                          <a:xfrm>
                            <a:off x="1440659" y="1562100"/>
                            <a:ext cx="114316" cy="130127"/>
                          </a:xfrm>
                          <a:custGeom>
                            <a:avLst/>
                            <a:gdLst>
                              <a:gd name="T0" fmla="*/ 66 w 72"/>
                              <a:gd name="T1" fmla="*/ 20 h 82"/>
                              <a:gd name="T2" fmla="*/ 64 w 72"/>
                              <a:gd name="T3" fmla="*/ 14 h 82"/>
                              <a:gd name="T4" fmla="*/ 58 w 72"/>
                              <a:gd name="T5" fmla="*/ 8 h 82"/>
                              <a:gd name="T6" fmla="*/ 52 w 72"/>
                              <a:gd name="T7" fmla="*/ 4 h 82"/>
                              <a:gd name="T8" fmla="*/ 46 w 72"/>
                              <a:gd name="T9" fmla="*/ 2 h 82"/>
                              <a:gd name="T10" fmla="*/ 38 w 72"/>
                              <a:gd name="T11" fmla="*/ 0 h 82"/>
                              <a:gd name="T12" fmla="*/ 32 w 72"/>
                              <a:gd name="T13" fmla="*/ 0 h 82"/>
                              <a:gd name="T14" fmla="*/ 24 w 72"/>
                              <a:gd name="T15" fmla="*/ 2 h 82"/>
                              <a:gd name="T16" fmla="*/ 18 w 72"/>
                              <a:gd name="T17" fmla="*/ 6 h 82"/>
                              <a:gd name="T18" fmla="*/ 12 w 72"/>
                              <a:gd name="T19" fmla="*/ 10 h 82"/>
                              <a:gd name="T20" fmla="*/ 8 w 72"/>
                              <a:gd name="T21" fmla="*/ 16 h 82"/>
                              <a:gd name="T22" fmla="*/ 4 w 72"/>
                              <a:gd name="T23" fmla="*/ 24 h 82"/>
                              <a:gd name="T24" fmla="*/ 0 w 72"/>
                              <a:gd name="T25" fmla="*/ 30 h 82"/>
                              <a:gd name="T26" fmla="*/ 0 w 72"/>
                              <a:gd name="T27" fmla="*/ 38 h 82"/>
                              <a:gd name="T28" fmla="*/ 0 w 72"/>
                              <a:gd name="T29" fmla="*/ 46 h 82"/>
                              <a:gd name="T30" fmla="*/ 2 w 72"/>
                              <a:gd name="T31" fmla="*/ 54 h 82"/>
                              <a:gd name="T32" fmla="*/ 4 w 72"/>
                              <a:gd name="T33" fmla="*/ 62 h 82"/>
                              <a:gd name="T34" fmla="*/ 8 w 72"/>
                              <a:gd name="T35" fmla="*/ 68 h 82"/>
                              <a:gd name="T36" fmla="*/ 12 w 72"/>
                              <a:gd name="T37" fmla="*/ 74 h 82"/>
                              <a:gd name="T38" fmla="*/ 18 w 72"/>
                              <a:gd name="T39" fmla="*/ 78 h 82"/>
                              <a:gd name="T40" fmla="*/ 26 w 72"/>
                              <a:gd name="T41" fmla="*/ 80 h 82"/>
                              <a:gd name="T42" fmla="*/ 32 w 72"/>
                              <a:gd name="T43" fmla="*/ 82 h 82"/>
                              <a:gd name="T44" fmla="*/ 40 w 72"/>
                              <a:gd name="T45" fmla="*/ 82 h 82"/>
                              <a:gd name="T46" fmla="*/ 46 w 72"/>
                              <a:gd name="T47" fmla="*/ 80 h 82"/>
                              <a:gd name="T48" fmla="*/ 54 w 72"/>
                              <a:gd name="T49" fmla="*/ 76 h 82"/>
                              <a:gd name="T50" fmla="*/ 58 w 72"/>
                              <a:gd name="T51" fmla="*/ 72 h 82"/>
                              <a:gd name="T52" fmla="*/ 64 w 72"/>
                              <a:gd name="T53" fmla="*/ 66 h 82"/>
                              <a:gd name="T54" fmla="*/ 68 w 72"/>
                              <a:gd name="T55" fmla="*/ 60 h 82"/>
                              <a:gd name="T56" fmla="*/ 70 w 72"/>
                              <a:gd name="T57" fmla="*/ 52 h 82"/>
                              <a:gd name="T58" fmla="*/ 72 w 72"/>
                              <a:gd name="T59" fmla="*/ 44 h 82"/>
                              <a:gd name="T60" fmla="*/ 72 w 72"/>
                              <a:gd name="T61" fmla="*/ 36 h 82"/>
                              <a:gd name="T62" fmla="*/ 70 w 72"/>
                              <a:gd name="T63" fmla="*/ 28 h 82"/>
                              <a:gd name="T64" fmla="*/ 66 w 72"/>
                              <a:gd name="T65" fmla="*/ 2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2" h="82">
                                <a:moveTo>
                                  <a:pt x="66" y="20"/>
                                </a:moveTo>
                                <a:lnTo>
                                  <a:pt x="64" y="14"/>
                                </a:lnTo>
                                <a:lnTo>
                                  <a:pt x="58" y="8"/>
                                </a:lnTo>
                                <a:lnTo>
                                  <a:pt x="52" y="4"/>
                                </a:lnTo>
                                <a:lnTo>
                                  <a:pt x="46" y="2"/>
                                </a:lnTo>
                                <a:lnTo>
                                  <a:pt x="38" y="0"/>
                                </a:lnTo>
                                <a:lnTo>
                                  <a:pt x="32" y="0"/>
                                </a:lnTo>
                                <a:lnTo>
                                  <a:pt x="24" y="2"/>
                                </a:lnTo>
                                <a:lnTo>
                                  <a:pt x="18" y="6"/>
                                </a:lnTo>
                                <a:lnTo>
                                  <a:pt x="12" y="10"/>
                                </a:lnTo>
                                <a:lnTo>
                                  <a:pt x="8" y="16"/>
                                </a:lnTo>
                                <a:lnTo>
                                  <a:pt x="4" y="24"/>
                                </a:lnTo>
                                <a:lnTo>
                                  <a:pt x="0" y="30"/>
                                </a:lnTo>
                                <a:lnTo>
                                  <a:pt x="0" y="38"/>
                                </a:lnTo>
                                <a:lnTo>
                                  <a:pt x="0" y="46"/>
                                </a:lnTo>
                                <a:lnTo>
                                  <a:pt x="2" y="54"/>
                                </a:lnTo>
                                <a:lnTo>
                                  <a:pt x="4" y="62"/>
                                </a:lnTo>
                                <a:lnTo>
                                  <a:pt x="8" y="68"/>
                                </a:lnTo>
                                <a:lnTo>
                                  <a:pt x="12" y="74"/>
                                </a:lnTo>
                                <a:lnTo>
                                  <a:pt x="18" y="78"/>
                                </a:lnTo>
                                <a:lnTo>
                                  <a:pt x="26" y="80"/>
                                </a:lnTo>
                                <a:lnTo>
                                  <a:pt x="32" y="82"/>
                                </a:lnTo>
                                <a:lnTo>
                                  <a:pt x="40" y="82"/>
                                </a:lnTo>
                                <a:lnTo>
                                  <a:pt x="46" y="80"/>
                                </a:lnTo>
                                <a:lnTo>
                                  <a:pt x="54" y="76"/>
                                </a:lnTo>
                                <a:lnTo>
                                  <a:pt x="58" y="72"/>
                                </a:lnTo>
                                <a:lnTo>
                                  <a:pt x="64" y="66"/>
                                </a:lnTo>
                                <a:lnTo>
                                  <a:pt x="68" y="60"/>
                                </a:lnTo>
                                <a:lnTo>
                                  <a:pt x="70" y="52"/>
                                </a:lnTo>
                                <a:lnTo>
                                  <a:pt x="72" y="44"/>
                                </a:lnTo>
                                <a:lnTo>
                                  <a:pt x="72" y="36"/>
                                </a:lnTo>
                                <a:lnTo>
                                  <a:pt x="70" y="28"/>
                                </a:lnTo>
                                <a:lnTo>
                                  <a:pt x="66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66" name="Freeform 431"/>
                        <wps:cNvSpPr>
                          <a:spLocks/>
                        </wps:cNvSpPr>
                        <wps:spPr bwMode="auto">
                          <a:xfrm>
                            <a:off x="1000125" y="1762125"/>
                            <a:ext cx="114316" cy="126953"/>
                          </a:xfrm>
                          <a:custGeom>
                            <a:avLst/>
                            <a:gdLst>
                              <a:gd name="T0" fmla="*/ 66 w 72"/>
                              <a:gd name="T1" fmla="*/ 20 h 80"/>
                              <a:gd name="T2" fmla="*/ 64 w 72"/>
                              <a:gd name="T3" fmla="*/ 14 h 80"/>
                              <a:gd name="T4" fmla="*/ 58 w 72"/>
                              <a:gd name="T5" fmla="*/ 8 h 80"/>
                              <a:gd name="T6" fmla="*/ 52 w 72"/>
                              <a:gd name="T7" fmla="*/ 4 h 80"/>
                              <a:gd name="T8" fmla="*/ 47 w 72"/>
                              <a:gd name="T9" fmla="*/ 0 h 80"/>
                              <a:gd name="T10" fmla="*/ 39 w 72"/>
                              <a:gd name="T11" fmla="*/ 0 h 80"/>
                              <a:gd name="T12" fmla="*/ 31 w 72"/>
                              <a:gd name="T13" fmla="*/ 0 h 80"/>
                              <a:gd name="T14" fmla="*/ 25 w 72"/>
                              <a:gd name="T15" fmla="*/ 2 h 80"/>
                              <a:gd name="T16" fmla="*/ 18 w 72"/>
                              <a:gd name="T17" fmla="*/ 6 h 80"/>
                              <a:gd name="T18" fmla="*/ 12 w 72"/>
                              <a:gd name="T19" fmla="*/ 10 h 80"/>
                              <a:gd name="T20" fmla="*/ 8 w 72"/>
                              <a:gd name="T21" fmla="*/ 14 h 80"/>
                              <a:gd name="T22" fmla="*/ 4 w 72"/>
                              <a:gd name="T23" fmla="*/ 22 h 80"/>
                              <a:gd name="T24" fmla="*/ 2 w 72"/>
                              <a:gd name="T25" fmla="*/ 28 h 80"/>
                              <a:gd name="T26" fmla="*/ 0 w 72"/>
                              <a:gd name="T27" fmla="*/ 36 h 80"/>
                              <a:gd name="T28" fmla="*/ 0 w 72"/>
                              <a:gd name="T29" fmla="*/ 44 h 80"/>
                              <a:gd name="T30" fmla="*/ 2 w 72"/>
                              <a:gd name="T31" fmla="*/ 52 h 80"/>
                              <a:gd name="T32" fmla="*/ 4 w 72"/>
                              <a:gd name="T33" fmla="*/ 60 h 80"/>
                              <a:gd name="T34" fmla="*/ 8 w 72"/>
                              <a:gd name="T35" fmla="*/ 66 h 80"/>
                              <a:gd name="T36" fmla="*/ 12 w 72"/>
                              <a:gd name="T37" fmla="*/ 72 h 80"/>
                              <a:gd name="T38" fmla="*/ 20 w 72"/>
                              <a:gd name="T39" fmla="*/ 76 h 80"/>
                              <a:gd name="T40" fmla="*/ 27 w 72"/>
                              <a:gd name="T41" fmla="*/ 78 h 80"/>
                              <a:gd name="T42" fmla="*/ 33 w 72"/>
                              <a:gd name="T43" fmla="*/ 80 h 80"/>
                              <a:gd name="T44" fmla="*/ 41 w 72"/>
                              <a:gd name="T45" fmla="*/ 80 h 80"/>
                              <a:gd name="T46" fmla="*/ 49 w 72"/>
                              <a:gd name="T47" fmla="*/ 78 h 80"/>
                              <a:gd name="T48" fmla="*/ 54 w 72"/>
                              <a:gd name="T49" fmla="*/ 74 h 80"/>
                              <a:gd name="T50" fmla="*/ 58 w 72"/>
                              <a:gd name="T51" fmla="*/ 70 h 80"/>
                              <a:gd name="T52" fmla="*/ 64 w 72"/>
                              <a:gd name="T53" fmla="*/ 64 h 80"/>
                              <a:gd name="T54" fmla="*/ 68 w 72"/>
                              <a:gd name="T55" fmla="*/ 58 h 80"/>
                              <a:gd name="T56" fmla="*/ 70 w 72"/>
                              <a:gd name="T57" fmla="*/ 50 h 80"/>
                              <a:gd name="T58" fmla="*/ 72 w 72"/>
                              <a:gd name="T59" fmla="*/ 42 h 80"/>
                              <a:gd name="T60" fmla="*/ 72 w 72"/>
                              <a:gd name="T61" fmla="*/ 34 h 80"/>
                              <a:gd name="T62" fmla="*/ 70 w 72"/>
                              <a:gd name="T63" fmla="*/ 26 h 80"/>
                              <a:gd name="T64" fmla="*/ 66 w 72"/>
                              <a:gd name="T65" fmla="*/ 20 h 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72" h="80">
                                <a:moveTo>
                                  <a:pt x="66" y="20"/>
                                </a:moveTo>
                                <a:lnTo>
                                  <a:pt x="64" y="14"/>
                                </a:lnTo>
                                <a:lnTo>
                                  <a:pt x="58" y="8"/>
                                </a:lnTo>
                                <a:lnTo>
                                  <a:pt x="52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0"/>
                                </a:lnTo>
                                <a:lnTo>
                                  <a:pt x="31" y="0"/>
                                </a:lnTo>
                                <a:lnTo>
                                  <a:pt x="25" y="2"/>
                                </a:lnTo>
                                <a:lnTo>
                                  <a:pt x="18" y="6"/>
                                </a:lnTo>
                                <a:lnTo>
                                  <a:pt x="12" y="10"/>
                                </a:lnTo>
                                <a:lnTo>
                                  <a:pt x="8" y="14"/>
                                </a:lnTo>
                                <a:lnTo>
                                  <a:pt x="4" y="22"/>
                                </a:lnTo>
                                <a:lnTo>
                                  <a:pt x="2" y="28"/>
                                </a:lnTo>
                                <a:lnTo>
                                  <a:pt x="0" y="36"/>
                                </a:lnTo>
                                <a:lnTo>
                                  <a:pt x="0" y="44"/>
                                </a:lnTo>
                                <a:lnTo>
                                  <a:pt x="2" y="52"/>
                                </a:lnTo>
                                <a:lnTo>
                                  <a:pt x="4" y="60"/>
                                </a:lnTo>
                                <a:lnTo>
                                  <a:pt x="8" y="66"/>
                                </a:lnTo>
                                <a:lnTo>
                                  <a:pt x="12" y="72"/>
                                </a:lnTo>
                                <a:lnTo>
                                  <a:pt x="20" y="76"/>
                                </a:lnTo>
                                <a:lnTo>
                                  <a:pt x="27" y="78"/>
                                </a:lnTo>
                                <a:lnTo>
                                  <a:pt x="33" y="80"/>
                                </a:lnTo>
                                <a:lnTo>
                                  <a:pt x="41" y="80"/>
                                </a:lnTo>
                                <a:lnTo>
                                  <a:pt x="49" y="78"/>
                                </a:lnTo>
                                <a:lnTo>
                                  <a:pt x="54" y="74"/>
                                </a:lnTo>
                                <a:lnTo>
                                  <a:pt x="58" y="70"/>
                                </a:lnTo>
                                <a:lnTo>
                                  <a:pt x="64" y="64"/>
                                </a:lnTo>
                                <a:lnTo>
                                  <a:pt x="68" y="58"/>
                                </a:lnTo>
                                <a:lnTo>
                                  <a:pt x="70" y="50"/>
                                </a:lnTo>
                                <a:lnTo>
                                  <a:pt x="72" y="42"/>
                                </a:lnTo>
                                <a:lnTo>
                                  <a:pt x="72" y="34"/>
                                </a:lnTo>
                                <a:lnTo>
                                  <a:pt x="70" y="26"/>
                                </a:lnTo>
                                <a:lnTo>
                                  <a:pt x="66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67" name="Freeform 432"/>
                        <wps:cNvSpPr>
                          <a:spLocks/>
                        </wps:cNvSpPr>
                        <wps:spPr bwMode="auto">
                          <a:xfrm>
                            <a:off x="0" y="2171331"/>
                            <a:ext cx="1151082" cy="226929"/>
                          </a:xfrm>
                          <a:custGeom>
                            <a:avLst/>
                            <a:gdLst>
                              <a:gd name="T0" fmla="*/ 52 w 719"/>
                              <a:gd name="T1" fmla="*/ 65 h 143"/>
                              <a:gd name="T2" fmla="*/ 88 w 719"/>
                              <a:gd name="T3" fmla="*/ 57 h 143"/>
                              <a:gd name="T4" fmla="*/ 124 w 719"/>
                              <a:gd name="T5" fmla="*/ 50 h 143"/>
                              <a:gd name="T6" fmla="*/ 160 w 719"/>
                              <a:gd name="T7" fmla="*/ 46 h 143"/>
                              <a:gd name="T8" fmla="*/ 196 w 719"/>
                              <a:gd name="T9" fmla="*/ 44 h 143"/>
                              <a:gd name="T10" fmla="*/ 234 w 719"/>
                              <a:gd name="T11" fmla="*/ 42 h 143"/>
                              <a:gd name="T12" fmla="*/ 270 w 719"/>
                              <a:gd name="T13" fmla="*/ 42 h 143"/>
                              <a:gd name="T14" fmla="*/ 305 w 719"/>
                              <a:gd name="T15" fmla="*/ 44 h 143"/>
                              <a:gd name="T16" fmla="*/ 340 w 719"/>
                              <a:gd name="T17" fmla="*/ 46 h 143"/>
                              <a:gd name="T18" fmla="*/ 374 w 719"/>
                              <a:gd name="T19" fmla="*/ 50 h 143"/>
                              <a:gd name="T20" fmla="*/ 408 w 719"/>
                              <a:gd name="T21" fmla="*/ 53 h 143"/>
                              <a:gd name="T22" fmla="*/ 440 w 719"/>
                              <a:gd name="T23" fmla="*/ 59 h 143"/>
                              <a:gd name="T24" fmla="*/ 472 w 719"/>
                              <a:gd name="T25" fmla="*/ 65 h 143"/>
                              <a:gd name="T26" fmla="*/ 501 w 719"/>
                              <a:gd name="T27" fmla="*/ 73 h 143"/>
                              <a:gd name="T28" fmla="*/ 529 w 719"/>
                              <a:gd name="T29" fmla="*/ 79 h 143"/>
                              <a:gd name="T30" fmla="*/ 557 w 719"/>
                              <a:gd name="T31" fmla="*/ 87 h 143"/>
                              <a:gd name="T32" fmla="*/ 583 w 719"/>
                              <a:gd name="T33" fmla="*/ 95 h 143"/>
                              <a:gd name="T34" fmla="*/ 608 w 719"/>
                              <a:gd name="T35" fmla="*/ 101 h 143"/>
                              <a:gd name="T36" fmla="*/ 630 w 719"/>
                              <a:gd name="T37" fmla="*/ 109 h 143"/>
                              <a:gd name="T38" fmla="*/ 650 w 719"/>
                              <a:gd name="T39" fmla="*/ 115 h 143"/>
                              <a:gd name="T40" fmla="*/ 668 w 719"/>
                              <a:gd name="T41" fmla="*/ 121 h 143"/>
                              <a:gd name="T42" fmla="*/ 681 w 719"/>
                              <a:gd name="T43" fmla="*/ 127 h 143"/>
                              <a:gd name="T44" fmla="*/ 695 w 719"/>
                              <a:gd name="T45" fmla="*/ 133 h 143"/>
                              <a:gd name="T46" fmla="*/ 705 w 719"/>
                              <a:gd name="T47" fmla="*/ 137 h 143"/>
                              <a:gd name="T48" fmla="*/ 713 w 719"/>
                              <a:gd name="T49" fmla="*/ 139 h 143"/>
                              <a:gd name="T50" fmla="*/ 717 w 719"/>
                              <a:gd name="T51" fmla="*/ 141 h 143"/>
                              <a:gd name="T52" fmla="*/ 719 w 719"/>
                              <a:gd name="T53" fmla="*/ 143 h 143"/>
                              <a:gd name="T54" fmla="*/ 691 w 719"/>
                              <a:gd name="T55" fmla="*/ 121 h 143"/>
                              <a:gd name="T56" fmla="*/ 662 w 719"/>
                              <a:gd name="T57" fmla="*/ 101 h 143"/>
                              <a:gd name="T58" fmla="*/ 630 w 719"/>
                              <a:gd name="T59" fmla="*/ 85 h 143"/>
                              <a:gd name="T60" fmla="*/ 599 w 719"/>
                              <a:gd name="T61" fmla="*/ 69 h 143"/>
                              <a:gd name="T62" fmla="*/ 567 w 719"/>
                              <a:gd name="T63" fmla="*/ 55 h 143"/>
                              <a:gd name="T64" fmla="*/ 535 w 719"/>
                              <a:gd name="T65" fmla="*/ 44 h 143"/>
                              <a:gd name="T66" fmla="*/ 503 w 719"/>
                              <a:gd name="T67" fmla="*/ 34 h 143"/>
                              <a:gd name="T68" fmla="*/ 472 w 719"/>
                              <a:gd name="T69" fmla="*/ 26 h 143"/>
                              <a:gd name="T70" fmla="*/ 440 w 719"/>
                              <a:gd name="T71" fmla="*/ 18 h 143"/>
                              <a:gd name="T72" fmla="*/ 406 w 719"/>
                              <a:gd name="T73" fmla="*/ 12 h 143"/>
                              <a:gd name="T74" fmla="*/ 376 w 719"/>
                              <a:gd name="T75" fmla="*/ 6 h 143"/>
                              <a:gd name="T76" fmla="*/ 342 w 719"/>
                              <a:gd name="T77" fmla="*/ 4 h 143"/>
                              <a:gd name="T78" fmla="*/ 311 w 719"/>
                              <a:gd name="T79" fmla="*/ 0 h 143"/>
                              <a:gd name="T80" fmla="*/ 280 w 719"/>
                              <a:gd name="T81" fmla="*/ 0 h 143"/>
                              <a:gd name="T82" fmla="*/ 250 w 719"/>
                              <a:gd name="T83" fmla="*/ 0 h 143"/>
                              <a:gd name="T84" fmla="*/ 218 w 719"/>
                              <a:gd name="T85" fmla="*/ 0 h 143"/>
                              <a:gd name="T86" fmla="*/ 190 w 719"/>
                              <a:gd name="T87" fmla="*/ 0 h 143"/>
                              <a:gd name="T88" fmla="*/ 160 w 719"/>
                              <a:gd name="T89" fmla="*/ 2 h 143"/>
                              <a:gd name="T90" fmla="*/ 134 w 719"/>
                              <a:gd name="T91" fmla="*/ 6 h 143"/>
                              <a:gd name="T92" fmla="*/ 106 w 719"/>
                              <a:gd name="T93" fmla="*/ 8 h 143"/>
                              <a:gd name="T94" fmla="*/ 81 w 719"/>
                              <a:gd name="T95" fmla="*/ 12 h 143"/>
                              <a:gd name="T96" fmla="*/ 57 w 719"/>
                              <a:gd name="T97" fmla="*/ 16 h 143"/>
                              <a:gd name="T98" fmla="*/ 34 w 719"/>
                              <a:gd name="T99" fmla="*/ 22 h 143"/>
                              <a:gd name="T100" fmla="*/ 12 w 719"/>
                              <a:gd name="T101" fmla="*/ 26 h 143"/>
                              <a:gd name="T102" fmla="*/ 0 w 719"/>
                              <a:gd name="T103" fmla="*/ 30 h 143"/>
                              <a:gd name="T104" fmla="*/ 0 w 719"/>
                              <a:gd name="T105" fmla="*/ 81 h 143"/>
                              <a:gd name="T106" fmla="*/ 16 w 719"/>
                              <a:gd name="T107" fmla="*/ 75 h 143"/>
                              <a:gd name="T108" fmla="*/ 52 w 719"/>
                              <a:gd name="T109" fmla="*/ 65 h 1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719" h="143">
                                <a:moveTo>
                                  <a:pt x="52" y="65"/>
                                </a:moveTo>
                                <a:lnTo>
                                  <a:pt x="88" y="57"/>
                                </a:lnTo>
                                <a:lnTo>
                                  <a:pt x="124" y="50"/>
                                </a:lnTo>
                                <a:lnTo>
                                  <a:pt x="160" y="46"/>
                                </a:lnTo>
                                <a:lnTo>
                                  <a:pt x="196" y="44"/>
                                </a:lnTo>
                                <a:lnTo>
                                  <a:pt x="234" y="42"/>
                                </a:lnTo>
                                <a:lnTo>
                                  <a:pt x="270" y="42"/>
                                </a:lnTo>
                                <a:lnTo>
                                  <a:pt x="305" y="44"/>
                                </a:lnTo>
                                <a:lnTo>
                                  <a:pt x="340" y="46"/>
                                </a:lnTo>
                                <a:lnTo>
                                  <a:pt x="374" y="50"/>
                                </a:lnTo>
                                <a:lnTo>
                                  <a:pt x="408" y="53"/>
                                </a:lnTo>
                                <a:lnTo>
                                  <a:pt x="440" y="59"/>
                                </a:lnTo>
                                <a:lnTo>
                                  <a:pt x="472" y="65"/>
                                </a:lnTo>
                                <a:lnTo>
                                  <a:pt x="501" y="73"/>
                                </a:lnTo>
                                <a:lnTo>
                                  <a:pt x="529" y="79"/>
                                </a:lnTo>
                                <a:lnTo>
                                  <a:pt x="557" y="87"/>
                                </a:lnTo>
                                <a:lnTo>
                                  <a:pt x="583" y="95"/>
                                </a:lnTo>
                                <a:lnTo>
                                  <a:pt x="608" y="101"/>
                                </a:lnTo>
                                <a:lnTo>
                                  <a:pt x="630" y="109"/>
                                </a:lnTo>
                                <a:lnTo>
                                  <a:pt x="650" y="115"/>
                                </a:lnTo>
                                <a:lnTo>
                                  <a:pt x="668" y="121"/>
                                </a:lnTo>
                                <a:lnTo>
                                  <a:pt x="681" y="127"/>
                                </a:lnTo>
                                <a:lnTo>
                                  <a:pt x="695" y="133"/>
                                </a:lnTo>
                                <a:lnTo>
                                  <a:pt x="705" y="137"/>
                                </a:lnTo>
                                <a:lnTo>
                                  <a:pt x="713" y="139"/>
                                </a:lnTo>
                                <a:lnTo>
                                  <a:pt x="717" y="141"/>
                                </a:lnTo>
                                <a:lnTo>
                                  <a:pt x="719" y="143"/>
                                </a:lnTo>
                                <a:lnTo>
                                  <a:pt x="691" y="121"/>
                                </a:lnTo>
                                <a:lnTo>
                                  <a:pt x="662" y="101"/>
                                </a:lnTo>
                                <a:lnTo>
                                  <a:pt x="630" y="85"/>
                                </a:lnTo>
                                <a:lnTo>
                                  <a:pt x="599" y="69"/>
                                </a:lnTo>
                                <a:lnTo>
                                  <a:pt x="567" y="55"/>
                                </a:lnTo>
                                <a:lnTo>
                                  <a:pt x="535" y="44"/>
                                </a:lnTo>
                                <a:lnTo>
                                  <a:pt x="503" y="34"/>
                                </a:lnTo>
                                <a:lnTo>
                                  <a:pt x="472" y="26"/>
                                </a:lnTo>
                                <a:lnTo>
                                  <a:pt x="440" y="18"/>
                                </a:lnTo>
                                <a:lnTo>
                                  <a:pt x="406" y="12"/>
                                </a:lnTo>
                                <a:lnTo>
                                  <a:pt x="376" y="6"/>
                                </a:lnTo>
                                <a:lnTo>
                                  <a:pt x="342" y="4"/>
                                </a:lnTo>
                                <a:lnTo>
                                  <a:pt x="311" y="0"/>
                                </a:lnTo>
                                <a:lnTo>
                                  <a:pt x="280" y="0"/>
                                </a:lnTo>
                                <a:lnTo>
                                  <a:pt x="250" y="0"/>
                                </a:lnTo>
                                <a:lnTo>
                                  <a:pt x="218" y="0"/>
                                </a:lnTo>
                                <a:lnTo>
                                  <a:pt x="190" y="0"/>
                                </a:lnTo>
                                <a:lnTo>
                                  <a:pt x="160" y="2"/>
                                </a:lnTo>
                                <a:lnTo>
                                  <a:pt x="134" y="6"/>
                                </a:lnTo>
                                <a:lnTo>
                                  <a:pt x="106" y="8"/>
                                </a:lnTo>
                                <a:lnTo>
                                  <a:pt x="81" y="12"/>
                                </a:lnTo>
                                <a:lnTo>
                                  <a:pt x="57" y="16"/>
                                </a:lnTo>
                                <a:lnTo>
                                  <a:pt x="34" y="22"/>
                                </a:lnTo>
                                <a:lnTo>
                                  <a:pt x="12" y="26"/>
                                </a:lnTo>
                                <a:lnTo>
                                  <a:pt x="0" y="30"/>
                                </a:lnTo>
                                <a:lnTo>
                                  <a:pt x="0" y="81"/>
                                </a:lnTo>
                                <a:lnTo>
                                  <a:pt x="16" y="75"/>
                                </a:lnTo>
                                <a:lnTo>
                                  <a:pt x="52" y="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68" name="Freeform 433"/>
                        <wps:cNvSpPr>
                          <a:spLocks/>
                        </wps:cNvSpPr>
                        <wps:spPr bwMode="auto">
                          <a:xfrm>
                            <a:off x="1009650" y="1514475"/>
                            <a:ext cx="17465" cy="19043"/>
                          </a:xfrm>
                          <a:custGeom>
                            <a:avLst/>
                            <a:gdLst>
                              <a:gd name="T0" fmla="*/ 9 w 11"/>
                              <a:gd name="T1" fmla="*/ 0 h 12"/>
                              <a:gd name="T2" fmla="*/ 5 w 11"/>
                              <a:gd name="T3" fmla="*/ 0 h 12"/>
                              <a:gd name="T4" fmla="*/ 2 w 11"/>
                              <a:gd name="T5" fmla="*/ 0 h 12"/>
                              <a:gd name="T6" fmla="*/ 0 w 11"/>
                              <a:gd name="T7" fmla="*/ 2 h 12"/>
                              <a:gd name="T8" fmla="*/ 0 w 11"/>
                              <a:gd name="T9" fmla="*/ 4 h 12"/>
                              <a:gd name="T10" fmla="*/ 0 w 11"/>
                              <a:gd name="T11" fmla="*/ 6 h 12"/>
                              <a:gd name="T12" fmla="*/ 0 w 11"/>
                              <a:gd name="T13" fmla="*/ 8 h 12"/>
                              <a:gd name="T14" fmla="*/ 0 w 11"/>
                              <a:gd name="T15" fmla="*/ 10 h 12"/>
                              <a:gd name="T16" fmla="*/ 2 w 11"/>
                              <a:gd name="T17" fmla="*/ 12 h 12"/>
                              <a:gd name="T18" fmla="*/ 5 w 11"/>
                              <a:gd name="T19" fmla="*/ 12 h 12"/>
                              <a:gd name="T20" fmla="*/ 9 w 11"/>
                              <a:gd name="T21" fmla="*/ 12 h 12"/>
                              <a:gd name="T22" fmla="*/ 11 w 11"/>
                              <a:gd name="T23" fmla="*/ 10 h 12"/>
                              <a:gd name="T24" fmla="*/ 11 w 11"/>
                              <a:gd name="T25" fmla="*/ 8 h 12"/>
                              <a:gd name="T26" fmla="*/ 11 w 11"/>
                              <a:gd name="T27" fmla="*/ 6 h 12"/>
                              <a:gd name="T28" fmla="*/ 11 w 11"/>
                              <a:gd name="T29" fmla="*/ 4 h 12"/>
                              <a:gd name="T30" fmla="*/ 11 w 11"/>
                              <a:gd name="T31" fmla="*/ 2 h 12"/>
                              <a:gd name="T32" fmla="*/ 9 w 11"/>
                              <a:gd name="T33" fmla="*/ 0 h 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1" h="12">
                                <a:moveTo>
                                  <a:pt x="9" y="0"/>
                                </a:moveTo>
                                <a:lnTo>
                                  <a:pt x="5" y="0"/>
                                </a:lnTo>
                                <a:lnTo>
                                  <a:pt x="2" y="0"/>
                                </a:lnTo>
                                <a:lnTo>
                                  <a:pt x="0" y="2"/>
                                </a:lnTo>
                                <a:lnTo>
                                  <a:pt x="0" y="4"/>
                                </a:lnTo>
                                <a:lnTo>
                                  <a:pt x="0" y="6"/>
                                </a:lnTo>
                                <a:lnTo>
                                  <a:pt x="0" y="8"/>
                                </a:lnTo>
                                <a:lnTo>
                                  <a:pt x="0" y="10"/>
                                </a:lnTo>
                                <a:lnTo>
                                  <a:pt x="2" y="12"/>
                                </a:lnTo>
                                <a:lnTo>
                                  <a:pt x="5" y="12"/>
                                </a:lnTo>
                                <a:lnTo>
                                  <a:pt x="9" y="12"/>
                                </a:lnTo>
                                <a:lnTo>
                                  <a:pt x="11" y="10"/>
                                </a:lnTo>
                                <a:lnTo>
                                  <a:pt x="11" y="8"/>
                                </a:lnTo>
                                <a:lnTo>
                                  <a:pt x="11" y="6"/>
                                </a:lnTo>
                                <a:lnTo>
                                  <a:pt x="11" y="4"/>
                                </a:lnTo>
                                <a:lnTo>
                                  <a:pt x="11" y="2"/>
                                </a:lnTo>
                                <a:lnTo>
                                  <a:pt x="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69" name="Freeform 434"/>
                        <wps:cNvSpPr>
                          <a:spLocks/>
                        </wps:cNvSpPr>
                        <wps:spPr bwMode="auto">
                          <a:xfrm>
                            <a:off x="876300" y="1171575"/>
                            <a:ext cx="47632" cy="49194"/>
                          </a:xfrm>
                          <a:custGeom>
                            <a:avLst/>
                            <a:gdLst>
                              <a:gd name="T0" fmla="*/ 26 w 30"/>
                              <a:gd name="T1" fmla="*/ 6 h 31"/>
                              <a:gd name="T2" fmla="*/ 20 w 30"/>
                              <a:gd name="T3" fmla="*/ 2 h 31"/>
                              <a:gd name="T4" fmla="*/ 14 w 30"/>
                              <a:gd name="T5" fmla="*/ 0 h 31"/>
                              <a:gd name="T6" fmla="*/ 9 w 30"/>
                              <a:gd name="T7" fmla="*/ 2 h 31"/>
                              <a:gd name="T8" fmla="*/ 5 w 30"/>
                              <a:gd name="T9" fmla="*/ 6 h 31"/>
                              <a:gd name="T10" fmla="*/ 3 w 30"/>
                              <a:gd name="T11" fmla="*/ 9 h 31"/>
                              <a:gd name="T12" fmla="*/ 0 w 30"/>
                              <a:gd name="T13" fmla="*/ 15 h 31"/>
                              <a:gd name="T14" fmla="*/ 3 w 30"/>
                              <a:gd name="T15" fmla="*/ 21 h 31"/>
                              <a:gd name="T16" fmla="*/ 5 w 30"/>
                              <a:gd name="T17" fmla="*/ 27 h 31"/>
                              <a:gd name="T18" fmla="*/ 9 w 30"/>
                              <a:gd name="T19" fmla="*/ 31 h 31"/>
                              <a:gd name="T20" fmla="*/ 14 w 30"/>
                              <a:gd name="T21" fmla="*/ 31 h 31"/>
                              <a:gd name="T22" fmla="*/ 20 w 30"/>
                              <a:gd name="T23" fmla="*/ 31 h 31"/>
                              <a:gd name="T24" fmla="*/ 26 w 30"/>
                              <a:gd name="T25" fmla="*/ 27 h 31"/>
                              <a:gd name="T26" fmla="*/ 28 w 30"/>
                              <a:gd name="T27" fmla="*/ 21 h 31"/>
                              <a:gd name="T28" fmla="*/ 30 w 30"/>
                              <a:gd name="T29" fmla="*/ 15 h 31"/>
                              <a:gd name="T30" fmla="*/ 28 w 30"/>
                              <a:gd name="T31" fmla="*/ 9 h 31"/>
                              <a:gd name="T32" fmla="*/ 26 w 30"/>
                              <a:gd name="T33" fmla="*/ 6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0" h="31">
                                <a:moveTo>
                                  <a:pt x="26" y="6"/>
                                </a:moveTo>
                                <a:lnTo>
                                  <a:pt x="20" y="2"/>
                                </a:lnTo>
                                <a:lnTo>
                                  <a:pt x="14" y="0"/>
                                </a:lnTo>
                                <a:lnTo>
                                  <a:pt x="9" y="2"/>
                                </a:lnTo>
                                <a:lnTo>
                                  <a:pt x="5" y="6"/>
                                </a:lnTo>
                                <a:lnTo>
                                  <a:pt x="3" y="9"/>
                                </a:lnTo>
                                <a:lnTo>
                                  <a:pt x="0" y="15"/>
                                </a:lnTo>
                                <a:lnTo>
                                  <a:pt x="3" y="21"/>
                                </a:lnTo>
                                <a:lnTo>
                                  <a:pt x="5" y="27"/>
                                </a:lnTo>
                                <a:lnTo>
                                  <a:pt x="9" y="31"/>
                                </a:lnTo>
                                <a:lnTo>
                                  <a:pt x="14" y="31"/>
                                </a:lnTo>
                                <a:lnTo>
                                  <a:pt x="20" y="31"/>
                                </a:lnTo>
                                <a:lnTo>
                                  <a:pt x="26" y="27"/>
                                </a:lnTo>
                                <a:lnTo>
                                  <a:pt x="28" y="21"/>
                                </a:lnTo>
                                <a:lnTo>
                                  <a:pt x="30" y="15"/>
                                </a:lnTo>
                                <a:lnTo>
                                  <a:pt x="28" y="9"/>
                                </a:lnTo>
                                <a:lnTo>
                                  <a:pt x="26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70" name="Freeform 435"/>
                        <wps:cNvSpPr>
                          <a:spLocks/>
                        </wps:cNvSpPr>
                        <wps:spPr bwMode="auto">
                          <a:xfrm>
                            <a:off x="533400" y="1304925"/>
                            <a:ext cx="44456" cy="47607"/>
                          </a:xfrm>
                          <a:custGeom>
                            <a:avLst/>
                            <a:gdLst>
                              <a:gd name="T0" fmla="*/ 24 w 28"/>
                              <a:gd name="T1" fmla="*/ 4 h 30"/>
                              <a:gd name="T2" fmla="*/ 20 w 28"/>
                              <a:gd name="T3" fmla="*/ 0 h 30"/>
                              <a:gd name="T4" fmla="*/ 14 w 28"/>
                              <a:gd name="T5" fmla="*/ 0 h 30"/>
                              <a:gd name="T6" fmla="*/ 8 w 28"/>
                              <a:gd name="T7" fmla="*/ 0 h 30"/>
                              <a:gd name="T8" fmla="*/ 4 w 28"/>
                              <a:gd name="T9" fmla="*/ 4 h 30"/>
                              <a:gd name="T10" fmla="*/ 0 w 28"/>
                              <a:gd name="T11" fmla="*/ 8 h 30"/>
                              <a:gd name="T12" fmla="*/ 0 w 28"/>
                              <a:gd name="T13" fmla="*/ 16 h 30"/>
                              <a:gd name="T14" fmla="*/ 0 w 28"/>
                              <a:gd name="T15" fmla="*/ 22 h 30"/>
                              <a:gd name="T16" fmla="*/ 4 w 28"/>
                              <a:gd name="T17" fmla="*/ 26 h 30"/>
                              <a:gd name="T18" fmla="*/ 8 w 28"/>
                              <a:gd name="T19" fmla="*/ 30 h 30"/>
                              <a:gd name="T20" fmla="*/ 14 w 28"/>
                              <a:gd name="T21" fmla="*/ 30 h 30"/>
                              <a:gd name="T22" fmla="*/ 20 w 28"/>
                              <a:gd name="T23" fmla="*/ 30 h 30"/>
                              <a:gd name="T24" fmla="*/ 24 w 28"/>
                              <a:gd name="T25" fmla="*/ 26 h 30"/>
                              <a:gd name="T26" fmla="*/ 26 w 28"/>
                              <a:gd name="T27" fmla="*/ 22 h 30"/>
                              <a:gd name="T28" fmla="*/ 28 w 28"/>
                              <a:gd name="T29" fmla="*/ 16 h 30"/>
                              <a:gd name="T30" fmla="*/ 26 w 28"/>
                              <a:gd name="T31" fmla="*/ 8 h 30"/>
                              <a:gd name="T32" fmla="*/ 24 w 28"/>
                              <a:gd name="T33" fmla="*/ 4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8" h="30">
                                <a:moveTo>
                                  <a:pt x="24" y="4"/>
                                </a:moveTo>
                                <a:lnTo>
                                  <a:pt x="20" y="0"/>
                                </a:lnTo>
                                <a:lnTo>
                                  <a:pt x="14" y="0"/>
                                </a:lnTo>
                                <a:lnTo>
                                  <a:pt x="8" y="0"/>
                                </a:lnTo>
                                <a:lnTo>
                                  <a:pt x="4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6"/>
                                </a:lnTo>
                                <a:lnTo>
                                  <a:pt x="0" y="22"/>
                                </a:lnTo>
                                <a:lnTo>
                                  <a:pt x="4" y="26"/>
                                </a:lnTo>
                                <a:lnTo>
                                  <a:pt x="8" y="30"/>
                                </a:lnTo>
                                <a:lnTo>
                                  <a:pt x="14" y="30"/>
                                </a:lnTo>
                                <a:lnTo>
                                  <a:pt x="20" y="30"/>
                                </a:lnTo>
                                <a:lnTo>
                                  <a:pt x="24" y="26"/>
                                </a:lnTo>
                                <a:lnTo>
                                  <a:pt x="26" y="22"/>
                                </a:lnTo>
                                <a:lnTo>
                                  <a:pt x="28" y="16"/>
                                </a:lnTo>
                                <a:lnTo>
                                  <a:pt x="26" y="8"/>
                                </a:lnTo>
                                <a:lnTo>
                                  <a:pt x="24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71" name="Freeform 436"/>
                        <wps:cNvSpPr>
                          <a:spLocks/>
                        </wps:cNvSpPr>
                        <wps:spPr bwMode="auto">
                          <a:xfrm>
                            <a:off x="1162050" y="1647825"/>
                            <a:ext cx="69860" cy="77759"/>
                          </a:xfrm>
                          <a:custGeom>
                            <a:avLst/>
                            <a:gdLst>
                              <a:gd name="T0" fmla="*/ 38 w 44"/>
                              <a:gd name="T1" fmla="*/ 8 h 49"/>
                              <a:gd name="T2" fmla="*/ 32 w 44"/>
                              <a:gd name="T3" fmla="*/ 2 h 49"/>
                              <a:gd name="T4" fmla="*/ 22 w 44"/>
                              <a:gd name="T5" fmla="*/ 0 h 49"/>
                              <a:gd name="T6" fmla="*/ 14 w 44"/>
                              <a:gd name="T7" fmla="*/ 2 h 49"/>
                              <a:gd name="T8" fmla="*/ 8 w 44"/>
                              <a:gd name="T9" fmla="*/ 8 h 49"/>
                              <a:gd name="T10" fmla="*/ 2 w 44"/>
                              <a:gd name="T11" fmla="*/ 16 h 49"/>
                              <a:gd name="T12" fmla="*/ 0 w 44"/>
                              <a:gd name="T13" fmla="*/ 26 h 49"/>
                              <a:gd name="T14" fmla="*/ 2 w 44"/>
                              <a:gd name="T15" fmla="*/ 34 h 49"/>
                              <a:gd name="T16" fmla="*/ 8 w 44"/>
                              <a:gd name="T17" fmla="*/ 42 h 49"/>
                              <a:gd name="T18" fmla="*/ 14 w 44"/>
                              <a:gd name="T19" fmla="*/ 47 h 49"/>
                              <a:gd name="T20" fmla="*/ 22 w 44"/>
                              <a:gd name="T21" fmla="*/ 49 h 49"/>
                              <a:gd name="T22" fmla="*/ 32 w 44"/>
                              <a:gd name="T23" fmla="*/ 47 h 49"/>
                              <a:gd name="T24" fmla="*/ 38 w 44"/>
                              <a:gd name="T25" fmla="*/ 42 h 49"/>
                              <a:gd name="T26" fmla="*/ 42 w 44"/>
                              <a:gd name="T27" fmla="*/ 34 h 49"/>
                              <a:gd name="T28" fmla="*/ 44 w 44"/>
                              <a:gd name="T29" fmla="*/ 26 h 49"/>
                              <a:gd name="T30" fmla="*/ 42 w 44"/>
                              <a:gd name="T31" fmla="*/ 16 h 49"/>
                              <a:gd name="T32" fmla="*/ 38 w 44"/>
                              <a:gd name="T33" fmla="*/ 8 h 4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44" h="49">
                                <a:moveTo>
                                  <a:pt x="38" y="8"/>
                                </a:moveTo>
                                <a:lnTo>
                                  <a:pt x="32" y="2"/>
                                </a:lnTo>
                                <a:lnTo>
                                  <a:pt x="22" y="0"/>
                                </a:lnTo>
                                <a:lnTo>
                                  <a:pt x="14" y="2"/>
                                </a:lnTo>
                                <a:lnTo>
                                  <a:pt x="8" y="8"/>
                                </a:lnTo>
                                <a:lnTo>
                                  <a:pt x="2" y="16"/>
                                </a:lnTo>
                                <a:lnTo>
                                  <a:pt x="0" y="26"/>
                                </a:lnTo>
                                <a:lnTo>
                                  <a:pt x="2" y="34"/>
                                </a:lnTo>
                                <a:lnTo>
                                  <a:pt x="8" y="42"/>
                                </a:lnTo>
                                <a:lnTo>
                                  <a:pt x="14" y="47"/>
                                </a:lnTo>
                                <a:lnTo>
                                  <a:pt x="22" y="49"/>
                                </a:lnTo>
                                <a:lnTo>
                                  <a:pt x="32" y="47"/>
                                </a:lnTo>
                                <a:lnTo>
                                  <a:pt x="38" y="42"/>
                                </a:lnTo>
                                <a:lnTo>
                                  <a:pt x="42" y="34"/>
                                </a:lnTo>
                                <a:lnTo>
                                  <a:pt x="44" y="26"/>
                                </a:lnTo>
                                <a:lnTo>
                                  <a:pt x="42" y="16"/>
                                </a:lnTo>
                                <a:lnTo>
                                  <a:pt x="38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72" name="Freeform 437"/>
                        <wps:cNvSpPr>
                          <a:spLocks/>
                        </wps:cNvSpPr>
                        <wps:spPr bwMode="auto">
                          <a:xfrm>
                            <a:off x="1409700" y="1400175"/>
                            <a:ext cx="57158" cy="60303"/>
                          </a:xfrm>
                          <a:custGeom>
                            <a:avLst/>
                            <a:gdLst>
                              <a:gd name="T0" fmla="*/ 32 w 36"/>
                              <a:gd name="T1" fmla="*/ 4 h 38"/>
                              <a:gd name="T2" fmla="*/ 26 w 36"/>
                              <a:gd name="T3" fmla="*/ 0 h 38"/>
                              <a:gd name="T4" fmla="*/ 18 w 36"/>
                              <a:gd name="T5" fmla="*/ 0 h 38"/>
                              <a:gd name="T6" fmla="*/ 12 w 36"/>
                              <a:gd name="T7" fmla="*/ 0 h 38"/>
                              <a:gd name="T8" fmla="*/ 6 w 36"/>
                              <a:gd name="T9" fmla="*/ 4 h 38"/>
                              <a:gd name="T10" fmla="*/ 2 w 36"/>
                              <a:gd name="T11" fmla="*/ 12 h 38"/>
                              <a:gd name="T12" fmla="*/ 0 w 36"/>
                              <a:gd name="T13" fmla="*/ 18 h 38"/>
                              <a:gd name="T14" fmla="*/ 2 w 36"/>
                              <a:gd name="T15" fmla="*/ 26 h 38"/>
                              <a:gd name="T16" fmla="*/ 6 w 36"/>
                              <a:gd name="T17" fmla="*/ 32 h 38"/>
                              <a:gd name="T18" fmla="*/ 12 w 36"/>
                              <a:gd name="T19" fmla="*/ 36 h 38"/>
                              <a:gd name="T20" fmla="*/ 18 w 36"/>
                              <a:gd name="T21" fmla="*/ 38 h 38"/>
                              <a:gd name="T22" fmla="*/ 26 w 36"/>
                              <a:gd name="T23" fmla="*/ 36 h 38"/>
                              <a:gd name="T24" fmla="*/ 32 w 36"/>
                              <a:gd name="T25" fmla="*/ 32 h 38"/>
                              <a:gd name="T26" fmla="*/ 36 w 36"/>
                              <a:gd name="T27" fmla="*/ 26 h 38"/>
                              <a:gd name="T28" fmla="*/ 36 w 36"/>
                              <a:gd name="T29" fmla="*/ 18 h 38"/>
                              <a:gd name="T30" fmla="*/ 36 w 36"/>
                              <a:gd name="T31" fmla="*/ 12 h 38"/>
                              <a:gd name="T32" fmla="*/ 32 w 36"/>
                              <a:gd name="T33" fmla="*/ 4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32" y="4"/>
                                </a:moveTo>
                                <a:lnTo>
                                  <a:pt x="26" y="0"/>
                                </a:lnTo>
                                <a:lnTo>
                                  <a:pt x="18" y="0"/>
                                </a:lnTo>
                                <a:lnTo>
                                  <a:pt x="12" y="0"/>
                                </a:lnTo>
                                <a:lnTo>
                                  <a:pt x="6" y="4"/>
                                </a:lnTo>
                                <a:lnTo>
                                  <a:pt x="2" y="12"/>
                                </a:lnTo>
                                <a:lnTo>
                                  <a:pt x="0" y="18"/>
                                </a:lnTo>
                                <a:lnTo>
                                  <a:pt x="2" y="26"/>
                                </a:lnTo>
                                <a:lnTo>
                                  <a:pt x="6" y="32"/>
                                </a:lnTo>
                                <a:lnTo>
                                  <a:pt x="12" y="36"/>
                                </a:lnTo>
                                <a:lnTo>
                                  <a:pt x="18" y="38"/>
                                </a:lnTo>
                                <a:lnTo>
                                  <a:pt x="26" y="36"/>
                                </a:lnTo>
                                <a:lnTo>
                                  <a:pt x="32" y="32"/>
                                </a:lnTo>
                                <a:lnTo>
                                  <a:pt x="36" y="26"/>
                                </a:lnTo>
                                <a:lnTo>
                                  <a:pt x="36" y="18"/>
                                </a:lnTo>
                                <a:lnTo>
                                  <a:pt x="36" y="12"/>
                                </a:lnTo>
                                <a:lnTo>
                                  <a:pt x="3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73" name="Freeform 438"/>
                        <wps:cNvSpPr>
                          <a:spLocks/>
                        </wps:cNvSpPr>
                        <wps:spPr bwMode="auto">
                          <a:xfrm>
                            <a:off x="1238250" y="1238250"/>
                            <a:ext cx="41281" cy="44434"/>
                          </a:xfrm>
                          <a:custGeom>
                            <a:avLst/>
                            <a:gdLst>
                              <a:gd name="T0" fmla="*/ 22 w 26"/>
                              <a:gd name="T1" fmla="*/ 4 h 28"/>
                              <a:gd name="T2" fmla="*/ 18 w 26"/>
                              <a:gd name="T3" fmla="*/ 0 h 28"/>
                              <a:gd name="T4" fmla="*/ 12 w 26"/>
                              <a:gd name="T5" fmla="*/ 0 h 28"/>
                              <a:gd name="T6" fmla="*/ 8 w 26"/>
                              <a:gd name="T7" fmla="*/ 0 h 28"/>
                              <a:gd name="T8" fmla="*/ 4 w 26"/>
                              <a:gd name="T9" fmla="*/ 4 h 28"/>
                              <a:gd name="T10" fmla="*/ 2 w 26"/>
                              <a:gd name="T11" fmla="*/ 8 h 28"/>
                              <a:gd name="T12" fmla="*/ 0 w 26"/>
                              <a:gd name="T13" fmla="*/ 14 h 28"/>
                              <a:gd name="T14" fmla="*/ 2 w 26"/>
                              <a:gd name="T15" fmla="*/ 20 h 28"/>
                              <a:gd name="T16" fmla="*/ 4 w 26"/>
                              <a:gd name="T17" fmla="*/ 24 h 28"/>
                              <a:gd name="T18" fmla="*/ 8 w 26"/>
                              <a:gd name="T19" fmla="*/ 26 h 28"/>
                              <a:gd name="T20" fmla="*/ 12 w 26"/>
                              <a:gd name="T21" fmla="*/ 28 h 28"/>
                              <a:gd name="T22" fmla="*/ 18 w 26"/>
                              <a:gd name="T23" fmla="*/ 26 h 28"/>
                              <a:gd name="T24" fmla="*/ 22 w 26"/>
                              <a:gd name="T25" fmla="*/ 24 h 28"/>
                              <a:gd name="T26" fmla="*/ 24 w 26"/>
                              <a:gd name="T27" fmla="*/ 20 h 28"/>
                              <a:gd name="T28" fmla="*/ 26 w 26"/>
                              <a:gd name="T29" fmla="*/ 14 h 28"/>
                              <a:gd name="T30" fmla="*/ 24 w 26"/>
                              <a:gd name="T31" fmla="*/ 8 h 28"/>
                              <a:gd name="T32" fmla="*/ 22 w 26"/>
                              <a:gd name="T33" fmla="*/ 4 h 2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6" h="28">
                                <a:moveTo>
                                  <a:pt x="22" y="4"/>
                                </a:moveTo>
                                <a:lnTo>
                                  <a:pt x="18" y="0"/>
                                </a:lnTo>
                                <a:lnTo>
                                  <a:pt x="12" y="0"/>
                                </a:lnTo>
                                <a:lnTo>
                                  <a:pt x="8" y="0"/>
                                </a:lnTo>
                                <a:lnTo>
                                  <a:pt x="4" y="4"/>
                                </a:lnTo>
                                <a:lnTo>
                                  <a:pt x="2" y="8"/>
                                </a:lnTo>
                                <a:lnTo>
                                  <a:pt x="0" y="14"/>
                                </a:lnTo>
                                <a:lnTo>
                                  <a:pt x="2" y="20"/>
                                </a:lnTo>
                                <a:lnTo>
                                  <a:pt x="4" y="24"/>
                                </a:lnTo>
                                <a:lnTo>
                                  <a:pt x="8" y="26"/>
                                </a:lnTo>
                                <a:lnTo>
                                  <a:pt x="12" y="28"/>
                                </a:lnTo>
                                <a:lnTo>
                                  <a:pt x="18" y="26"/>
                                </a:lnTo>
                                <a:lnTo>
                                  <a:pt x="22" y="24"/>
                                </a:lnTo>
                                <a:lnTo>
                                  <a:pt x="24" y="20"/>
                                </a:lnTo>
                                <a:lnTo>
                                  <a:pt x="26" y="14"/>
                                </a:lnTo>
                                <a:lnTo>
                                  <a:pt x="24" y="8"/>
                                </a:lnTo>
                                <a:lnTo>
                                  <a:pt x="2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74" name="Freeform 439"/>
                        <wps:cNvSpPr>
                          <a:spLocks/>
                        </wps:cNvSpPr>
                        <wps:spPr bwMode="auto">
                          <a:xfrm>
                            <a:off x="1019175" y="1943100"/>
                            <a:ext cx="38105" cy="47607"/>
                          </a:xfrm>
                          <a:custGeom>
                            <a:avLst/>
                            <a:gdLst>
                              <a:gd name="T0" fmla="*/ 22 w 24"/>
                              <a:gd name="T1" fmla="*/ 6 h 30"/>
                              <a:gd name="T2" fmla="*/ 16 w 24"/>
                              <a:gd name="T3" fmla="*/ 2 h 30"/>
                              <a:gd name="T4" fmla="*/ 12 w 24"/>
                              <a:gd name="T5" fmla="*/ 0 h 30"/>
                              <a:gd name="T6" fmla="*/ 6 w 24"/>
                              <a:gd name="T7" fmla="*/ 2 h 30"/>
                              <a:gd name="T8" fmla="*/ 2 w 24"/>
                              <a:gd name="T9" fmla="*/ 6 h 30"/>
                              <a:gd name="T10" fmla="*/ 0 w 24"/>
                              <a:gd name="T11" fmla="*/ 10 h 30"/>
                              <a:gd name="T12" fmla="*/ 0 w 24"/>
                              <a:gd name="T13" fmla="*/ 16 h 30"/>
                              <a:gd name="T14" fmla="*/ 0 w 24"/>
                              <a:gd name="T15" fmla="*/ 20 h 30"/>
                              <a:gd name="T16" fmla="*/ 2 w 24"/>
                              <a:gd name="T17" fmla="*/ 26 h 30"/>
                              <a:gd name="T18" fmla="*/ 6 w 24"/>
                              <a:gd name="T19" fmla="*/ 28 h 30"/>
                              <a:gd name="T20" fmla="*/ 12 w 24"/>
                              <a:gd name="T21" fmla="*/ 30 h 30"/>
                              <a:gd name="T22" fmla="*/ 16 w 24"/>
                              <a:gd name="T23" fmla="*/ 28 h 30"/>
                              <a:gd name="T24" fmla="*/ 22 w 24"/>
                              <a:gd name="T25" fmla="*/ 26 h 30"/>
                              <a:gd name="T26" fmla="*/ 24 w 24"/>
                              <a:gd name="T27" fmla="*/ 20 h 30"/>
                              <a:gd name="T28" fmla="*/ 24 w 24"/>
                              <a:gd name="T29" fmla="*/ 16 h 30"/>
                              <a:gd name="T30" fmla="*/ 24 w 24"/>
                              <a:gd name="T31" fmla="*/ 10 h 30"/>
                              <a:gd name="T32" fmla="*/ 22 w 24"/>
                              <a:gd name="T33" fmla="*/ 6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4" h="30">
                                <a:moveTo>
                                  <a:pt x="22" y="6"/>
                                </a:moveTo>
                                <a:lnTo>
                                  <a:pt x="16" y="2"/>
                                </a:lnTo>
                                <a:lnTo>
                                  <a:pt x="12" y="0"/>
                                </a:lnTo>
                                <a:lnTo>
                                  <a:pt x="6" y="2"/>
                                </a:lnTo>
                                <a:lnTo>
                                  <a:pt x="2" y="6"/>
                                </a:lnTo>
                                <a:lnTo>
                                  <a:pt x="0" y="10"/>
                                </a:lnTo>
                                <a:lnTo>
                                  <a:pt x="0" y="16"/>
                                </a:lnTo>
                                <a:lnTo>
                                  <a:pt x="0" y="20"/>
                                </a:lnTo>
                                <a:lnTo>
                                  <a:pt x="2" y="26"/>
                                </a:lnTo>
                                <a:lnTo>
                                  <a:pt x="6" y="28"/>
                                </a:lnTo>
                                <a:lnTo>
                                  <a:pt x="12" y="30"/>
                                </a:lnTo>
                                <a:lnTo>
                                  <a:pt x="16" y="28"/>
                                </a:lnTo>
                                <a:lnTo>
                                  <a:pt x="22" y="26"/>
                                </a:lnTo>
                                <a:lnTo>
                                  <a:pt x="24" y="20"/>
                                </a:lnTo>
                                <a:lnTo>
                                  <a:pt x="24" y="16"/>
                                </a:lnTo>
                                <a:lnTo>
                                  <a:pt x="24" y="10"/>
                                </a:lnTo>
                                <a:lnTo>
                                  <a:pt x="2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75" name="Freeform 440"/>
                        <wps:cNvSpPr>
                          <a:spLocks/>
                        </wps:cNvSpPr>
                        <wps:spPr bwMode="auto">
                          <a:xfrm>
                            <a:off x="1152525" y="276225"/>
                            <a:ext cx="15877" cy="19043"/>
                          </a:xfrm>
                          <a:custGeom>
                            <a:avLst/>
                            <a:gdLst>
                              <a:gd name="T0" fmla="*/ 8 w 10"/>
                              <a:gd name="T1" fmla="*/ 0 h 12"/>
                              <a:gd name="T2" fmla="*/ 4 w 10"/>
                              <a:gd name="T3" fmla="*/ 0 h 12"/>
                              <a:gd name="T4" fmla="*/ 2 w 10"/>
                              <a:gd name="T5" fmla="*/ 0 h 12"/>
                              <a:gd name="T6" fmla="*/ 0 w 10"/>
                              <a:gd name="T7" fmla="*/ 2 h 12"/>
                              <a:gd name="T8" fmla="*/ 0 w 10"/>
                              <a:gd name="T9" fmla="*/ 4 h 12"/>
                              <a:gd name="T10" fmla="*/ 0 w 10"/>
                              <a:gd name="T11" fmla="*/ 6 h 12"/>
                              <a:gd name="T12" fmla="*/ 0 w 10"/>
                              <a:gd name="T13" fmla="*/ 8 h 12"/>
                              <a:gd name="T14" fmla="*/ 0 w 10"/>
                              <a:gd name="T15" fmla="*/ 10 h 12"/>
                              <a:gd name="T16" fmla="*/ 2 w 10"/>
                              <a:gd name="T17" fmla="*/ 12 h 12"/>
                              <a:gd name="T18" fmla="*/ 4 w 10"/>
                              <a:gd name="T19" fmla="*/ 12 h 12"/>
                              <a:gd name="T20" fmla="*/ 8 w 10"/>
                              <a:gd name="T21" fmla="*/ 12 h 12"/>
                              <a:gd name="T22" fmla="*/ 10 w 10"/>
                              <a:gd name="T23" fmla="*/ 10 h 12"/>
                              <a:gd name="T24" fmla="*/ 10 w 10"/>
                              <a:gd name="T25" fmla="*/ 8 h 12"/>
                              <a:gd name="T26" fmla="*/ 10 w 10"/>
                              <a:gd name="T27" fmla="*/ 6 h 12"/>
                              <a:gd name="T28" fmla="*/ 10 w 10"/>
                              <a:gd name="T29" fmla="*/ 4 h 12"/>
                              <a:gd name="T30" fmla="*/ 10 w 10"/>
                              <a:gd name="T31" fmla="*/ 2 h 12"/>
                              <a:gd name="T32" fmla="*/ 8 w 10"/>
                              <a:gd name="T33" fmla="*/ 0 h 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0" h="12">
                                <a:moveTo>
                                  <a:pt x="8" y="0"/>
                                </a:moveTo>
                                <a:lnTo>
                                  <a:pt x="4" y="0"/>
                                </a:lnTo>
                                <a:lnTo>
                                  <a:pt x="2" y="0"/>
                                </a:lnTo>
                                <a:lnTo>
                                  <a:pt x="0" y="2"/>
                                </a:lnTo>
                                <a:lnTo>
                                  <a:pt x="0" y="4"/>
                                </a:lnTo>
                                <a:lnTo>
                                  <a:pt x="0" y="6"/>
                                </a:lnTo>
                                <a:lnTo>
                                  <a:pt x="0" y="8"/>
                                </a:lnTo>
                                <a:lnTo>
                                  <a:pt x="0" y="10"/>
                                </a:lnTo>
                                <a:lnTo>
                                  <a:pt x="2" y="12"/>
                                </a:lnTo>
                                <a:lnTo>
                                  <a:pt x="4" y="12"/>
                                </a:lnTo>
                                <a:lnTo>
                                  <a:pt x="8" y="12"/>
                                </a:lnTo>
                                <a:lnTo>
                                  <a:pt x="10" y="10"/>
                                </a:lnTo>
                                <a:lnTo>
                                  <a:pt x="10" y="8"/>
                                </a:lnTo>
                                <a:lnTo>
                                  <a:pt x="10" y="6"/>
                                </a:lnTo>
                                <a:lnTo>
                                  <a:pt x="10" y="4"/>
                                </a:lnTo>
                                <a:lnTo>
                                  <a:pt x="10" y="2"/>
                                </a:lnTo>
                                <a:lnTo>
                                  <a:pt x="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76" name="Freeform 441"/>
                        <wps:cNvSpPr>
                          <a:spLocks/>
                        </wps:cNvSpPr>
                        <wps:spPr bwMode="auto">
                          <a:xfrm>
                            <a:off x="676275" y="66675"/>
                            <a:ext cx="44456" cy="47607"/>
                          </a:xfrm>
                          <a:custGeom>
                            <a:avLst/>
                            <a:gdLst>
                              <a:gd name="T0" fmla="*/ 24 w 28"/>
                              <a:gd name="T1" fmla="*/ 4 h 30"/>
                              <a:gd name="T2" fmla="*/ 20 w 28"/>
                              <a:gd name="T3" fmla="*/ 0 h 30"/>
                              <a:gd name="T4" fmla="*/ 14 w 28"/>
                              <a:gd name="T5" fmla="*/ 0 h 30"/>
                              <a:gd name="T6" fmla="*/ 8 w 28"/>
                              <a:gd name="T7" fmla="*/ 0 h 30"/>
                              <a:gd name="T8" fmla="*/ 4 w 28"/>
                              <a:gd name="T9" fmla="*/ 4 h 30"/>
                              <a:gd name="T10" fmla="*/ 0 w 28"/>
                              <a:gd name="T11" fmla="*/ 8 h 30"/>
                              <a:gd name="T12" fmla="*/ 0 w 28"/>
                              <a:gd name="T13" fmla="*/ 16 h 30"/>
                              <a:gd name="T14" fmla="*/ 0 w 28"/>
                              <a:gd name="T15" fmla="*/ 22 h 30"/>
                              <a:gd name="T16" fmla="*/ 4 w 28"/>
                              <a:gd name="T17" fmla="*/ 26 h 30"/>
                              <a:gd name="T18" fmla="*/ 8 w 28"/>
                              <a:gd name="T19" fmla="*/ 30 h 30"/>
                              <a:gd name="T20" fmla="*/ 14 w 28"/>
                              <a:gd name="T21" fmla="*/ 30 h 30"/>
                              <a:gd name="T22" fmla="*/ 20 w 28"/>
                              <a:gd name="T23" fmla="*/ 30 h 30"/>
                              <a:gd name="T24" fmla="*/ 24 w 28"/>
                              <a:gd name="T25" fmla="*/ 26 h 30"/>
                              <a:gd name="T26" fmla="*/ 26 w 28"/>
                              <a:gd name="T27" fmla="*/ 22 h 30"/>
                              <a:gd name="T28" fmla="*/ 28 w 28"/>
                              <a:gd name="T29" fmla="*/ 16 h 30"/>
                              <a:gd name="T30" fmla="*/ 26 w 28"/>
                              <a:gd name="T31" fmla="*/ 8 h 30"/>
                              <a:gd name="T32" fmla="*/ 24 w 28"/>
                              <a:gd name="T33" fmla="*/ 4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8" h="30">
                                <a:moveTo>
                                  <a:pt x="24" y="4"/>
                                </a:moveTo>
                                <a:lnTo>
                                  <a:pt x="20" y="0"/>
                                </a:lnTo>
                                <a:lnTo>
                                  <a:pt x="14" y="0"/>
                                </a:lnTo>
                                <a:lnTo>
                                  <a:pt x="8" y="0"/>
                                </a:lnTo>
                                <a:lnTo>
                                  <a:pt x="4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6"/>
                                </a:lnTo>
                                <a:lnTo>
                                  <a:pt x="0" y="22"/>
                                </a:lnTo>
                                <a:lnTo>
                                  <a:pt x="4" y="26"/>
                                </a:lnTo>
                                <a:lnTo>
                                  <a:pt x="8" y="30"/>
                                </a:lnTo>
                                <a:lnTo>
                                  <a:pt x="14" y="30"/>
                                </a:lnTo>
                                <a:lnTo>
                                  <a:pt x="20" y="30"/>
                                </a:lnTo>
                                <a:lnTo>
                                  <a:pt x="24" y="26"/>
                                </a:lnTo>
                                <a:lnTo>
                                  <a:pt x="26" y="22"/>
                                </a:lnTo>
                                <a:lnTo>
                                  <a:pt x="28" y="16"/>
                                </a:lnTo>
                                <a:lnTo>
                                  <a:pt x="26" y="8"/>
                                </a:lnTo>
                                <a:lnTo>
                                  <a:pt x="24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77" name="Freeform 442"/>
                        <wps:cNvSpPr>
                          <a:spLocks/>
                        </wps:cNvSpPr>
                        <wps:spPr bwMode="auto">
                          <a:xfrm>
                            <a:off x="1438275" y="304800"/>
                            <a:ext cx="69860" cy="79346"/>
                          </a:xfrm>
                          <a:custGeom>
                            <a:avLst/>
                            <a:gdLst>
                              <a:gd name="T0" fmla="*/ 38 w 44"/>
                              <a:gd name="T1" fmla="*/ 8 h 50"/>
                              <a:gd name="T2" fmla="*/ 32 w 44"/>
                              <a:gd name="T3" fmla="*/ 2 h 50"/>
                              <a:gd name="T4" fmla="*/ 22 w 44"/>
                              <a:gd name="T5" fmla="*/ 0 h 50"/>
                              <a:gd name="T6" fmla="*/ 14 w 44"/>
                              <a:gd name="T7" fmla="*/ 2 h 50"/>
                              <a:gd name="T8" fmla="*/ 8 w 44"/>
                              <a:gd name="T9" fmla="*/ 8 h 50"/>
                              <a:gd name="T10" fmla="*/ 2 w 44"/>
                              <a:gd name="T11" fmla="*/ 16 h 50"/>
                              <a:gd name="T12" fmla="*/ 0 w 44"/>
                              <a:gd name="T13" fmla="*/ 26 h 50"/>
                              <a:gd name="T14" fmla="*/ 2 w 44"/>
                              <a:gd name="T15" fmla="*/ 34 h 50"/>
                              <a:gd name="T16" fmla="*/ 8 w 44"/>
                              <a:gd name="T17" fmla="*/ 42 h 50"/>
                              <a:gd name="T18" fmla="*/ 14 w 44"/>
                              <a:gd name="T19" fmla="*/ 48 h 50"/>
                              <a:gd name="T20" fmla="*/ 22 w 44"/>
                              <a:gd name="T21" fmla="*/ 50 h 50"/>
                              <a:gd name="T22" fmla="*/ 32 w 44"/>
                              <a:gd name="T23" fmla="*/ 48 h 50"/>
                              <a:gd name="T24" fmla="*/ 38 w 44"/>
                              <a:gd name="T25" fmla="*/ 42 h 50"/>
                              <a:gd name="T26" fmla="*/ 42 w 44"/>
                              <a:gd name="T27" fmla="*/ 34 h 50"/>
                              <a:gd name="T28" fmla="*/ 44 w 44"/>
                              <a:gd name="T29" fmla="*/ 26 h 50"/>
                              <a:gd name="T30" fmla="*/ 42 w 44"/>
                              <a:gd name="T31" fmla="*/ 16 h 50"/>
                              <a:gd name="T32" fmla="*/ 38 w 44"/>
                              <a:gd name="T33" fmla="*/ 8 h 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44" h="50">
                                <a:moveTo>
                                  <a:pt x="38" y="8"/>
                                </a:moveTo>
                                <a:lnTo>
                                  <a:pt x="32" y="2"/>
                                </a:lnTo>
                                <a:lnTo>
                                  <a:pt x="22" y="0"/>
                                </a:lnTo>
                                <a:lnTo>
                                  <a:pt x="14" y="2"/>
                                </a:lnTo>
                                <a:lnTo>
                                  <a:pt x="8" y="8"/>
                                </a:lnTo>
                                <a:lnTo>
                                  <a:pt x="2" y="16"/>
                                </a:lnTo>
                                <a:lnTo>
                                  <a:pt x="0" y="26"/>
                                </a:lnTo>
                                <a:lnTo>
                                  <a:pt x="2" y="34"/>
                                </a:lnTo>
                                <a:lnTo>
                                  <a:pt x="8" y="42"/>
                                </a:lnTo>
                                <a:lnTo>
                                  <a:pt x="14" y="48"/>
                                </a:lnTo>
                                <a:lnTo>
                                  <a:pt x="22" y="50"/>
                                </a:lnTo>
                                <a:lnTo>
                                  <a:pt x="32" y="48"/>
                                </a:lnTo>
                                <a:lnTo>
                                  <a:pt x="38" y="42"/>
                                </a:lnTo>
                                <a:lnTo>
                                  <a:pt x="42" y="34"/>
                                </a:lnTo>
                                <a:lnTo>
                                  <a:pt x="44" y="26"/>
                                </a:lnTo>
                                <a:lnTo>
                                  <a:pt x="42" y="16"/>
                                </a:lnTo>
                                <a:lnTo>
                                  <a:pt x="38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78" name="Freeform 443"/>
                        <wps:cNvSpPr>
                          <a:spLocks/>
                        </wps:cNvSpPr>
                        <wps:spPr bwMode="auto">
                          <a:xfrm>
                            <a:off x="1562100" y="161925"/>
                            <a:ext cx="57158" cy="60303"/>
                          </a:xfrm>
                          <a:custGeom>
                            <a:avLst/>
                            <a:gdLst>
                              <a:gd name="T0" fmla="*/ 32 w 36"/>
                              <a:gd name="T1" fmla="*/ 4 h 38"/>
                              <a:gd name="T2" fmla="*/ 26 w 36"/>
                              <a:gd name="T3" fmla="*/ 0 h 38"/>
                              <a:gd name="T4" fmla="*/ 18 w 36"/>
                              <a:gd name="T5" fmla="*/ 0 h 38"/>
                              <a:gd name="T6" fmla="*/ 12 w 36"/>
                              <a:gd name="T7" fmla="*/ 0 h 38"/>
                              <a:gd name="T8" fmla="*/ 6 w 36"/>
                              <a:gd name="T9" fmla="*/ 4 h 38"/>
                              <a:gd name="T10" fmla="*/ 2 w 36"/>
                              <a:gd name="T11" fmla="*/ 12 h 38"/>
                              <a:gd name="T12" fmla="*/ 0 w 36"/>
                              <a:gd name="T13" fmla="*/ 18 h 38"/>
                              <a:gd name="T14" fmla="*/ 2 w 36"/>
                              <a:gd name="T15" fmla="*/ 26 h 38"/>
                              <a:gd name="T16" fmla="*/ 6 w 36"/>
                              <a:gd name="T17" fmla="*/ 32 h 38"/>
                              <a:gd name="T18" fmla="*/ 12 w 36"/>
                              <a:gd name="T19" fmla="*/ 36 h 38"/>
                              <a:gd name="T20" fmla="*/ 18 w 36"/>
                              <a:gd name="T21" fmla="*/ 38 h 38"/>
                              <a:gd name="T22" fmla="*/ 26 w 36"/>
                              <a:gd name="T23" fmla="*/ 36 h 38"/>
                              <a:gd name="T24" fmla="*/ 32 w 36"/>
                              <a:gd name="T25" fmla="*/ 32 h 38"/>
                              <a:gd name="T26" fmla="*/ 36 w 36"/>
                              <a:gd name="T27" fmla="*/ 26 h 38"/>
                              <a:gd name="T28" fmla="*/ 36 w 36"/>
                              <a:gd name="T29" fmla="*/ 18 h 38"/>
                              <a:gd name="T30" fmla="*/ 36 w 36"/>
                              <a:gd name="T31" fmla="*/ 12 h 38"/>
                              <a:gd name="T32" fmla="*/ 32 w 36"/>
                              <a:gd name="T33" fmla="*/ 4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32" y="4"/>
                                </a:moveTo>
                                <a:lnTo>
                                  <a:pt x="26" y="0"/>
                                </a:lnTo>
                                <a:lnTo>
                                  <a:pt x="18" y="0"/>
                                </a:lnTo>
                                <a:lnTo>
                                  <a:pt x="12" y="0"/>
                                </a:lnTo>
                                <a:lnTo>
                                  <a:pt x="6" y="4"/>
                                </a:lnTo>
                                <a:lnTo>
                                  <a:pt x="2" y="12"/>
                                </a:lnTo>
                                <a:lnTo>
                                  <a:pt x="0" y="18"/>
                                </a:lnTo>
                                <a:lnTo>
                                  <a:pt x="2" y="26"/>
                                </a:lnTo>
                                <a:lnTo>
                                  <a:pt x="6" y="32"/>
                                </a:lnTo>
                                <a:lnTo>
                                  <a:pt x="12" y="36"/>
                                </a:lnTo>
                                <a:lnTo>
                                  <a:pt x="18" y="38"/>
                                </a:lnTo>
                                <a:lnTo>
                                  <a:pt x="26" y="36"/>
                                </a:lnTo>
                                <a:lnTo>
                                  <a:pt x="32" y="32"/>
                                </a:lnTo>
                                <a:lnTo>
                                  <a:pt x="36" y="26"/>
                                </a:lnTo>
                                <a:lnTo>
                                  <a:pt x="36" y="18"/>
                                </a:lnTo>
                                <a:lnTo>
                                  <a:pt x="36" y="12"/>
                                </a:lnTo>
                                <a:lnTo>
                                  <a:pt x="32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79" name="Freeform 444"/>
                        <wps:cNvSpPr>
                          <a:spLocks/>
                        </wps:cNvSpPr>
                        <wps:spPr bwMode="auto">
                          <a:xfrm>
                            <a:off x="1162050" y="704850"/>
                            <a:ext cx="39693" cy="49194"/>
                          </a:xfrm>
                          <a:custGeom>
                            <a:avLst/>
                            <a:gdLst>
                              <a:gd name="T0" fmla="*/ 23 w 25"/>
                              <a:gd name="T1" fmla="*/ 7 h 31"/>
                              <a:gd name="T2" fmla="*/ 17 w 25"/>
                              <a:gd name="T3" fmla="*/ 2 h 31"/>
                              <a:gd name="T4" fmla="*/ 13 w 25"/>
                              <a:gd name="T5" fmla="*/ 0 h 31"/>
                              <a:gd name="T6" fmla="*/ 6 w 25"/>
                              <a:gd name="T7" fmla="*/ 2 h 31"/>
                              <a:gd name="T8" fmla="*/ 3 w 25"/>
                              <a:gd name="T9" fmla="*/ 7 h 31"/>
                              <a:gd name="T10" fmla="*/ 0 w 25"/>
                              <a:gd name="T11" fmla="*/ 11 h 31"/>
                              <a:gd name="T12" fmla="*/ 0 w 25"/>
                              <a:gd name="T13" fmla="*/ 17 h 31"/>
                              <a:gd name="T14" fmla="*/ 0 w 25"/>
                              <a:gd name="T15" fmla="*/ 21 h 31"/>
                              <a:gd name="T16" fmla="*/ 3 w 25"/>
                              <a:gd name="T17" fmla="*/ 27 h 31"/>
                              <a:gd name="T18" fmla="*/ 6 w 25"/>
                              <a:gd name="T19" fmla="*/ 29 h 31"/>
                              <a:gd name="T20" fmla="*/ 13 w 25"/>
                              <a:gd name="T21" fmla="*/ 31 h 31"/>
                              <a:gd name="T22" fmla="*/ 17 w 25"/>
                              <a:gd name="T23" fmla="*/ 29 h 31"/>
                              <a:gd name="T24" fmla="*/ 23 w 25"/>
                              <a:gd name="T25" fmla="*/ 27 h 31"/>
                              <a:gd name="T26" fmla="*/ 25 w 25"/>
                              <a:gd name="T27" fmla="*/ 21 h 31"/>
                              <a:gd name="T28" fmla="*/ 25 w 25"/>
                              <a:gd name="T29" fmla="*/ 17 h 31"/>
                              <a:gd name="T30" fmla="*/ 25 w 25"/>
                              <a:gd name="T31" fmla="*/ 11 h 31"/>
                              <a:gd name="T32" fmla="*/ 23 w 25"/>
                              <a:gd name="T33" fmla="*/ 7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5" h="31">
                                <a:moveTo>
                                  <a:pt x="23" y="7"/>
                                </a:moveTo>
                                <a:lnTo>
                                  <a:pt x="17" y="2"/>
                                </a:lnTo>
                                <a:lnTo>
                                  <a:pt x="13" y="0"/>
                                </a:lnTo>
                                <a:lnTo>
                                  <a:pt x="6" y="2"/>
                                </a:lnTo>
                                <a:lnTo>
                                  <a:pt x="3" y="7"/>
                                </a:lnTo>
                                <a:lnTo>
                                  <a:pt x="0" y="11"/>
                                </a:lnTo>
                                <a:lnTo>
                                  <a:pt x="0" y="17"/>
                                </a:lnTo>
                                <a:lnTo>
                                  <a:pt x="0" y="21"/>
                                </a:lnTo>
                                <a:lnTo>
                                  <a:pt x="3" y="27"/>
                                </a:lnTo>
                                <a:lnTo>
                                  <a:pt x="6" y="29"/>
                                </a:lnTo>
                                <a:lnTo>
                                  <a:pt x="13" y="31"/>
                                </a:lnTo>
                                <a:lnTo>
                                  <a:pt x="17" y="29"/>
                                </a:lnTo>
                                <a:lnTo>
                                  <a:pt x="23" y="27"/>
                                </a:lnTo>
                                <a:lnTo>
                                  <a:pt x="25" y="21"/>
                                </a:lnTo>
                                <a:lnTo>
                                  <a:pt x="25" y="17"/>
                                </a:lnTo>
                                <a:lnTo>
                                  <a:pt x="25" y="11"/>
                                </a:lnTo>
                                <a:lnTo>
                                  <a:pt x="23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80" name="Freeform 445"/>
                        <wps:cNvSpPr>
                          <a:spLocks/>
                        </wps:cNvSpPr>
                        <wps:spPr bwMode="auto">
                          <a:xfrm>
                            <a:off x="0" y="914090"/>
                            <a:ext cx="638245" cy="1161620"/>
                          </a:xfrm>
                          <a:custGeom>
                            <a:avLst/>
                            <a:gdLst>
                              <a:gd name="T0" fmla="*/ 53 w 396"/>
                              <a:gd name="T1" fmla="*/ 664 h 732"/>
                              <a:gd name="T2" fmla="*/ 94 w 396"/>
                              <a:gd name="T3" fmla="*/ 664 h 732"/>
                              <a:gd name="T4" fmla="*/ 104 w 396"/>
                              <a:gd name="T5" fmla="*/ 668 h 732"/>
                              <a:gd name="T6" fmla="*/ 87 w 396"/>
                              <a:gd name="T7" fmla="*/ 692 h 732"/>
                              <a:gd name="T8" fmla="*/ 87 w 396"/>
                              <a:gd name="T9" fmla="*/ 724 h 732"/>
                              <a:gd name="T10" fmla="*/ 126 w 396"/>
                              <a:gd name="T11" fmla="*/ 732 h 732"/>
                              <a:gd name="T12" fmla="*/ 176 w 396"/>
                              <a:gd name="T13" fmla="*/ 732 h 732"/>
                              <a:gd name="T14" fmla="*/ 194 w 396"/>
                              <a:gd name="T15" fmla="*/ 714 h 732"/>
                              <a:gd name="T16" fmla="*/ 188 w 396"/>
                              <a:gd name="T17" fmla="*/ 684 h 732"/>
                              <a:gd name="T18" fmla="*/ 180 w 396"/>
                              <a:gd name="T19" fmla="*/ 662 h 732"/>
                              <a:gd name="T20" fmla="*/ 194 w 396"/>
                              <a:gd name="T21" fmla="*/ 640 h 732"/>
                              <a:gd name="T22" fmla="*/ 230 w 396"/>
                              <a:gd name="T23" fmla="*/ 638 h 732"/>
                              <a:gd name="T24" fmla="*/ 281 w 396"/>
                              <a:gd name="T25" fmla="*/ 648 h 732"/>
                              <a:gd name="T26" fmla="*/ 334 w 396"/>
                              <a:gd name="T27" fmla="*/ 656 h 732"/>
                              <a:gd name="T28" fmla="*/ 378 w 396"/>
                              <a:gd name="T29" fmla="*/ 656 h 732"/>
                              <a:gd name="T30" fmla="*/ 396 w 396"/>
                              <a:gd name="T31" fmla="*/ 640 h 732"/>
                              <a:gd name="T32" fmla="*/ 384 w 396"/>
                              <a:gd name="T33" fmla="*/ 619 h 732"/>
                              <a:gd name="T34" fmla="*/ 352 w 396"/>
                              <a:gd name="T35" fmla="*/ 591 h 732"/>
                              <a:gd name="T36" fmla="*/ 316 w 396"/>
                              <a:gd name="T37" fmla="*/ 563 h 732"/>
                              <a:gd name="T38" fmla="*/ 285 w 396"/>
                              <a:gd name="T39" fmla="*/ 539 h 732"/>
                              <a:gd name="T40" fmla="*/ 259 w 396"/>
                              <a:gd name="T41" fmla="*/ 506 h 732"/>
                              <a:gd name="T42" fmla="*/ 261 w 396"/>
                              <a:gd name="T43" fmla="*/ 468 h 732"/>
                              <a:gd name="T44" fmla="*/ 302 w 396"/>
                              <a:gd name="T45" fmla="*/ 446 h 732"/>
                              <a:gd name="T46" fmla="*/ 316 w 396"/>
                              <a:gd name="T47" fmla="*/ 420 h 732"/>
                              <a:gd name="T48" fmla="*/ 271 w 396"/>
                              <a:gd name="T49" fmla="*/ 385 h 732"/>
                              <a:gd name="T50" fmla="*/ 218 w 396"/>
                              <a:gd name="T51" fmla="*/ 339 h 732"/>
                              <a:gd name="T52" fmla="*/ 196 w 396"/>
                              <a:gd name="T53" fmla="*/ 299 h 732"/>
                              <a:gd name="T54" fmla="*/ 204 w 396"/>
                              <a:gd name="T55" fmla="*/ 274 h 732"/>
                              <a:gd name="T56" fmla="*/ 226 w 396"/>
                              <a:gd name="T57" fmla="*/ 260 h 732"/>
                              <a:gd name="T58" fmla="*/ 236 w 396"/>
                              <a:gd name="T59" fmla="*/ 250 h 732"/>
                              <a:gd name="T60" fmla="*/ 214 w 396"/>
                              <a:gd name="T61" fmla="*/ 224 h 732"/>
                              <a:gd name="T62" fmla="*/ 170 w 396"/>
                              <a:gd name="T63" fmla="*/ 161 h 732"/>
                              <a:gd name="T64" fmla="*/ 142 w 396"/>
                              <a:gd name="T65" fmla="*/ 81 h 732"/>
                              <a:gd name="T66" fmla="*/ 134 w 396"/>
                              <a:gd name="T67" fmla="*/ 32 h 732"/>
                              <a:gd name="T68" fmla="*/ 118 w 396"/>
                              <a:gd name="T69" fmla="*/ 4 h 732"/>
                              <a:gd name="T70" fmla="*/ 106 w 396"/>
                              <a:gd name="T71" fmla="*/ 4 h 732"/>
                              <a:gd name="T72" fmla="*/ 96 w 396"/>
                              <a:gd name="T73" fmla="*/ 58 h 732"/>
                              <a:gd name="T74" fmla="*/ 55 w 396"/>
                              <a:gd name="T75" fmla="*/ 165 h 732"/>
                              <a:gd name="T76" fmla="*/ 12 w 396"/>
                              <a:gd name="T77" fmla="*/ 234 h 732"/>
                              <a:gd name="T78" fmla="*/ 0 w 396"/>
                              <a:gd name="T79" fmla="*/ 248 h 732"/>
                              <a:gd name="T80" fmla="*/ 6 w 396"/>
                              <a:gd name="T81" fmla="*/ 274 h 732"/>
                              <a:gd name="T82" fmla="*/ 36 w 396"/>
                              <a:gd name="T83" fmla="*/ 311 h 732"/>
                              <a:gd name="T84" fmla="*/ 8 w 396"/>
                              <a:gd name="T85" fmla="*/ 367 h 732"/>
                              <a:gd name="T86" fmla="*/ 10 w 396"/>
                              <a:gd name="T87" fmla="*/ 488 h 732"/>
                              <a:gd name="T88" fmla="*/ 22 w 396"/>
                              <a:gd name="T89" fmla="*/ 517 h 732"/>
                              <a:gd name="T90" fmla="*/ 0 w 396"/>
                              <a:gd name="T91" fmla="*/ 537 h 732"/>
                              <a:gd name="T92" fmla="*/ 20 w 396"/>
                              <a:gd name="T93" fmla="*/ 664 h 7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396" h="732">
                                <a:moveTo>
                                  <a:pt x="20" y="664"/>
                                </a:moveTo>
                                <a:lnTo>
                                  <a:pt x="36" y="664"/>
                                </a:lnTo>
                                <a:lnTo>
                                  <a:pt x="53" y="664"/>
                                </a:lnTo>
                                <a:lnTo>
                                  <a:pt x="67" y="664"/>
                                </a:lnTo>
                                <a:lnTo>
                                  <a:pt x="79" y="664"/>
                                </a:lnTo>
                                <a:lnTo>
                                  <a:pt x="94" y="664"/>
                                </a:lnTo>
                                <a:lnTo>
                                  <a:pt x="102" y="664"/>
                                </a:lnTo>
                                <a:lnTo>
                                  <a:pt x="106" y="666"/>
                                </a:lnTo>
                                <a:lnTo>
                                  <a:pt x="104" y="668"/>
                                </a:lnTo>
                                <a:lnTo>
                                  <a:pt x="98" y="674"/>
                                </a:lnTo>
                                <a:lnTo>
                                  <a:pt x="92" y="682"/>
                                </a:lnTo>
                                <a:lnTo>
                                  <a:pt x="87" y="692"/>
                                </a:lnTo>
                                <a:lnTo>
                                  <a:pt x="81" y="704"/>
                                </a:lnTo>
                                <a:lnTo>
                                  <a:pt x="81" y="716"/>
                                </a:lnTo>
                                <a:lnTo>
                                  <a:pt x="87" y="724"/>
                                </a:lnTo>
                                <a:lnTo>
                                  <a:pt x="96" y="728"/>
                                </a:lnTo>
                                <a:lnTo>
                                  <a:pt x="110" y="730"/>
                                </a:lnTo>
                                <a:lnTo>
                                  <a:pt x="126" y="732"/>
                                </a:lnTo>
                                <a:lnTo>
                                  <a:pt x="144" y="732"/>
                                </a:lnTo>
                                <a:lnTo>
                                  <a:pt x="162" y="730"/>
                                </a:lnTo>
                                <a:lnTo>
                                  <a:pt x="176" y="732"/>
                                </a:lnTo>
                                <a:lnTo>
                                  <a:pt x="188" y="730"/>
                                </a:lnTo>
                                <a:lnTo>
                                  <a:pt x="192" y="724"/>
                                </a:lnTo>
                                <a:lnTo>
                                  <a:pt x="194" y="714"/>
                                </a:lnTo>
                                <a:lnTo>
                                  <a:pt x="194" y="704"/>
                                </a:lnTo>
                                <a:lnTo>
                                  <a:pt x="190" y="694"/>
                                </a:lnTo>
                                <a:lnTo>
                                  <a:pt x="188" y="684"/>
                                </a:lnTo>
                                <a:lnTo>
                                  <a:pt x="184" y="678"/>
                                </a:lnTo>
                                <a:lnTo>
                                  <a:pt x="182" y="676"/>
                                </a:lnTo>
                                <a:lnTo>
                                  <a:pt x="180" y="662"/>
                                </a:lnTo>
                                <a:lnTo>
                                  <a:pt x="180" y="652"/>
                                </a:lnTo>
                                <a:lnTo>
                                  <a:pt x="186" y="644"/>
                                </a:lnTo>
                                <a:lnTo>
                                  <a:pt x="194" y="640"/>
                                </a:lnTo>
                                <a:lnTo>
                                  <a:pt x="204" y="638"/>
                                </a:lnTo>
                                <a:lnTo>
                                  <a:pt x="216" y="638"/>
                                </a:lnTo>
                                <a:lnTo>
                                  <a:pt x="230" y="638"/>
                                </a:lnTo>
                                <a:lnTo>
                                  <a:pt x="247" y="640"/>
                                </a:lnTo>
                                <a:lnTo>
                                  <a:pt x="263" y="644"/>
                                </a:lnTo>
                                <a:lnTo>
                                  <a:pt x="281" y="648"/>
                                </a:lnTo>
                                <a:lnTo>
                                  <a:pt x="298" y="650"/>
                                </a:lnTo>
                                <a:lnTo>
                                  <a:pt x="316" y="654"/>
                                </a:lnTo>
                                <a:lnTo>
                                  <a:pt x="334" y="656"/>
                                </a:lnTo>
                                <a:lnTo>
                                  <a:pt x="350" y="658"/>
                                </a:lnTo>
                                <a:lnTo>
                                  <a:pt x="364" y="658"/>
                                </a:lnTo>
                                <a:lnTo>
                                  <a:pt x="378" y="656"/>
                                </a:lnTo>
                                <a:lnTo>
                                  <a:pt x="388" y="652"/>
                                </a:lnTo>
                                <a:lnTo>
                                  <a:pt x="394" y="646"/>
                                </a:lnTo>
                                <a:lnTo>
                                  <a:pt x="396" y="640"/>
                                </a:lnTo>
                                <a:lnTo>
                                  <a:pt x="394" y="634"/>
                                </a:lnTo>
                                <a:lnTo>
                                  <a:pt x="390" y="626"/>
                                </a:lnTo>
                                <a:lnTo>
                                  <a:pt x="384" y="619"/>
                                </a:lnTo>
                                <a:lnTo>
                                  <a:pt x="374" y="611"/>
                                </a:lnTo>
                                <a:lnTo>
                                  <a:pt x="364" y="601"/>
                                </a:lnTo>
                                <a:lnTo>
                                  <a:pt x="352" y="591"/>
                                </a:lnTo>
                                <a:lnTo>
                                  <a:pt x="340" y="583"/>
                                </a:lnTo>
                                <a:lnTo>
                                  <a:pt x="328" y="573"/>
                                </a:lnTo>
                                <a:lnTo>
                                  <a:pt x="316" y="563"/>
                                </a:lnTo>
                                <a:lnTo>
                                  <a:pt x="304" y="555"/>
                                </a:lnTo>
                                <a:lnTo>
                                  <a:pt x="294" y="547"/>
                                </a:lnTo>
                                <a:lnTo>
                                  <a:pt x="285" y="539"/>
                                </a:lnTo>
                                <a:lnTo>
                                  <a:pt x="277" y="531"/>
                                </a:lnTo>
                                <a:lnTo>
                                  <a:pt x="267" y="517"/>
                                </a:lnTo>
                                <a:lnTo>
                                  <a:pt x="259" y="506"/>
                                </a:lnTo>
                                <a:lnTo>
                                  <a:pt x="255" y="492"/>
                                </a:lnTo>
                                <a:lnTo>
                                  <a:pt x="255" y="480"/>
                                </a:lnTo>
                                <a:lnTo>
                                  <a:pt x="261" y="468"/>
                                </a:lnTo>
                                <a:lnTo>
                                  <a:pt x="269" y="460"/>
                                </a:lnTo>
                                <a:lnTo>
                                  <a:pt x="283" y="452"/>
                                </a:lnTo>
                                <a:lnTo>
                                  <a:pt x="302" y="446"/>
                                </a:lnTo>
                                <a:lnTo>
                                  <a:pt x="316" y="438"/>
                                </a:lnTo>
                                <a:lnTo>
                                  <a:pt x="322" y="430"/>
                                </a:lnTo>
                                <a:lnTo>
                                  <a:pt x="316" y="420"/>
                                </a:lnTo>
                                <a:lnTo>
                                  <a:pt x="306" y="410"/>
                                </a:lnTo>
                                <a:lnTo>
                                  <a:pt x="290" y="398"/>
                                </a:lnTo>
                                <a:lnTo>
                                  <a:pt x="271" y="385"/>
                                </a:lnTo>
                                <a:lnTo>
                                  <a:pt x="251" y="371"/>
                                </a:lnTo>
                                <a:lnTo>
                                  <a:pt x="232" y="355"/>
                                </a:lnTo>
                                <a:lnTo>
                                  <a:pt x="218" y="339"/>
                                </a:lnTo>
                                <a:lnTo>
                                  <a:pt x="206" y="325"/>
                                </a:lnTo>
                                <a:lnTo>
                                  <a:pt x="200" y="311"/>
                                </a:lnTo>
                                <a:lnTo>
                                  <a:pt x="196" y="299"/>
                                </a:lnTo>
                                <a:lnTo>
                                  <a:pt x="196" y="289"/>
                                </a:lnTo>
                                <a:lnTo>
                                  <a:pt x="198" y="280"/>
                                </a:lnTo>
                                <a:lnTo>
                                  <a:pt x="204" y="274"/>
                                </a:lnTo>
                                <a:lnTo>
                                  <a:pt x="210" y="268"/>
                                </a:lnTo>
                                <a:lnTo>
                                  <a:pt x="218" y="264"/>
                                </a:lnTo>
                                <a:lnTo>
                                  <a:pt x="226" y="260"/>
                                </a:lnTo>
                                <a:lnTo>
                                  <a:pt x="232" y="258"/>
                                </a:lnTo>
                                <a:lnTo>
                                  <a:pt x="236" y="254"/>
                                </a:lnTo>
                                <a:lnTo>
                                  <a:pt x="236" y="250"/>
                                </a:lnTo>
                                <a:lnTo>
                                  <a:pt x="232" y="244"/>
                                </a:lnTo>
                                <a:lnTo>
                                  <a:pt x="226" y="234"/>
                                </a:lnTo>
                                <a:lnTo>
                                  <a:pt x="214" y="224"/>
                                </a:lnTo>
                                <a:lnTo>
                                  <a:pt x="198" y="208"/>
                                </a:lnTo>
                                <a:lnTo>
                                  <a:pt x="184" y="186"/>
                                </a:lnTo>
                                <a:lnTo>
                                  <a:pt x="170" y="161"/>
                                </a:lnTo>
                                <a:lnTo>
                                  <a:pt x="160" y="133"/>
                                </a:lnTo>
                                <a:lnTo>
                                  <a:pt x="148" y="105"/>
                                </a:lnTo>
                                <a:lnTo>
                                  <a:pt x="142" y="81"/>
                                </a:lnTo>
                                <a:lnTo>
                                  <a:pt x="136" y="60"/>
                                </a:lnTo>
                                <a:lnTo>
                                  <a:pt x="134" y="44"/>
                                </a:lnTo>
                                <a:lnTo>
                                  <a:pt x="134" y="32"/>
                                </a:lnTo>
                                <a:lnTo>
                                  <a:pt x="130" y="22"/>
                                </a:lnTo>
                                <a:lnTo>
                                  <a:pt x="124" y="12"/>
                                </a:lnTo>
                                <a:lnTo>
                                  <a:pt x="118" y="4"/>
                                </a:lnTo>
                                <a:lnTo>
                                  <a:pt x="114" y="0"/>
                                </a:lnTo>
                                <a:lnTo>
                                  <a:pt x="108" y="0"/>
                                </a:lnTo>
                                <a:lnTo>
                                  <a:pt x="106" y="4"/>
                                </a:lnTo>
                                <a:lnTo>
                                  <a:pt x="106" y="12"/>
                                </a:lnTo>
                                <a:lnTo>
                                  <a:pt x="104" y="30"/>
                                </a:lnTo>
                                <a:lnTo>
                                  <a:pt x="96" y="58"/>
                                </a:lnTo>
                                <a:lnTo>
                                  <a:pt x="85" y="91"/>
                                </a:lnTo>
                                <a:lnTo>
                                  <a:pt x="71" y="127"/>
                                </a:lnTo>
                                <a:lnTo>
                                  <a:pt x="55" y="165"/>
                                </a:lnTo>
                                <a:lnTo>
                                  <a:pt x="36" y="196"/>
                                </a:lnTo>
                                <a:lnTo>
                                  <a:pt x="24" y="220"/>
                                </a:lnTo>
                                <a:lnTo>
                                  <a:pt x="12" y="234"/>
                                </a:lnTo>
                                <a:lnTo>
                                  <a:pt x="6" y="242"/>
                                </a:lnTo>
                                <a:lnTo>
                                  <a:pt x="0" y="248"/>
                                </a:lnTo>
                                <a:lnTo>
                                  <a:pt x="0" y="248"/>
                                </a:lnTo>
                                <a:lnTo>
                                  <a:pt x="0" y="266"/>
                                </a:lnTo>
                                <a:lnTo>
                                  <a:pt x="0" y="266"/>
                                </a:lnTo>
                                <a:lnTo>
                                  <a:pt x="6" y="274"/>
                                </a:lnTo>
                                <a:lnTo>
                                  <a:pt x="14" y="282"/>
                                </a:lnTo>
                                <a:lnTo>
                                  <a:pt x="24" y="293"/>
                                </a:lnTo>
                                <a:lnTo>
                                  <a:pt x="36" y="311"/>
                                </a:lnTo>
                                <a:lnTo>
                                  <a:pt x="34" y="331"/>
                                </a:lnTo>
                                <a:lnTo>
                                  <a:pt x="24" y="349"/>
                                </a:lnTo>
                                <a:lnTo>
                                  <a:pt x="8" y="367"/>
                                </a:lnTo>
                                <a:lnTo>
                                  <a:pt x="0" y="375"/>
                                </a:lnTo>
                                <a:lnTo>
                                  <a:pt x="0" y="480"/>
                                </a:lnTo>
                                <a:lnTo>
                                  <a:pt x="10" y="488"/>
                                </a:lnTo>
                                <a:lnTo>
                                  <a:pt x="20" y="502"/>
                                </a:lnTo>
                                <a:lnTo>
                                  <a:pt x="24" y="508"/>
                                </a:lnTo>
                                <a:lnTo>
                                  <a:pt x="22" y="517"/>
                                </a:lnTo>
                                <a:lnTo>
                                  <a:pt x="16" y="523"/>
                                </a:lnTo>
                                <a:lnTo>
                                  <a:pt x="8" y="531"/>
                                </a:lnTo>
                                <a:lnTo>
                                  <a:pt x="0" y="537"/>
                                </a:lnTo>
                                <a:lnTo>
                                  <a:pt x="0" y="662"/>
                                </a:lnTo>
                                <a:lnTo>
                                  <a:pt x="2" y="662"/>
                                </a:lnTo>
                                <a:lnTo>
                                  <a:pt x="20" y="6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81" name="Freeform 446"/>
                        <wps:cNvSpPr>
                          <a:spLocks/>
                        </wps:cNvSpPr>
                        <wps:spPr bwMode="auto">
                          <a:xfrm>
                            <a:off x="171450" y="1866900"/>
                            <a:ext cx="104790" cy="176147"/>
                          </a:xfrm>
                          <a:custGeom>
                            <a:avLst/>
                            <a:gdLst>
                              <a:gd name="T0" fmla="*/ 22 w 66"/>
                              <a:gd name="T1" fmla="*/ 0 h 111"/>
                              <a:gd name="T2" fmla="*/ 22 w 66"/>
                              <a:gd name="T3" fmla="*/ 10 h 111"/>
                              <a:gd name="T4" fmla="*/ 18 w 66"/>
                              <a:gd name="T5" fmla="*/ 37 h 111"/>
                              <a:gd name="T6" fmla="*/ 12 w 66"/>
                              <a:gd name="T7" fmla="*/ 71 h 111"/>
                              <a:gd name="T8" fmla="*/ 0 w 66"/>
                              <a:gd name="T9" fmla="*/ 99 h 111"/>
                              <a:gd name="T10" fmla="*/ 36 w 66"/>
                              <a:gd name="T11" fmla="*/ 111 h 111"/>
                              <a:gd name="T12" fmla="*/ 44 w 66"/>
                              <a:gd name="T13" fmla="*/ 89 h 111"/>
                              <a:gd name="T14" fmla="*/ 66 w 66"/>
                              <a:gd name="T15" fmla="*/ 105 h 111"/>
                              <a:gd name="T16" fmla="*/ 52 w 66"/>
                              <a:gd name="T17" fmla="*/ 22 h 111"/>
                              <a:gd name="T18" fmla="*/ 22 w 66"/>
                              <a:gd name="T19" fmla="*/ 0 h 1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66" h="111">
                                <a:moveTo>
                                  <a:pt x="22" y="0"/>
                                </a:moveTo>
                                <a:lnTo>
                                  <a:pt x="22" y="10"/>
                                </a:lnTo>
                                <a:lnTo>
                                  <a:pt x="18" y="37"/>
                                </a:lnTo>
                                <a:lnTo>
                                  <a:pt x="12" y="71"/>
                                </a:lnTo>
                                <a:lnTo>
                                  <a:pt x="0" y="99"/>
                                </a:lnTo>
                                <a:lnTo>
                                  <a:pt x="36" y="111"/>
                                </a:lnTo>
                                <a:lnTo>
                                  <a:pt x="44" y="89"/>
                                </a:lnTo>
                                <a:lnTo>
                                  <a:pt x="66" y="105"/>
                                </a:lnTo>
                                <a:lnTo>
                                  <a:pt x="52" y="22"/>
                                </a:lnTo>
                                <a:lnTo>
                                  <a:pt x="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82" name="Freeform 447"/>
                        <wps:cNvSpPr>
                          <a:spLocks/>
                        </wps:cNvSpPr>
                        <wps:spPr bwMode="auto">
                          <a:xfrm>
                            <a:off x="0" y="952338"/>
                            <a:ext cx="585860" cy="985473"/>
                          </a:xfrm>
                          <a:custGeom>
                            <a:avLst/>
                            <a:gdLst>
                              <a:gd name="T0" fmla="*/ 98 w 363"/>
                              <a:gd name="T1" fmla="*/ 619 h 621"/>
                              <a:gd name="T2" fmla="*/ 112 w 363"/>
                              <a:gd name="T3" fmla="*/ 615 h 621"/>
                              <a:gd name="T4" fmla="*/ 136 w 363"/>
                              <a:gd name="T5" fmla="*/ 609 h 621"/>
                              <a:gd name="T6" fmla="*/ 166 w 363"/>
                              <a:gd name="T7" fmla="*/ 603 h 621"/>
                              <a:gd name="T8" fmla="*/ 206 w 363"/>
                              <a:gd name="T9" fmla="*/ 599 h 621"/>
                              <a:gd name="T10" fmla="*/ 252 w 363"/>
                              <a:gd name="T11" fmla="*/ 599 h 621"/>
                              <a:gd name="T12" fmla="*/ 303 w 363"/>
                              <a:gd name="T13" fmla="*/ 601 h 621"/>
                              <a:gd name="T14" fmla="*/ 363 w 363"/>
                              <a:gd name="T15" fmla="*/ 611 h 621"/>
                              <a:gd name="T16" fmla="*/ 341 w 363"/>
                              <a:gd name="T17" fmla="*/ 596 h 621"/>
                              <a:gd name="T18" fmla="*/ 293 w 363"/>
                              <a:gd name="T19" fmla="*/ 554 h 621"/>
                              <a:gd name="T20" fmla="*/ 250 w 363"/>
                              <a:gd name="T21" fmla="*/ 493 h 621"/>
                              <a:gd name="T22" fmla="*/ 238 w 363"/>
                              <a:gd name="T23" fmla="*/ 420 h 621"/>
                              <a:gd name="T24" fmla="*/ 295 w 363"/>
                              <a:gd name="T25" fmla="*/ 402 h 621"/>
                              <a:gd name="T26" fmla="*/ 262 w 363"/>
                              <a:gd name="T27" fmla="*/ 380 h 621"/>
                              <a:gd name="T28" fmla="*/ 216 w 363"/>
                              <a:gd name="T29" fmla="*/ 337 h 621"/>
                              <a:gd name="T30" fmla="*/ 178 w 363"/>
                              <a:gd name="T31" fmla="*/ 277 h 621"/>
                              <a:gd name="T32" fmla="*/ 220 w 363"/>
                              <a:gd name="T33" fmla="*/ 222 h 621"/>
                              <a:gd name="T34" fmla="*/ 208 w 363"/>
                              <a:gd name="T35" fmla="*/ 218 h 621"/>
                              <a:gd name="T36" fmla="*/ 178 w 363"/>
                              <a:gd name="T37" fmla="*/ 190 h 621"/>
                              <a:gd name="T38" fmla="*/ 144 w 363"/>
                              <a:gd name="T39" fmla="*/ 123 h 621"/>
                              <a:gd name="T40" fmla="*/ 120 w 363"/>
                              <a:gd name="T41" fmla="*/ 0 h 621"/>
                              <a:gd name="T42" fmla="*/ 118 w 363"/>
                              <a:gd name="T43" fmla="*/ 32 h 621"/>
                              <a:gd name="T44" fmla="*/ 102 w 363"/>
                              <a:gd name="T45" fmla="*/ 103 h 621"/>
                              <a:gd name="T46" fmla="*/ 71 w 363"/>
                              <a:gd name="T47" fmla="*/ 180 h 621"/>
                              <a:gd name="T48" fmla="*/ 18 w 363"/>
                              <a:gd name="T49" fmla="*/ 230 h 621"/>
                              <a:gd name="T50" fmla="*/ 69 w 363"/>
                              <a:gd name="T51" fmla="*/ 254 h 621"/>
                              <a:gd name="T52" fmla="*/ 65 w 363"/>
                              <a:gd name="T53" fmla="*/ 287 h 621"/>
                              <a:gd name="T54" fmla="*/ 51 w 363"/>
                              <a:gd name="T55" fmla="*/ 337 h 621"/>
                              <a:gd name="T56" fmla="*/ 14 w 363"/>
                              <a:gd name="T57" fmla="*/ 388 h 621"/>
                              <a:gd name="T58" fmla="*/ 0 w 363"/>
                              <a:gd name="T59" fmla="*/ 418 h 621"/>
                              <a:gd name="T60" fmla="*/ 30 w 363"/>
                              <a:gd name="T61" fmla="*/ 442 h 621"/>
                              <a:gd name="T62" fmla="*/ 36 w 363"/>
                              <a:gd name="T63" fmla="*/ 448 h 621"/>
                              <a:gd name="T64" fmla="*/ 42 w 363"/>
                              <a:gd name="T65" fmla="*/ 460 h 621"/>
                              <a:gd name="T66" fmla="*/ 46 w 363"/>
                              <a:gd name="T67" fmla="*/ 478 h 621"/>
                              <a:gd name="T68" fmla="*/ 40 w 363"/>
                              <a:gd name="T69" fmla="*/ 502 h 621"/>
                              <a:gd name="T70" fmla="*/ 24 w 363"/>
                              <a:gd name="T71" fmla="*/ 527 h 621"/>
                              <a:gd name="T72" fmla="*/ 0 w 363"/>
                              <a:gd name="T73" fmla="*/ 546 h 621"/>
                              <a:gd name="T74" fmla="*/ 92 w 363"/>
                              <a:gd name="T75" fmla="*/ 621 h 6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363" h="621">
                                <a:moveTo>
                                  <a:pt x="94" y="621"/>
                                </a:moveTo>
                                <a:lnTo>
                                  <a:pt x="98" y="619"/>
                                </a:lnTo>
                                <a:lnTo>
                                  <a:pt x="104" y="617"/>
                                </a:lnTo>
                                <a:lnTo>
                                  <a:pt x="112" y="615"/>
                                </a:lnTo>
                                <a:lnTo>
                                  <a:pt x="122" y="611"/>
                                </a:lnTo>
                                <a:lnTo>
                                  <a:pt x="136" y="609"/>
                                </a:lnTo>
                                <a:lnTo>
                                  <a:pt x="150" y="605"/>
                                </a:lnTo>
                                <a:lnTo>
                                  <a:pt x="166" y="603"/>
                                </a:lnTo>
                                <a:lnTo>
                                  <a:pt x="184" y="601"/>
                                </a:lnTo>
                                <a:lnTo>
                                  <a:pt x="206" y="599"/>
                                </a:lnTo>
                                <a:lnTo>
                                  <a:pt x="228" y="599"/>
                                </a:lnTo>
                                <a:lnTo>
                                  <a:pt x="252" y="599"/>
                                </a:lnTo>
                                <a:lnTo>
                                  <a:pt x="278" y="599"/>
                                </a:lnTo>
                                <a:lnTo>
                                  <a:pt x="303" y="601"/>
                                </a:lnTo>
                                <a:lnTo>
                                  <a:pt x="331" y="605"/>
                                </a:lnTo>
                                <a:lnTo>
                                  <a:pt x="363" y="611"/>
                                </a:lnTo>
                                <a:lnTo>
                                  <a:pt x="357" y="607"/>
                                </a:lnTo>
                                <a:lnTo>
                                  <a:pt x="341" y="596"/>
                                </a:lnTo>
                                <a:lnTo>
                                  <a:pt x="319" y="578"/>
                                </a:lnTo>
                                <a:lnTo>
                                  <a:pt x="293" y="554"/>
                                </a:lnTo>
                                <a:lnTo>
                                  <a:pt x="270" y="526"/>
                                </a:lnTo>
                                <a:lnTo>
                                  <a:pt x="250" y="493"/>
                                </a:lnTo>
                                <a:lnTo>
                                  <a:pt x="238" y="458"/>
                                </a:lnTo>
                                <a:lnTo>
                                  <a:pt x="238" y="420"/>
                                </a:lnTo>
                                <a:lnTo>
                                  <a:pt x="301" y="406"/>
                                </a:lnTo>
                                <a:lnTo>
                                  <a:pt x="295" y="402"/>
                                </a:lnTo>
                                <a:lnTo>
                                  <a:pt x="282" y="394"/>
                                </a:lnTo>
                                <a:lnTo>
                                  <a:pt x="262" y="380"/>
                                </a:lnTo>
                                <a:lnTo>
                                  <a:pt x="240" y="361"/>
                                </a:lnTo>
                                <a:lnTo>
                                  <a:pt x="216" y="337"/>
                                </a:lnTo>
                                <a:lnTo>
                                  <a:pt x="194" y="309"/>
                                </a:lnTo>
                                <a:lnTo>
                                  <a:pt x="178" y="277"/>
                                </a:lnTo>
                                <a:lnTo>
                                  <a:pt x="170" y="244"/>
                                </a:lnTo>
                                <a:lnTo>
                                  <a:pt x="220" y="222"/>
                                </a:lnTo>
                                <a:lnTo>
                                  <a:pt x="216" y="222"/>
                                </a:lnTo>
                                <a:lnTo>
                                  <a:pt x="208" y="218"/>
                                </a:lnTo>
                                <a:lnTo>
                                  <a:pt x="194" y="208"/>
                                </a:lnTo>
                                <a:lnTo>
                                  <a:pt x="178" y="190"/>
                                </a:lnTo>
                                <a:lnTo>
                                  <a:pt x="160" y="162"/>
                                </a:lnTo>
                                <a:lnTo>
                                  <a:pt x="144" y="123"/>
                                </a:lnTo>
                                <a:lnTo>
                                  <a:pt x="130" y="69"/>
                                </a:lnTo>
                                <a:lnTo>
                                  <a:pt x="120" y="0"/>
                                </a:lnTo>
                                <a:lnTo>
                                  <a:pt x="120" y="8"/>
                                </a:lnTo>
                                <a:lnTo>
                                  <a:pt x="118" y="32"/>
                                </a:lnTo>
                                <a:lnTo>
                                  <a:pt x="110" y="63"/>
                                </a:lnTo>
                                <a:lnTo>
                                  <a:pt x="102" y="103"/>
                                </a:lnTo>
                                <a:lnTo>
                                  <a:pt x="88" y="143"/>
                                </a:lnTo>
                                <a:lnTo>
                                  <a:pt x="71" y="180"/>
                                </a:lnTo>
                                <a:lnTo>
                                  <a:pt x="46" y="212"/>
                                </a:lnTo>
                                <a:lnTo>
                                  <a:pt x="18" y="230"/>
                                </a:lnTo>
                                <a:lnTo>
                                  <a:pt x="69" y="248"/>
                                </a:lnTo>
                                <a:lnTo>
                                  <a:pt x="69" y="254"/>
                                </a:lnTo>
                                <a:lnTo>
                                  <a:pt x="69" y="265"/>
                                </a:lnTo>
                                <a:lnTo>
                                  <a:pt x="65" y="287"/>
                                </a:lnTo>
                                <a:lnTo>
                                  <a:pt x="61" y="311"/>
                                </a:lnTo>
                                <a:lnTo>
                                  <a:pt x="51" y="337"/>
                                </a:lnTo>
                                <a:lnTo>
                                  <a:pt x="36" y="365"/>
                                </a:lnTo>
                                <a:lnTo>
                                  <a:pt x="14" y="388"/>
                                </a:lnTo>
                                <a:lnTo>
                                  <a:pt x="0" y="396"/>
                                </a:lnTo>
                                <a:lnTo>
                                  <a:pt x="0" y="418"/>
                                </a:lnTo>
                                <a:lnTo>
                                  <a:pt x="28" y="440"/>
                                </a:lnTo>
                                <a:lnTo>
                                  <a:pt x="30" y="442"/>
                                </a:lnTo>
                                <a:lnTo>
                                  <a:pt x="32" y="444"/>
                                </a:lnTo>
                                <a:lnTo>
                                  <a:pt x="36" y="448"/>
                                </a:lnTo>
                                <a:lnTo>
                                  <a:pt x="38" y="454"/>
                                </a:lnTo>
                                <a:lnTo>
                                  <a:pt x="42" y="460"/>
                                </a:lnTo>
                                <a:lnTo>
                                  <a:pt x="46" y="470"/>
                                </a:lnTo>
                                <a:lnTo>
                                  <a:pt x="46" y="478"/>
                                </a:lnTo>
                                <a:lnTo>
                                  <a:pt x="46" y="490"/>
                                </a:lnTo>
                                <a:lnTo>
                                  <a:pt x="40" y="502"/>
                                </a:lnTo>
                                <a:lnTo>
                                  <a:pt x="34" y="514"/>
                                </a:lnTo>
                                <a:lnTo>
                                  <a:pt x="24" y="527"/>
                                </a:lnTo>
                                <a:lnTo>
                                  <a:pt x="8" y="540"/>
                                </a:lnTo>
                                <a:lnTo>
                                  <a:pt x="0" y="546"/>
                                </a:lnTo>
                                <a:lnTo>
                                  <a:pt x="0" y="611"/>
                                </a:lnTo>
                                <a:lnTo>
                                  <a:pt x="92" y="621"/>
                                </a:lnTo>
                                <a:lnTo>
                                  <a:pt x="94" y="6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83" name="Freeform 448"/>
                        <wps:cNvSpPr>
                          <a:spLocks/>
                        </wps:cNvSpPr>
                        <wps:spPr bwMode="auto">
                          <a:xfrm>
                            <a:off x="200025" y="1200150"/>
                            <a:ext cx="50807" cy="107910"/>
                          </a:xfrm>
                          <a:custGeom>
                            <a:avLst/>
                            <a:gdLst>
                              <a:gd name="T0" fmla="*/ 22 w 32"/>
                              <a:gd name="T1" fmla="*/ 44 h 68"/>
                              <a:gd name="T2" fmla="*/ 18 w 32"/>
                              <a:gd name="T3" fmla="*/ 34 h 68"/>
                              <a:gd name="T4" fmla="*/ 12 w 32"/>
                              <a:gd name="T5" fmla="*/ 24 h 68"/>
                              <a:gd name="T6" fmla="*/ 8 w 32"/>
                              <a:gd name="T7" fmla="*/ 16 h 68"/>
                              <a:gd name="T8" fmla="*/ 4 w 32"/>
                              <a:gd name="T9" fmla="*/ 8 h 68"/>
                              <a:gd name="T10" fmla="*/ 2 w 32"/>
                              <a:gd name="T11" fmla="*/ 0 h 68"/>
                              <a:gd name="T12" fmla="*/ 2 w 32"/>
                              <a:gd name="T13" fmla="*/ 0 h 68"/>
                              <a:gd name="T14" fmla="*/ 0 w 32"/>
                              <a:gd name="T15" fmla="*/ 32 h 68"/>
                              <a:gd name="T16" fmla="*/ 4 w 32"/>
                              <a:gd name="T17" fmla="*/ 52 h 68"/>
                              <a:gd name="T18" fmla="*/ 12 w 32"/>
                              <a:gd name="T19" fmla="*/ 64 h 68"/>
                              <a:gd name="T20" fmla="*/ 14 w 32"/>
                              <a:gd name="T21" fmla="*/ 68 h 68"/>
                              <a:gd name="T22" fmla="*/ 32 w 32"/>
                              <a:gd name="T23" fmla="*/ 56 h 68"/>
                              <a:gd name="T24" fmla="*/ 28 w 32"/>
                              <a:gd name="T25" fmla="*/ 52 h 68"/>
                              <a:gd name="T26" fmla="*/ 22 w 32"/>
                              <a:gd name="T27" fmla="*/ 44 h 6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32" h="68">
                                <a:moveTo>
                                  <a:pt x="22" y="44"/>
                                </a:moveTo>
                                <a:lnTo>
                                  <a:pt x="18" y="34"/>
                                </a:lnTo>
                                <a:lnTo>
                                  <a:pt x="12" y="24"/>
                                </a:lnTo>
                                <a:lnTo>
                                  <a:pt x="8" y="16"/>
                                </a:lnTo>
                                <a:lnTo>
                                  <a:pt x="4" y="8"/>
                                </a:lnTo>
                                <a:lnTo>
                                  <a:pt x="2" y="0"/>
                                </a:lnTo>
                                <a:lnTo>
                                  <a:pt x="2" y="0"/>
                                </a:lnTo>
                                <a:lnTo>
                                  <a:pt x="0" y="32"/>
                                </a:lnTo>
                                <a:lnTo>
                                  <a:pt x="4" y="52"/>
                                </a:lnTo>
                                <a:lnTo>
                                  <a:pt x="12" y="64"/>
                                </a:lnTo>
                                <a:lnTo>
                                  <a:pt x="14" y="68"/>
                                </a:lnTo>
                                <a:lnTo>
                                  <a:pt x="32" y="56"/>
                                </a:lnTo>
                                <a:lnTo>
                                  <a:pt x="28" y="52"/>
                                </a:lnTo>
                                <a:lnTo>
                                  <a:pt x="22" y="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84" name="Freeform 449"/>
                        <wps:cNvSpPr>
                          <a:spLocks/>
                        </wps:cNvSpPr>
                        <wps:spPr bwMode="auto">
                          <a:xfrm>
                            <a:off x="238125" y="1390650"/>
                            <a:ext cx="122255" cy="192016"/>
                          </a:xfrm>
                          <a:custGeom>
                            <a:avLst/>
                            <a:gdLst>
                              <a:gd name="T0" fmla="*/ 48 w 77"/>
                              <a:gd name="T1" fmla="*/ 88 h 121"/>
                              <a:gd name="T2" fmla="*/ 34 w 77"/>
                              <a:gd name="T3" fmla="*/ 70 h 121"/>
                              <a:gd name="T4" fmla="*/ 24 w 77"/>
                              <a:gd name="T5" fmla="*/ 50 h 121"/>
                              <a:gd name="T6" fmla="*/ 14 w 77"/>
                              <a:gd name="T7" fmla="*/ 32 h 121"/>
                              <a:gd name="T8" fmla="*/ 8 w 77"/>
                              <a:gd name="T9" fmla="*/ 16 h 121"/>
                              <a:gd name="T10" fmla="*/ 4 w 77"/>
                              <a:gd name="T11" fmla="*/ 4 h 121"/>
                              <a:gd name="T12" fmla="*/ 2 w 77"/>
                              <a:gd name="T13" fmla="*/ 0 h 121"/>
                              <a:gd name="T14" fmla="*/ 0 w 77"/>
                              <a:gd name="T15" fmla="*/ 16 h 121"/>
                              <a:gd name="T16" fmla="*/ 2 w 77"/>
                              <a:gd name="T17" fmla="*/ 34 h 121"/>
                              <a:gd name="T18" fmla="*/ 6 w 77"/>
                              <a:gd name="T19" fmla="*/ 52 h 121"/>
                              <a:gd name="T20" fmla="*/ 12 w 77"/>
                              <a:gd name="T21" fmla="*/ 70 h 121"/>
                              <a:gd name="T22" fmla="*/ 18 w 77"/>
                              <a:gd name="T23" fmla="*/ 84 h 121"/>
                              <a:gd name="T24" fmla="*/ 24 w 77"/>
                              <a:gd name="T25" fmla="*/ 96 h 121"/>
                              <a:gd name="T26" fmla="*/ 28 w 77"/>
                              <a:gd name="T27" fmla="*/ 105 h 121"/>
                              <a:gd name="T28" fmla="*/ 30 w 77"/>
                              <a:gd name="T29" fmla="*/ 107 h 121"/>
                              <a:gd name="T30" fmla="*/ 30 w 77"/>
                              <a:gd name="T31" fmla="*/ 121 h 121"/>
                              <a:gd name="T32" fmla="*/ 40 w 77"/>
                              <a:gd name="T33" fmla="*/ 121 h 121"/>
                              <a:gd name="T34" fmla="*/ 48 w 77"/>
                              <a:gd name="T35" fmla="*/ 121 h 121"/>
                              <a:gd name="T36" fmla="*/ 57 w 77"/>
                              <a:gd name="T37" fmla="*/ 119 h 121"/>
                              <a:gd name="T38" fmla="*/ 63 w 77"/>
                              <a:gd name="T39" fmla="*/ 117 h 121"/>
                              <a:gd name="T40" fmla="*/ 69 w 77"/>
                              <a:gd name="T41" fmla="*/ 115 h 121"/>
                              <a:gd name="T42" fmla="*/ 73 w 77"/>
                              <a:gd name="T43" fmla="*/ 113 h 121"/>
                              <a:gd name="T44" fmla="*/ 75 w 77"/>
                              <a:gd name="T45" fmla="*/ 113 h 121"/>
                              <a:gd name="T46" fmla="*/ 77 w 77"/>
                              <a:gd name="T47" fmla="*/ 113 h 121"/>
                              <a:gd name="T48" fmla="*/ 63 w 77"/>
                              <a:gd name="T49" fmla="*/ 103 h 121"/>
                              <a:gd name="T50" fmla="*/ 48 w 77"/>
                              <a:gd name="T51" fmla="*/ 88 h 1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</a:cxnLst>
                            <a:rect l="0" t="0" r="r" b="b"/>
                            <a:pathLst>
                              <a:path w="77" h="121">
                                <a:moveTo>
                                  <a:pt x="48" y="88"/>
                                </a:moveTo>
                                <a:lnTo>
                                  <a:pt x="34" y="70"/>
                                </a:lnTo>
                                <a:lnTo>
                                  <a:pt x="24" y="50"/>
                                </a:lnTo>
                                <a:lnTo>
                                  <a:pt x="14" y="32"/>
                                </a:lnTo>
                                <a:lnTo>
                                  <a:pt x="8" y="16"/>
                                </a:lnTo>
                                <a:lnTo>
                                  <a:pt x="4" y="4"/>
                                </a:lnTo>
                                <a:lnTo>
                                  <a:pt x="2" y="0"/>
                                </a:lnTo>
                                <a:lnTo>
                                  <a:pt x="0" y="16"/>
                                </a:lnTo>
                                <a:lnTo>
                                  <a:pt x="2" y="34"/>
                                </a:lnTo>
                                <a:lnTo>
                                  <a:pt x="6" y="52"/>
                                </a:lnTo>
                                <a:lnTo>
                                  <a:pt x="12" y="70"/>
                                </a:lnTo>
                                <a:lnTo>
                                  <a:pt x="18" y="84"/>
                                </a:lnTo>
                                <a:lnTo>
                                  <a:pt x="24" y="96"/>
                                </a:lnTo>
                                <a:lnTo>
                                  <a:pt x="28" y="105"/>
                                </a:lnTo>
                                <a:lnTo>
                                  <a:pt x="30" y="107"/>
                                </a:lnTo>
                                <a:lnTo>
                                  <a:pt x="30" y="121"/>
                                </a:lnTo>
                                <a:lnTo>
                                  <a:pt x="40" y="121"/>
                                </a:lnTo>
                                <a:lnTo>
                                  <a:pt x="48" y="121"/>
                                </a:lnTo>
                                <a:lnTo>
                                  <a:pt x="57" y="119"/>
                                </a:lnTo>
                                <a:lnTo>
                                  <a:pt x="63" y="117"/>
                                </a:lnTo>
                                <a:lnTo>
                                  <a:pt x="69" y="115"/>
                                </a:lnTo>
                                <a:lnTo>
                                  <a:pt x="73" y="113"/>
                                </a:lnTo>
                                <a:lnTo>
                                  <a:pt x="75" y="113"/>
                                </a:lnTo>
                                <a:lnTo>
                                  <a:pt x="77" y="113"/>
                                </a:lnTo>
                                <a:lnTo>
                                  <a:pt x="63" y="103"/>
                                </a:lnTo>
                                <a:lnTo>
                                  <a:pt x="48" y="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85" name="Freeform 450"/>
                        <wps:cNvSpPr>
                          <a:spLocks/>
                        </wps:cNvSpPr>
                        <wps:spPr bwMode="auto">
                          <a:xfrm>
                            <a:off x="180975" y="1657350"/>
                            <a:ext cx="236571" cy="233276"/>
                          </a:xfrm>
                          <a:custGeom>
                            <a:avLst/>
                            <a:gdLst>
                              <a:gd name="T0" fmla="*/ 110 w 149"/>
                              <a:gd name="T1" fmla="*/ 83 h 147"/>
                              <a:gd name="T2" fmla="*/ 102 w 149"/>
                              <a:gd name="T3" fmla="*/ 61 h 147"/>
                              <a:gd name="T4" fmla="*/ 96 w 149"/>
                              <a:gd name="T5" fmla="*/ 43 h 147"/>
                              <a:gd name="T6" fmla="*/ 94 w 149"/>
                              <a:gd name="T7" fmla="*/ 26 h 147"/>
                              <a:gd name="T8" fmla="*/ 94 w 149"/>
                              <a:gd name="T9" fmla="*/ 14 h 147"/>
                              <a:gd name="T10" fmla="*/ 96 w 149"/>
                              <a:gd name="T11" fmla="*/ 4 h 147"/>
                              <a:gd name="T12" fmla="*/ 96 w 149"/>
                              <a:gd name="T13" fmla="*/ 0 h 147"/>
                              <a:gd name="T14" fmla="*/ 88 w 149"/>
                              <a:gd name="T15" fmla="*/ 16 h 147"/>
                              <a:gd name="T16" fmla="*/ 82 w 149"/>
                              <a:gd name="T17" fmla="*/ 34 h 147"/>
                              <a:gd name="T18" fmla="*/ 80 w 149"/>
                              <a:gd name="T19" fmla="*/ 49 h 147"/>
                              <a:gd name="T20" fmla="*/ 80 w 149"/>
                              <a:gd name="T21" fmla="*/ 67 h 147"/>
                              <a:gd name="T22" fmla="*/ 82 w 149"/>
                              <a:gd name="T23" fmla="*/ 83 h 147"/>
                              <a:gd name="T24" fmla="*/ 84 w 149"/>
                              <a:gd name="T25" fmla="*/ 93 h 147"/>
                              <a:gd name="T26" fmla="*/ 86 w 149"/>
                              <a:gd name="T27" fmla="*/ 103 h 147"/>
                              <a:gd name="T28" fmla="*/ 88 w 149"/>
                              <a:gd name="T29" fmla="*/ 105 h 147"/>
                              <a:gd name="T30" fmla="*/ 72 w 149"/>
                              <a:gd name="T31" fmla="*/ 107 h 147"/>
                              <a:gd name="T32" fmla="*/ 56 w 149"/>
                              <a:gd name="T33" fmla="*/ 111 h 147"/>
                              <a:gd name="T34" fmla="*/ 42 w 149"/>
                              <a:gd name="T35" fmla="*/ 119 h 147"/>
                              <a:gd name="T36" fmla="*/ 28 w 149"/>
                              <a:gd name="T37" fmla="*/ 125 h 147"/>
                              <a:gd name="T38" fmla="*/ 16 w 149"/>
                              <a:gd name="T39" fmla="*/ 133 h 147"/>
                              <a:gd name="T40" fmla="*/ 8 w 149"/>
                              <a:gd name="T41" fmla="*/ 141 h 147"/>
                              <a:gd name="T42" fmla="*/ 2 w 149"/>
                              <a:gd name="T43" fmla="*/ 145 h 147"/>
                              <a:gd name="T44" fmla="*/ 0 w 149"/>
                              <a:gd name="T45" fmla="*/ 147 h 147"/>
                              <a:gd name="T46" fmla="*/ 6 w 149"/>
                              <a:gd name="T47" fmla="*/ 143 h 147"/>
                              <a:gd name="T48" fmla="*/ 14 w 149"/>
                              <a:gd name="T49" fmla="*/ 139 h 147"/>
                              <a:gd name="T50" fmla="*/ 24 w 149"/>
                              <a:gd name="T51" fmla="*/ 137 h 147"/>
                              <a:gd name="T52" fmla="*/ 34 w 149"/>
                              <a:gd name="T53" fmla="*/ 133 h 147"/>
                              <a:gd name="T54" fmla="*/ 46 w 149"/>
                              <a:gd name="T55" fmla="*/ 131 h 147"/>
                              <a:gd name="T56" fmla="*/ 58 w 149"/>
                              <a:gd name="T57" fmla="*/ 129 h 147"/>
                              <a:gd name="T58" fmla="*/ 70 w 149"/>
                              <a:gd name="T59" fmla="*/ 127 h 147"/>
                              <a:gd name="T60" fmla="*/ 84 w 149"/>
                              <a:gd name="T61" fmla="*/ 127 h 147"/>
                              <a:gd name="T62" fmla="*/ 96 w 149"/>
                              <a:gd name="T63" fmla="*/ 125 h 147"/>
                              <a:gd name="T64" fmla="*/ 108 w 149"/>
                              <a:gd name="T65" fmla="*/ 123 h 147"/>
                              <a:gd name="T66" fmla="*/ 118 w 149"/>
                              <a:gd name="T67" fmla="*/ 123 h 147"/>
                              <a:gd name="T68" fmla="*/ 128 w 149"/>
                              <a:gd name="T69" fmla="*/ 123 h 147"/>
                              <a:gd name="T70" fmla="*/ 137 w 149"/>
                              <a:gd name="T71" fmla="*/ 121 h 147"/>
                              <a:gd name="T72" fmla="*/ 143 w 149"/>
                              <a:gd name="T73" fmla="*/ 121 h 147"/>
                              <a:gd name="T74" fmla="*/ 147 w 149"/>
                              <a:gd name="T75" fmla="*/ 121 h 147"/>
                              <a:gd name="T76" fmla="*/ 149 w 149"/>
                              <a:gd name="T77" fmla="*/ 121 h 147"/>
                              <a:gd name="T78" fmla="*/ 126 w 149"/>
                              <a:gd name="T79" fmla="*/ 103 h 147"/>
                              <a:gd name="T80" fmla="*/ 110 w 149"/>
                              <a:gd name="T81" fmla="*/ 83 h 14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49" h="147">
                                <a:moveTo>
                                  <a:pt x="110" y="83"/>
                                </a:moveTo>
                                <a:lnTo>
                                  <a:pt x="102" y="61"/>
                                </a:lnTo>
                                <a:lnTo>
                                  <a:pt x="96" y="43"/>
                                </a:lnTo>
                                <a:lnTo>
                                  <a:pt x="94" y="26"/>
                                </a:lnTo>
                                <a:lnTo>
                                  <a:pt x="94" y="14"/>
                                </a:lnTo>
                                <a:lnTo>
                                  <a:pt x="96" y="4"/>
                                </a:lnTo>
                                <a:lnTo>
                                  <a:pt x="96" y="0"/>
                                </a:lnTo>
                                <a:lnTo>
                                  <a:pt x="88" y="16"/>
                                </a:lnTo>
                                <a:lnTo>
                                  <a:pt x="82" y="34"/>
                                </a:lnTo>
                                <a:lnTo>
                                  <a:pt x="80" y="49"/>
                                </a:lnTo>
                                <a:lnTo>
                                  <a:pt x="80" y="67"/>
                                </a:lnTo>
                                <a:lnTo>
                                  <a:pt x="82" y="83"/>
                                </a:lnTo>
                                <a:lnTo>
                                  <a:pt x="84" y="93"/>
                                </a:lnTo>
                                <a:lnTo>
                                  <a:pt x="86" y="103"/>
                                </a:lnTo>
                                <a:lnTo>
                                  <a:pt x="88" y="105"/>
                                </a:lnTo>
                                <a:lnTo>
                                  <a:pt x="72" y="107"/>
                                </a:lnTo>
                                <a:lnTo>
                                  <a:pt x="56" y="111"/>
                                </a:lnTo>
                                <a:lnTo>
                                  <a:pt x="42" y="119"/>
                                </a:lnTo>
                                <a:lnTo>
                                  <a:pt x="28" y="125"/>
                                </a:lnTo>
                                <a:lnTo>
                                  <a:pt x="16" y="133"/>
                                </a:lnTo>
                                <a:lnTo>
                                  <a:pt x="8" y="141"/>
                                </a:lnTo>
                                <a:lnTo>
                                  <a:pt x="2" y="145"/>
                                </a:lnTo>
                                <a:lnTo>
                                  <a:pt x="0" y="147"/>
                                </a:lnTo>
                                <a:lnTo>
                                  <a:pt x="6" y="143"/>
                                </a:lnTo>
                                <a:lnTo>
                                  <a:pt x="14" y="139"/>
                                </a:lnTo>
                                <a:lnTo>
                                  <a:pt x="24" y="137"/>
                                </a:lnTo>
                                <a:lnTo>
                                  <a:pt x="34" y="133"/>
                                </a:lnTo>
                                <a:lnTo>
                                  <a:pt x="46" y="131"/>
                                </a:lnTo>
                                <a:lnTo>
                                  <a:pt x="58" y="129"/>
                                </a:lnTo>
                                <a:lnTo>
                                  <a:pt x="70" y="127"/>
                                </a:lnTo>
                                <a:lnTo>
                                  <a:pt x="84" y="127"/>
                                </a:lnTo>
                                <a:lnTo>
                                  <a:pt x="96" y="125"/>
                                </a:lnTo>
                                <a:lnTo>
                                  <a:pt x="108" y="123"/>
                                </a:lnTo>
                                <a:lnTo>
                                  <a:pt x="118" y="123"/>
                                </a:lnTo>
                                <a:lnTo>
                                  <a:pt x="128" y="123"/>
                                </a:lnTo>
                                <a:lnTo>
                                  <a:pt x="137" y="121"/>
                                </a:lnTo>
                                <a:lnTo>
                                  <a:pt x="143" y="121"/>
                                </a:lnTo>
                                <a:lnTo>
                                  <a:pt x="147" y="121"/>
                                </a:lnTo>
                                <a:lnTo>
                                  <a:pt x="149" y="121"/>
                                </a:lnTo>
                                <a:lnTo>
                                  <a:pt x="126" y="103"/>
                                </a:lnTo>
                                <a:lnTo>
                                  <a:pt x="110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86" name="Freeform 451"/>
                        <wps:cNvSpPr>
                          <a:spLocks/>
                        </wps:cNvSpPr>
                        <wps:spPr bwMode="auto">
                          <a:xfrm>
                            <a:off x="342900" y="485775"/>
                            <a:ext cx="20640" cy="22217"/>
                          </a:xfrm>
                          <a:custGeom>
                            <a:avLst/>
                            <a:gdLst>
                              <a:gd name="T0" fmla="*/ 11 w 13"/>
                              <a:gd name="T1" fmla="*/ 2 h 14"/>
                              <a:gd name="T2" fmla="*/ 9 w 13"/>
                              <a:gd name="T3" fmla="*/ 2 h 14"/>
                              <a:gd name="T4" fmla="*/ 7 w 13"/>
                              <a:gd name="T5" fmla="*/ 0 h 14"/>
                              <a:gd name="T6" fmla="*/ 5 w 13"/>
                              <a:gd name="T7" fmla="*/ 2 h 14"/>
                              <a:gd name="T8" fmla="*/ 2 w 13"/>
                              <a:gd name="T9" fmla="*/ 2 h 14"/>
                              <a:gd name="T10" fmla="*/ 0 w 13"/>
                              <a:gd name="T11" fmla="*/ 4 h 14"/>
                              <a:gd name="T12" fmla="*/ 0 w 13"/>
                              <a:gd name="T13" fmla="*/ 6 h 14"/>
                              <a:gd name="T14" fmla="*/ 0 w 13"/>
                              <a:gd name="T15" fmla="*/ 10 h 14"/>
                              <a:gd name="T16" fmla="*/ 2 w 13"/>
                              <a:gd name="T17" fmla="*/ 12 h 14"/>
                              <a:gd name="T18" fmla="*/ 5 w 13"/>
                              <a:gd name="T19" fmla="*/ 14 h 14"/>
                              <a:gd name="T20" fmla="*/ 7 w 13"/>
                              <a:gd name="T21" fmla="*/ 14 h 14"/>
                              <a:gd name="T22" fmla="*/ 9 w 13"/>
                              <a:gd name="T23" fmla="*/ 14 h 14"/>
                              <a:gd name="T24" fmla="*/ 11 w 13"/>
                              <a:gd name="T25" fmla="*/ 12 h 14"/>
                              <a:gd name="T26" fmla="*/ 13 w 13"/>
                              <a:gd name="T27" fmla="*/ 10 h 14"/>
                              <a:gd name="T28" fmla="*/ 13 w 13"/>
                              <a:gd name="T29" fmla="*/ 6 h 14"/>
                              <a:gd name="T30" fmla="*/ 13 w 13"/>
                              <a:gd name="T31" fmla="*/ 4 h 14"/>
                              <a:gd name="T32" fmla="*/ 11 w 13"/>
                              <a:gd name="T33" fmla="*/ 2 h 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3" h="14">
                                <a:moveTo>
                                  <a:pt x="11" y="2"/>
                                </a:moveTo>
                                <a:lnTo>
                                  <a:pt x="9" y="2"/>
                                </a:lnTo>
                                <a:lnTo>
                                  <a:pt x="7" y="0"/>
                                </a:lnTo>
                                <a:lnTo>
                                  <a:pt x="5" y="2"/>
                                </a:lnTo>
                                <a:lnTo>
                                  <a:pt x="2" y="2"/>
                                </a:lnTo>
                                <a:lnTo>
                                  <a:pt x="0" y="4"/>
                                </a:lnTo>
                                <a:lnTo>
                                  <a:pt x="0" y="6"/>
                                </a:lnTo>
                                <a:lnTo>
                                  <a:pt x="0" y="10"/>
                                </a:lnTo>
                                <a:lnTo>
                                  <a:pt x="2" y="12"/>
                                </a:lnTo>
                                <a:lnTo>
                                  <a:pt x="5" y="14"/>
                                </a:lnTo>
                                <a:lnTo>
                                  <a:pt x="7" y="14"/>
                                </a:lnTo>
                                <a:lnTo>
                                  <a:pt x="9" y="14"/>
                                </a:lnTo>
                                <a:lnTo>
                                  <a:pt x="11" y="12"/>
                                </a:lnTo>
                                <a:lnTo>
                                  <a:pt x="13" y="10"/>
                                </a:lnTo>
                                <a:lnTo>
                                  <a:pt x="13" y="6"/>
                                </a:lnTo>
                                <a:lnTo>
                                  <a:pt x="13" y="4"/>
                                </a:lnTo>
                                <a:lnTo>
                                  <a:pt x="11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87" name="Freeform 452"/>
                        <wps:cNvSpPr>
                          <a:spLocks/>
                        </wps:cNvSpPr>
                        <wps:spPr bwMode="auto">
                          <a:xfrm>
                            <a:off x="581025" y="952500"/>
                            <a:ext cx="50807" cy="57129"/>
                          </a:xfrm>
                          <a:custGeom>
                            <a:avLst/>
                            <a:gdLst>
                              <a:gd name="T0" fmla="*/ 26 w 32"/>
                              <a:gd name="T1" fmla="*/ 6 h 36"/>
                              <a:gd name="T2" fmla="*/ 22 w 32"/>
                              <a:gd name="T3" fmla="*/ 2 h 36"/>
                              <a:gd name="T4" fmla="*/ 16 w 32"/>
                              <a:gd name="T5" fmla="*/ 0 h 36"/>
                              <a:gd name="T6" fmla="*/ 10 w 32"/>
                              <a:gd name="T7" fmla="*/ 2 h 36"/>
                              <a:gd name="T8" fmla="*/ 4 w 32"/>
                              <a:gd name="T9" fmla="*/ 6 h 36"/>
                              <a:gd name="T10" fmla="*/ 0 w 32"/>
                              <a:gd name="T11" fmla="*/ 12 h 36"/>
                              <a:gd name="T12" fmla="*/ 0 w 32"/>
                              <a:gd name="T13" fmla="*/ 18 h 36"/>
                              <a:gd name="T14" fmla="*/ 0 w 32"/>
                              <a:gd name="T15" fmla="*/ 24 h 36"/>
                              <a:gd name="T16" fmla="*/ 4 w 32"/>
                              <a:gd name="T17" fmla="*/ 30 h 36"/>
                              <a:gd name="T18" fmla="*/ 10 w 32"/>
                              <a:gd name="T19" fmla="*/ 34 h 36"/>
                              <a:gd name="T20" fmla="*/ 16 w 32"/>
                              <a:gd name="T21" fmla="*/ 36 h 36"/>
                              <a:gd name="T22" fmla="*/ 22 w 32"/>
                              <a:gd name="T23" fmla="*/ 34 h 36"/>
                              <a:gd name="T24" fmla="*/ 26 w 32"/>
                              <a:gd name="T25" fmla="*/ 30 h 36"/>
                              <a:gd name="T26" fmla="*/ 30 w 32"/>
                              <a:gd name="T27" fmla="*/ 24 h 36"/>
                              <a:gd name="T28" fmla="*/ 32 w 32"/>
                              <a:gd name="T29" fmla="*/ 18 h 36"/>
                              <a:gd name="T30" fmla="*/ 30 w 32"/>
                              <a:gd name="T31" fmla="*/ 12 h 36"/>
                              <a:gd name="T32" fmla="*/ 26 w 32"/>
                              <a:gd name="T33" fmla="*/ 6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2" h="36">
                                <a:moveTo>
                                  <a:pt x="26" y="6"/>
                                </a:moveTo>
                                <a:lnTo>
                                  <a:pt x="22" y="2"/>
                                </a:lnTo>
                                <a:lnTo>
                                  <a:pt x="16" y="0"/>
                                </a:lnTo>
                                <a:lnTo>
                                  <a:pt x="10" y="2"/>
                                </a:lnTo>
                                <a:lnTo>
                                  <a:pt x="4" y="6"/>
                                </a:lnTo>
                                <a:lnTo>
                                  <a:pt x="0" y="12"/>
                                </a:lnTo>
                                <a:lnTo>
                                  <a:pt x="0" y="18"/>
                                </a:lnTo>
                                <a:lnTo>
                                  <a:pt x="0" y="24"/>
                                </a:lnTo>
                                <a:lnTo>
                                  <a:pt x="4" y="30"/>
                                </a:lnTo>
                                <a:lnTo>
                                  <a:pt x="10" y="34"/>
                                </a:lnTo>
                                <a:lnTo>
                                  <a:pt x="16" y="36"/>
                                </a:lnTo>
                                <a:lnTo>
                                  <a:pt x="22" y="34"/>
                                </a:lnTo>
                                <a:lnTo>
                                  <a:pt x="26" y="30"/>
                                </a:lnTo>
                                <a:lnTo>
                                  <a:pt x="30" y="24"/>
                                </a:lnTo>
                                <a:lnTo>
                                  <a:pt x="32" y="18"/>
                                </a:lnTo>
                                <a:lnTo>
                                  <a:pt x="30" y="12"/>
                                </a:lnTo>
                                <a:lnTo>
                                  <a:pt x="26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88" name="Freeform 453"/>
                        <wps:cNvSpPr>
                          <a:spLocks/>
                        </wps:cNvSpPr>
                        <wps:spPr bwMode="auto">
                          <a:xfrm>
                            <a:off x="381000" y="1152525"/>
                            <a:ext cx="47632" cy="49194"/>
                          </a:xfrm>
                          <a:custGeom>
                            <a:avLst/>
                            <a:gdLst>
                              <a:gd name="T0" fmla="*/ 26 w 30"/>
                              <a:gd name="T1" fmla="*/ 4 h 31"/>
                              <a:gd name="T2" fmla="*/ 20 w 30"/>
                              <a:gd name="T3" fmla="*/ 2 h 31"/>
                              <a:gd name="T4" fmla="*/ 14 w 30"/>
                              <a:gd name="T5" fmla="*/ 0 h 31"/>
                              <a:gd name="T6" fmla="*/ 8 w 30"/>
                              <a:gd name="T7" fmla="*/ 2 h 31"/>
                              <a:gd name="T8" fmla="*/ 4 w 30"/>
                              <a:gd name="T9" fmla="*/ 4 h 31"/>
                              <a:gd name="T10" fmla="*/ 2 w 30"/>
                              <a:gd name="T11" fmla="*/ 10 h 31"/>
                              <a:gd name="T12" fmla="*/ 0 w 30"/>
                              <a:gd name="T13" fmla="*/ 16 h 31"/>
                              <a:gd name="T14" fmla="*/ 2 w 30"/>
                              <a:gd name="T15" fmla="*/ 21 h 31"/>
                              <a:gd name="T16" fmla="*/ 4 w 30"/>
                              <a:gd name="T17" fmla="*/ 27 h 31"/>
                              <a:gd name="T18" fmla="*/ 8 w 30"/>
                              <a:gd name="T19" fmla="*/ 29 h 31"/>
                              <a:gd name="T20" fmla="*/ 14 w 30"/>
                              <a:gd name="T21" fmla="*/ 31 h 31"/>
                              <a:gd name="T22" fmla="*/ 20 w 30"/>
                              <a:gd name="T23" fmla="*/ 29 h 31"/>
                              <a:gd name="T24" fmla="*/ 26 w 30"/>
                              <a:gd name="T25" fmla="*/ 27 h 31"/>
                              <a:gd name="T26" fmla="*/ 28 w 30"/>
                              <a:gd name="T27" fmla="*/ 21 h 31"/>
                              <a:gd name="T28" fmla="*/ 30 w 30"/>
                              <a:gd name="T29" fmla="*/ 16 h 31"/>
                              <a:gd name="T30" fmla="*/ 28 w 30"/>
                              <a:gd name="T31" fmla="*/ 10 h 31"/>
                              <a:gd name="T32" fmla="*/ 26 w 30"/>
                              <a:gd name="T33" fmla="*/ 4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0" h="31">
                                <a:moveTo>
                                  <a:pt x="26" y="4"/>
                                </a:moveTo>
                                <a:lnTo>
                                  <a:pt x="20" y="2"/>
                                </a:lnTo>
                                <a:lnTo>
                                  <a:pt x="14" y="0"/>
                                </a:lnTo>
                                <a:lnTo>
                                  <a:pt x="8" y="2"/>
                                </a:lnTo>
                                <a:lnTo>
                                  <a:pt x="4" y="4"/>
                                </a:lnTo>
                                <a:lnTo>
                                  <a:pt x="2" y="10"/>
                                </a:lnTo>
                                <a:lnTo>
                                  <a:pt x="0" y="16"/>
                                </a:lnTo>
                                <a:lnTo>
                                  <a:pt x="2" y="21"/>
                                </a:lnTo>
                                <a:lnTo>
                                  <a:pt x="4" y="27"/>
                                </a:lnTo>
                                <a:lnTo>
                                  <a:pt x="8" y="29"/>
                                </a:lnTo>
                                <a:lnTo>
                                  <a:pt x="14" y="31"/>
                                </a:lnTo>
                                <a:lnTo>
                                  <a:pt x="20" y="29"/>
                                </a:lnTo>
                                <a:lnTo>
                                  <a:pt x="26" y="27"/>
                                </a:lnTo>
                                <a:lnTo>
                                  <a:pt x="28" y="21"/>
                                </a:lnTo>
                                <a:lnTo>
                                  <a:pt x="30" y="16"/>
                                </a:lnTo>
                                <a:lnTo>
                                  <a:pt x="28" y="10"/>
                                </a:lnTo>
                                <a:lnTo>
                                  <a:pt x="26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89" name="Freeform 454"/>
                        <wps:cNvSpPr>
                          <a:spLocks/>
                        </wps:cNvSpPr>
                        <wps:spPr bwMode="auto">
                          <a:xfrm>
                            <a:off x="38100" y="800100"/>
                            <a:ext cx="28579" cy="23804"/>
                          </a:xfrm>
                          <a:custGeom>
                            <a:avLst/>
                            <a:gdLst>
                              <a:gd name="T0" fmla="*/ 14 w 18"/>
                              <a:gd name="T1" fmla="*/ 2 h 15"/>
                              <a:gd name="T2" fmla="*/ 12 w 18"/>
                              <a:gd name="T3" fmla="*/ 0 h 15"/>
                              <a:gd name="T4" fmla="*/ 8 w 18"/>
                              <a:gd name="T5" fmla="*/ 0 h 15"/>
                              <a:gd name="T6" fmla="*/ 4 w 18"/>
                              <a:gd name="T7" fmla="*/ 0 h 15"/>
                              <a:gd name="T8" fmla="*/ 2 w 18"/>
                              <a:gd name="T9" fmla="*/ 2 h 15"/>
                              <a:gd name="T10" fmla="*/ 0 w 18"/>
                              <a:gd name="T11" fmla="*/ 4 h 15"/>
                              <a:gd name="T12" fmla="*/ 0 w 18"/>
                              <a:gd name="T13" fmla="*/ 8 h 15"/>
                              <a:gd name="T14" fmla="*/ 0 w 18"/>
                              <a:gd name="T15" fmla="*/ 12 h 15"/>
                              <a:gd name="T16" fmla="*/ 2 w 18"/>
                              <a:gd name="T17" fmla="*/ 14 h 15"/>
                              <a:gd name="T18" fmla="*/ 4 w 18"/>
                              <a:gd name="T19" fmla="*/ 15 h 15"/>
                              <a:gd name="T20" fmla="*/ 8 w 18"/>
                              <a:gd name="T21" fmla="*/ 15 h 15"/>
                              <a:gd name="T22" fmla="*/ 12 w 18"/>
                              <a:gd name="T23" fmla="*/ 15 h 15"/>
                              <a:gd name="T24" fmla="*/ 14 w 18"/>
                              <a:gd name="T25" fmla="*/ 14 h 15"/>
                              <a:gd name="T26" fmla="*/ 16 w 18"/>
                              <a:gd name="T27" fmla="*/ 12 h 15"/>
                              <a:gd name="T28" fmla="*/ 18 w 18"/>
                              <a:gd name="T29" fmla="*/ 8 h 15"/>
                              <a:gd name="T30" fmla="*/ 16 w 18"/>
                              <a:gd name="T31" fmla="*/ 4 h 15"/>
                              <a:gd name="T32" fmla="*/ 14 w 18"/>
                              <a:gd name="T33" fmla="*/ 2 h 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8" h="15">
                                <a:moveTo>
                                  <a:pt x="14" y="2"/>
                                </a:moveTo>
                                <a:lnTo>
                                  <a:pt x="12" y="0"/>
                                </a:lnTo>
                                <a:lnTo>
                                  <a:pt x="8" y="0"/>
                                </a:lnTo>
                                <a:lnTo>
                                  <a:pt x="4" y="0"/>
                                </a:lnTo>
                                <a:lnTo>
                                  <a:pt x="2" y="2"/>
                                </a:lnTo>
                                <a:lnTo>
                                  <a:pt x="0" y="4"/>
                                </a:lnTo>
                                <a:lnTo>
                                  <a:pt x="0" y="8"/>
                                </a:lnTo>
                                <a:lnTo>
                                  <a:pt x="0" y="12"/>
                                </a:lnTo>
                                <a:lnTo>
                                  <a:pt x="2" y="14"/>
                                </a:lnTo>
                                <a:lnTo>
                                  <a:pt x="4" y="15"/>
                                </a:lnTo>
                                <a:lnTo>
                                  <a:pt x="8" y="15"/>
                                </a:lnTo>
                                <a:lnTo>
                                  <a:pt x="12" y="15"/>
                                </a:lnTo>
                                <a:lnTo>
                                  <a:pt x="14" y="14"/>
                                </a:lnTo>
                                <a:lnTo>
                                  <a:pt x="16" y="12"/>
                                </a:lnTo>
                                <a:lnTo>
                                  <a:pt x="18" y="8"/>
                                </a:lnTo>
                                <a:lnTo>
                                  <a:pt x="16" y="4"/>
                                </a:lnTo>
                                <a:lnTo>
                                  <a:pt x="14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90" name="Freeform 455"/>
                        <wps:cNvSpPr>
                          <a:spLocks/>
                        </wps:cNvSpPr>
                        <wps:spPr bwMode="auto">
                          <a:xfrm>
                            <a:off x="276225" y="1428750"/>
                            <a:ext cx="52395" cy="57129"/>
                          </a:xfrm>
                          <a:custGeom>
                            <a:avLst/>
                            <a:gdLst>
                              <a:gd name="T0" fmla="*/ 27 w 33"/>
                              <a:gd name="T1" fmla="*/ 6 h 36"/>
                              <a:gd name="T2" fmla="*/ 22 w 33"/>
                              <a:gd name="T3" fmla="*/ 2 h 36"/>
                              <a:gd name="T4" fmla="*/ 16 w 33"/>
                              <a:gd name="T5" fmla="*/ 0 h 36"/>
                              <a:gd name="T6" fmla="*/ 10 w 33"/>
                              <a:gd name="T7" fmla="*/ 2 h 36"/>
                              <a:gd name="T8" fmla="*/ 4 w 33"/>
                              <a:gd name="T9" fmla="*/ 6 h 36"/>
                              <a:gd name="T10" fmla="*/ 0 w 33"/>
                              <a:gd name="T11" fmla="*/ 12 h 36"/>
                              <a:gd name="T12" fmla="*/ 0 w 33"/>
                              <a:gd name="T13" fmla="*/ 18 h 36"/>
                              <a:gd name="T14" fmla="*/ 0 w 33"/>
                              <a:gd name="T15" fmla="*/ 24 h 36"/>
                              <a:gd name="T16" fmla="*/ 4 w 33"/>
                              <a:gd name="T17" fmla="*/ 30 h 36"/>
                              <a:gd name="T18" fmla="*/ 10 w 33"/>
                              <a:gd name="T19" fmla="*/ 34 h 36"/>
                              <a:gd name="T20" fmla="*/ 16 w 33"/>
                              <a:gd name="T21" fmla="*/ 36 h 36"/>
                              <a:gd name="T22" fmla="*/ 22 w 33"/>
                              <a:gd name="T23" fmla="*/ 34 h 36"/>
                              <a:gd name="T24" fmla="*/ 27 w 33"/>
                              <a:gd name="T25" fmla="*/ 30 h 36"/>
                              <a:gd name="T26" fmla="*/ 31 w 33"/>
                              <a:gd name="T27" fmla="*/ 24 h 36"/>
                              <a:gd name="T28" fmla="*/ 33 w 33"/>
                              <a:gd name="T29" fmla="*/ 18 h 36"/>
                              <a:gd name="T30" fmla="*/ 31 w 33"/>
                              <a:gd name="T31" fmla="*/ 12 h 36"/>
                              <a:gd name="T32" fmla="*/ 27 w 33"/>
                              <a:gd name="T33" fmla="*/ 6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33" h="36">
                                <a:moveTo>
                                  <a:pt x="27" y="6"/>
                                </a:moveTo>
                                <a:lnTo>
                                  <a:pt x="22" y="2"/>
                                </a:lnTo>
                                <a:lnTo>
                                  <a:pt x="16" y="0"/>
                                </a:lnTo>
                                <a:lnTo>
                                  <a:pt x="10" y="2"/>
                                </a:lnTo>
                                <a:lnTo>
                                  <a:pt x="4" y="6"/>
                                </a:lnTo>
                                <a:lnTo>
                                  <a:pt x="0" y="12"/>
                                </a:lnTo>
                                <a:lnTo>
                                  <a:pt x="0" y="18"/>
                                </a:lnTo>
                                <a:lnTo>
                                  <a:pt x="0" y="24"/>
                                </a:lnTo>
                                <a:lnTo>
                                  <a:pt x="4" y="30"/>
                                </a:lnTo>
                                <a:lnTo>
                                  <a:pt x="10" y="34"/>
                                </a:lnTo>
                                <a:lnTo>
                                  <a:pt x="16" y="36"/>
                                </a:lnTo>
                                <a:lnTo>
                                  <a:pt x="22" y="34"/>
                                </a:lnTo>
                                <a:lnTo>
                                  <a:pt x="27" y="30"/>
                                </a:lnTo>
                                <a:lnTo>
                                  <a:pt x="31" y="24"/>
                                </a:lnTo>
                                <a:lnTo>
                                  <a:pt x="33" y="18"/>
                                </a:lnTo>
                                <a:lnTo>
                                  <a:pt x="31" y="12"/>
                                </a:lnTo>
                                <a:lnTo>
                                  <a:pt x="27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591" name="Freeform 456"/>
                        <wps:cNvSpPr>
                          <a:spLocks/>
                        </wps:cNvSpPr>
                        <wps:spPr bwMode="auto">
                          <a:xfrm>
                            <a:off x="847725" y="542925"/>
                            <a:ext cx="79386" cy="82519"/>
                          </a:xfrm>
                          <a:custGeom>
                            <a:avLst/>
                            <a:gdLst>
                              <a:gd name="T0" fmla="*/ 42 w 50"/>
                              <a:gd name="T1" fmla="*/ 6 h 52"/>
                              <a:gd name="T2" fmla="*/ 34 w 50"/>
                              <a:gd name="T3" fmla="*/ 2 h 52"/>
                              <a:gd name="T4" fmla="*/ 24 w 50"/>
                              <a:gd name="T5" fmla="*/ 0 h 52"/>
                              <a:gd name="T6" fmla="*/ 16 w 50"/>
                              <a:gd name="T7" fmla="*/ 2 h 52"/>
                              <a:gd name="T8" fmla="*/ 8 w 50"/>
                              <a:gd name="T9" fmla="*/ 6 h 52"/>
                              <a:gd name="T10" fmla="*/ 2 w 50"/>
                              <a:gd name="T11" fmla="*/ 16 h 52"/>
                              <a:gd name="T12" fmla="*/ 0 w 50"/>
                              <a:gd name="T13" fmla="*/ 26 h 52"/>
                              <a:gd name="T14" fmla="*/ 2 w 50"/>
                              <a:gd name="T15" fmla="*/ 36 h 52"/>
                              <a:gd name="T16" fmla="*/ 8 w 50"/>
                              <a:gd name="T17" fmla="*/ 44 h 52"/>
                              <a:gd name="T18" fmla="*/ 16 w 50"/>
                              <a:gd name="T19" fmla="*/ 50 h 52"/>
                              <a:gd name="T20" fmla="*/ 24 w 50"/>
                              <a:gd name="T21" fmla="*/ 52 h 52"/>
                              <a:gd name="T22" fmla="*/ 34 w 50"/>
                              <a:gd name="T23" fmla="*/ 50 h 52"/>
                              <a:gd name="T24" fmla="*/ 42 w 50"/>
                              <a:gd name="T25" fmla="*/ 44 h 52"/>
                              <a:gd name="T26" fmla="*/ 48 w 50"/>
                              <a:gd name="T27" fmla="*/ 36 h 52"/>
                              <a:gd name="T28" fmla="*/ 50 w 50"/>
                              <a:gd name="T29" fmla="*/ 26 h 52"/>
                              <a:gd name="T30" fmla="*/ 48 w 50"/>
                              <a:gd name="T31" fmla="*/ 16 h 52"/>
                              <a:gd name="T32" fmla="*/ 42 w 50"/>
                              <a:gd name="T33" fmla="*/ 6 h 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50" h="52">
                                <a:moveTo>
                                  <a:pt x="42" y="6"/>
                                </a:moveTo>
                                <a:lnTo>
                                  <a:pt x="34" y="2"/>
                                </a:lnTo>
                                <a:lnTo>
                                  <a:pt x="24" y="0"/>
                                </a:lnTo>
                                <a:lnTo>
                                  <a:pt x="16" y="2"/>
                                </a:lnTo>
                                <a:lnTo>
                                  <a:pt x="8" y="6"/>
                                </a:lnTo>
                                <a:lnTo>
                                  <a:pt x="2" y="16"/>
                                </a:lnTo>
                                <a:lnTo>
                                  <a:pt x="0" y="26"/>
                                </a:lnTo>
                                <a:lnTo>
                                  <a:pt x="2" y="36"/>
                                </a:lnTo>
                                <a:lnTo>
                                  <a:pt x="8" y="44"/>
                                </a:lnTo>
                                <a:lnTo>
                                  <a:pt x="16" y="50"/>
                                </a:lnTo>
                                <a:lnTo>
                                  <a:pt x="24" y="52"/>
                                </a:lnTo>
                                <a:lnTo>
                                  <a:pt x="34" y="50"/>
                                </a:lnTo>
                                <a:lnTo>
                                  <a:pt x="42" y="44"/>
                                </a:lnTo>
                                <a:lnTo>
                                  <a:pt x="48" y="36"/>
                                </a:lnTo>
                                <a:lnTo>
                                  <a:pt x="50" y="26"/>
                                </a:lnTo>
                                <a:lnTo>
                                  <a:pt x="48" y="16"/>
                                </a:lnTo>
                                <a:lnTo>
                                  <a:pt x="42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</wpg:grpSp>
                  </wpg:wgp>
                </a:graphicData>
              </a:graphic>
              <wp14:sizeRelH relativeFrom="page">
                <wp14:pctWidth>90900</wp14:pctWidth>
              </wp14:sizeRelH>
              <wp14:sizeRelV relativeFrom="page">
                <wp14:pctHeight>82300</wp14:pctHeight>
              </wp14:sizeRelV>
            </wp:anchor>
          </w:drawing>
        </mc:Choice>
        <mc:Fallback>
          <w:pict>
            <v:group w14:anchorId="171246AA" id="Group 3592" o:spid="_x0000_s1026" style="position:absolute;margin-left:0;margin-top:0;width:718.55pt;height:503.3pt;z-index:-251633664;mso-width-percent:909;mso-height-percent:823;mso-position-horizontal:center;mso-position-horizontal-relative:page;mso-position-vertical:center;mso-position-vertical-relative:page;mso-width-percent:909;mso-height-percent:823" coordsize="91243,639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">
              <v:group id="Holiday card" o:spid="_x0000_s1027" style="position:absolute;width:18428;height:32012" coordorigin="-47" coordsize="18416,320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">
                <v:rect id="Rectangle 1971" o:spid="_x0000_s1028" style="position:absolute;width:18290;height:141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" fillcolor="#bdd6ee [1300]" stroked="f"/>
                <v:shape id="Freeform 399" o:spid="_x0000_s1029" style="position:absolute;top:3808;width:18286;height:20487;visibility:visible;mso-wrap-style:square;v-text-anchor:top" coordsize="1150,1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" path="m1148,20l1114,4,1078,r-39,4l999,20,959,48,917,91r-39,58l841,212r-38,60l765,325r-36,50l695,418r-33,38l628,488r-33,25l565,533r-28,12l509,551r-24,-2l460,541,438,525,418,502,400,470,384,438,368,416,356,402r-10,-7l334,395r-11,5l315,410r-10,14l295,442r-10,20l276,484r-12,22l250,529r-14,20l218,569r-20,18l178,597r-20,l138,589,120,573,100,553,83,529,65,506,46,480,28,456,12,436,,426r,865l6,1291r18,l46,1291r29,-2l106,1289r38,-2l184,1283r44,-4l278,1277r50,-6l380,1267r54,-6l491,1257r56,-6l606,1245r60,-6l723,1233r58,-6l837,1221r58,-6l947,1211r54,-6l1049,1199r47,-4l1140,1189r10,-2l1150,22r-2,-2xe" fillcolor="#9cc2e5 [1940]" stroked="f">
                  <v:path arrowok="t" o:connecttype="custom" o:connectlocs="1771373,6348;1652116,6348;1524908,76172;1396109,236450;1276852,431640;1159184,595092;1052647,723632;946111,814086;853885,864867;771199,871215;696465,833129;636041,745849;585157,660156;550175,626830;513603,634765;484981,672851;453179,733154;419787,802978;375264,871215;314840,931518;251236,947387;190812,909301;131978,839477;73145,761718;19081,691894;0,2048704;38162,2048704;119258,2045530;228975,2042356;362543,2029661;521553,2016966;690104,2001097;869786,1985228;1059008,1966185;1241869,1947142;1423141,1928099;1591692,1912230;1742752,1896360;1828617,1883665;1825437,31738" o:connectangles="0,0,0,0,0,0,0,0,0,0,0,0,0,0,0,0,0,0,0,0,0,0,0,0,0,0,0,0,0,0,0,0,0,0,0,0,0,0,0,0"/>
                </v:shape>
                <v:shape id="Freeform 400" o:spid="_x0000_s1030" style="position:absolute;left:-47;top:15898;width:18407;height:10696;visibility:visible;mso-wrap-style:square;v-text-anchor:top" coordsize="1150,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" path="m1144,48r-24,21l1098,93r-20,29l1057,152r-22,30l1013,209r-26,22l957,245r-34,8l885,245,841,227,789,192,729,138,699,108,666,82,636,60,603,42,571,26,539,16,507,8,478,2,448,,416,,386,2,358,8r-29,6l301,22,274,32,246,45,220,58,196,72,172,86r-24,16l124,117r-20,19l83,152,65,168,46,184,30,201,12,217,,231,,673r4,l46,673r46,-4l142,661r54,-8l254,645r57,-11l374,622r62,-14l501,594r64,-16l632,562r63,-18l759,529r64,-18l885,495r58,-18l1001,459r54,-16l1104,429r46,-13l1150,46r-6,2xe" fillcolor="white [3212]" stroked="f">
                  <v:path arrowok="t" o:connecttype="custom" o:connectlocs="1792747,109660;1725519,193891;1656690,289247;1579858,367121;1477416,402085;1346161,360764;1166886,219319;1066044,130320;965202,66749;862759,25428;765119,3179;665877,0;573039,12714;481801,34964;393764,71517;313731,114427;236899,162106;166469,216141;104043,266997;48020,319443;0,367121;6403,1069579;147261,1063222;313731,1037794;497807,1007597;697891,966276;904377,918598;1112464,864563;1317349,812117;1509429,758082;1688704,704047;1840767,661136;1831163,76285" o:connectangles="0,0,0,0,0,0,0,0,0,0,0,0,0,0,0,0,0,0,0,0,0,0,0,0,0,0,0,0,0,0,0,0,0"/>
                </v:shape>
                <v:shape id="Freeform 401" o:spid="_x0000_s1031" style="position:absolute;top:20955;width:18258;height:11076;visibility:visible;mso-wrap-style:square;v-text-anchor:top" coordsize="1150,6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" path="m1112,38r-38,32l1041,104r-30,37l981,177r-28,32l925,238r-28,24l867,274r-32,4l799,268,761,242,717,201,693,177,670,151,642,131,616,111,587,94,557,78,527,62,497,50,466,38,434,28,402,18,368,12,334,6,301,2,268,,234,,202,,168,2,134,6r-32,8l71,20,38,28,6,38,,40,,698r364,l374,692r16,-12l406,668r26,-17l456,633r25,-14l509,605r26,-10l563,585r26,-6l616,571r28,-2l672,565r25,l725,563r26,2l779,565r28,4l833,571r26,4l886,579r27,6l939,589r26,6l991,601r26,4l1041,611r26,6l1090,621r24,4l1138,629r12,2l1150,14r-38,24xe" fillcolor="#9cc2e5 [1940]" stroked="f">
                  <v:path arrowok="t" o:connecttype="custom" o:connectlocs="1705214,111084;1605188,223755;1513100,331665;1424187,415771;1325748,441162;1208257,384033;1100292,280884;1019318,207886;931993,149170;836730,98389;739879,60303;638264,28564;530299,9521;425510,0;320720,0;212755,9521;112728,31738;9526,60303;0,1107665;593808,1098144;644615,1060058;724002,1004516;808151,960082;893888,928344;978037,906127;1066950,896606;1151099,893432;1236836,896606;1322573,906127;1406722,918822;1490872,934692;1573433,953734;1652819,969604;1730618,985473;1806828,998168;1825881,22217" o:connectangles="0,0,0,0,0,0,0,0,0,0,0,0,0,0,0,0,0,0,0,0,0,0,0,0,0,0,0,0,0,0,0,0,0,0,0,0"/>
                </v:shape>
                <v:shape id="Freeform 402" o:spid="_x0000_s1032" style="position:absolute;left:8477;top:16287;width:270;height:413;visibility:visible;mso-wrap-style:square;v-text-anchor:top" coordsize="17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" path="m6,r,2l6,8,4,16,,24r10,2l12,20r5,4l12,6,6,xe" fillcolor="#ed7d31 [3205]" stroked="f">
                  <v:path arrowok="t" o:connecttype="custom" o:connectlocs="9526,0;9526,3174;9526,12695;6351,25391;0,38086;15877,41260;19052,31738;26991,38086;19052,9522;9526,0" o:connectangles="0,0,0,0,0,0,0,0,0,0"/>
                </v:shape>
                <v:shape id="Freeform 403" o:spid="_x0000_s1033" style="position:absolute;left:7715;top:14192;width:1714;height:2269;visibility:visible;mso-wrap-style:square;v-text-anchor:top" coordsize="10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" path="m104,137r-6,-4l92,129r-4,-8l82,113r-2,-8l80,97,94,95r,-2l90,91,86,87,80,83,74,78,70,72,66,66,64,58,76,52,72,50,66,44,57,30,53,,51,8,47,24,41,42,27,54r12,4l39,62,37,72,33,85,21,95r10,4l31,99r2,4l35,107r,4l33,119r-6,6l15,131,,139r45,4l45,143r4,-2l56,141r8,-2l72,139r10,l96,139r12,2l108,139r-4,-2xe" fillcolor="#c5e0b3 [1305]" stroked="f">
                  <v:path arrowok="t" o:connecttype="custom" o:connectlocs="165123,217408;155597,211060;146070,204712;139720,192017;130193,179322;127018,166626;127018,153931;149246,150757;149246,147583;142895,144409;136544,138062;127018,131714;117491,123779;111141,114258;104790,104736;101614,92041;120667,82520;114316,79346;104790,69824;90500,47607;84149,0;80974,12695;74623,38086;65097,66650;42869,85693;61921,92041;61921,98389;58746,114258;52395,134888;33342,150757;49219,157105;49219,157105;52395,163452;55570,169800;55570,176148;52395,188843;42869,198365;23816,207886;0,220581;71448,226929;71448,226929;77798,223755;88912,223755;101614,220581;114316,220581;130193,220581;152421,220581;171474,223755;171474,220581;165123,217408" o:connectangles="0,0,0,0,0,0,0,0,0,0,0,0,0,0,0,0,0,0,0,0,0,0,0,0,0,0,0,0,0,0,0,0,0,0,0,0,0,0,0,0,0,0,0,0,0,0,0,0,0,0"/>
                </v:shape>
                <v:shape id="Freeform 404" o:spid="_x0000_s1034" style="position:absolute;left:8572;top:14763;width:143;height:254;visibility:visible;mso-wrap-style:square;v-text-anchor:top" coordsize="9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" path="m2,6l,2,,,,8r,6l2,16r,l9,14,4,12,2,6xe" fillcolor="#a8d08d [1945]" stroked="f">
                  <v:path arrowok="t" o:connecttype="custom" o:connectlocs="3176,9522;0,3174;0,0;0,12696;0,22217;3176,25391;3176,25391;14290,22217;6351,19043;3176,9522" o:connectangles="0,0,0,0,0,0,0,0,0,0"/>
                </v:shape>
                <v:shape id="Freeform 405" o:spid="_x0000_s1035" style="position:absolute;left:8572;top:15144;width:270;height:429;visibility:visible;mso-wrap-style:square;v-text-anchor:top" coordsize="17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" path="m6,12l2,4,,,,8r4,8l6,21r1,2l7,27r4,l13,27r2,-2l17,25,11,21,6,12xe" fillcolor="#a8d08d [1945]" stroked="f">
                  <v:path arrowok="t" o:connecttype="custom" o:connectlocs="9526,19043;3175,6348;0,0;0,12695;6351,25391;9526,33325;11114,36499;11114,42847;17465,42847;20640,42847;23816,39673;26991,39673;17465,33325;9526,19043" o:connectangles="0,0,0,0,0,0,0,0,0,0,0,0,0,0"/>
                </v:shape>
                <v:shape id="Freeform 406" o:spid="_x0000_s1036" style="position:absolute;left:8477;top:15811;width:555;height:540;visibility:visible;mso-wrap-style:square;v-text-anchor:top" coordsize="35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" path="m23,10r,-8l23,,18,8r,8l21,22r,2l14,26,6,28,2,32,,34,4,32,8,30r6,l21,28r4,l31,28r2,l35,28,27,18,23,10xe" fillcolor="#a8d08d [1945]" stroked="f">
                  <v:path arrowok="t" o:connecttype="custom" o:connectlocs="36517,15869;36517,3174;36517,0;28579,12695;28579,25391;33342,34912;33342,38086;22228,41260;9526,44434;3175,50781;0,53955;6351,50781;12702,47607;22228,47607;33342,44434;39693,44434;49219,44434;52395,44434;55570,44434;42868,28564;36517,15869" o:connectangles="0,0,0,0,0,0,0,0,0,0,0,0,0,0,0,0,0,0,0,0,0"/>
                </v:shape>
                <v:shape id="Freeform 407" o:spid="_x0000_s1037" style="position:absolute;left:6667;top:16383;width:254;height:412;visibility:visible;mso-wrap-style:square;v-text-anchor:top" coordsize="16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" path="m6,r,2l4,8,2,16,,22r10,4l10,20r6,4l12,4,6,xe" fillcolor="#ed7d31 [3205]" stroked="f">
                  <v:path arrowok="t" o:connecttype="custom" o:connectlocs="9527,0;9527,3174;6351,12695;3176,25391;0,34912;15878,41260;15878,31738;25404,38086;19053,6348;9527,0" o:connectangles="0,0,0,0,0,0,0,0,0,0"/>
                </v:shape>
                <v:shape id="Freeform 408" o:spid="_x0000_s1038" style="position:absolute;left:5905;top:14287;width:1715;height:2269;visibility:visible;mso-wrap-style:square;v-text-anchor:top" coordsize="10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" path="m102,137r-4,-4l92,127r-6,-6l82,113r-4,-8l78,97,94,93r-2,l88,91,84,87,78,83,74,77,68,72,66,64,64,56,76,52r-4,l66,44,58,28,52,,50,8,48,24,40,42,28,54r12,4l40,62,38,72,32,83,20,93r10,4l32,99r,2l34,105r,6l32,117r-6,6l16,131,,139r46,4l46,143r4,-2l56,141r6,-2l72,139r10,l94,139r14,2l106,141r-4,-4xe" fillcolor="#c5e0b3 [1305]" stroked="f">
                  <v:path arrowok="t" o:connecttype="custom" o:connectlocs="161948,217408;155597,211060;146070,201538;136544,192017;130193,179322;123842,166626;123842,153931;149246,147583;146070,147583;139720,144409;133369,138062;123842,131714;117491,122193;107965,114258;104790,101563;101614,88867;120667,82520;114316,82520;104790,69824;92088,44434;82562,0;79386,12695;76211,38086;63509,66650;44456,85693;63509,92041;63509,98389;60333,114258;50807,131714;31754,147583;47632,153931;50807,157105;50807,160279;53983,166626;53983,176148;50807,185669;41281,195191;25404,207886;0,220581;73035,226929;73035,226929;79386,223755;88912,223755;98439,220581;114316,220581;130193,220581;149246,220581;171474,223755;168299,223755;161948,217408" o:connectangles="0,0,0,0,0,0,0,0,0,0,0,0,0,0,0,0,0,0,0,0,0,0,0,0,0,0,0,0,0,0,0,0,0,0,0,0,0,0,0,0,0,0,0,0,0,0,0,0,0,0"/>
                </v:shape>
                <v:shape id="Freeform 409" o:spid="_x0000_s1039" style="position:absolute;left:5143;top:16192;width:238;height:413;visibility:visible;mso-wrap-style:square;v-text-anchor:top" coordsize="15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" path="m6,r,4l6,10,4,18,,24r10,2l12,22r3,4l14,6,6,xe" fillcolor="#ed7d31 [3205]" stroked="f">
                  <v:path arrowok="t" o:connecttype="custom" o:connectlocs="9526,0;9526,6348;9526,15869;6351,28565;0,38086;15877,41260;19053,34912;23816,41260;22228,9522;9526,0" o:connectangles="0,0,0,0,0,0,0,0,0,0"/>
                </v:shape>
                <v:shape id="Freeform 410" o:spid="_x0000_s1040" style="position:absolute;left:4476;top:14097;width:1699;height:2301;visibility:visible;mso-wrap-style:square;v-text-anchor:top" coordsize="107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" path="m103,139r-4,-6l93,129r-6,-6l81,115r-2,-8l79,97,93,95r,-2l89,91,85,87,79,83,73,80,69,72,65,66,63,58,75,52r-4,l65,44,57,30,53,,51,8,47,26,41,44,27,54r12,4l39,62,37,74,33,85,21,95r10,4l31,99r2,4l35,107r,6l33,119r-6,6l15,131,,139r45,6l47,145r4,-2l55,141r8,l71,139r12,l95,141r12,l107,141r-4,-2xe" fillcolor="#c5e0b3 [1305]" stroked="f">
                  <v:path arrowok="t" o:connecttype="custom" o:connectlocs="163535,220581;157184,211059;147658,204711;138132,195190;128605,182495;125430,169799;125430,153930;147658,150756;147658,147583;141307,144409;134956,138061;125430,131714;115904,126953;109553,114258;103202,104736;100026,92041;119079,82519;112728,82519;103202,69824;90500,47607;84149,0;80974,12695;74623,41260;65097,69824;42868,85693;61921,92041;61921,98388;58746,117431;52395,134887;33342,150756;49219,157104;49219,157104;52395,163452;55570,169799;55570,179321;52395,188842;42868,198364;23816,207885;0,220581;71447,230102;74623,230102;80974,226928;87325,223754;100026,223754;112728,220581;131781,220581;150833,223754;169886,223754;169886,223754;163535,220581" o:connectangles="0,0,0,0,0,0,0,0,0,0,0,0,0,0,0,0,0,0,0,0,0,0,0,0,0,0,0,0,0,0,0,0,0,0,0,0,0,0,0,0,0,0,0,0,0,0,0,0,0,0"/>
                </v:shape>
                <v:shape id="Freeform 411" o:spid="_x0000_s1041" style="position:absolute;left:5238;top:14763;width:127;height:222;visibility:visible;mso-wrap-style:square;v-text-anchor:top" coordsize="8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" path="m2,6l,2,,,,6r,6l2,14r,l8,14,4,10,2,6xe" fillcolor="#a8d08d [1945]" stroked="f">
                  <v:path arrowok="t" o:connecttype="custom" o:connectlocs="3176,9522;0,3174;0,0;0,9522;0,19043;3176,22217;3176,22217;12702,22217;6351,15869;3176,9522" o:connectangles="0,0,0,0,0,0,0,0,0,0"/>
                </v:shape>
                <v:shape id="Freeform 412" o:spid="_x0000_s1042" style="position:absolute;left:5334;top:15144;width:254;height:429;visibility:visible;mso-wrap-style:square;v-text-anchor:top" coordsize="16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" path="m4,12l,4,,,,6r2,8l4,21r2,2l6,27r4,l12,25r2,l16,25,10,19,4,12xe" fillcolor="#a8d08d [1945]" stroked="f">
                  <v:path arrowok="t" o:connecttype="custom" o:connectlocs="6351,19043;0,6348;0,0;0,9522;3176,22217;6351,33325;9527,36499;9527,42847;15878,42847;19053,39673;22229,39673;25404,39673;15878,30152;6351,19043" o:connectangles="0,0,0,0,0,0,0,0,0,0,0,0,0,0"/>
                </v:shape>
                <v:shape id="Freeform 413" o:spid="_x0000_s1043" style="position:absolute;left:5238;top:15811;width:540;height:508;visibility:visible;mso-wrap-style:square;v-text-anchor:top" coordsize="34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" path="m22,8r,-6l22,,18,6r,8l20,20r,4l14,26,6,28,2,30,,32,4,30r4,l14,28r6,l24,28r6,-2l32,26r2,l26,18,22,8xe" fillcolor="#a8d08d [1945]" stroked="f">
                  <v:path arrowok="t" o:connecttype="custom" o:connectlocs="34930,12695;34930,3174;34930,0;28579,9521;28579,22217;31755,31738;31755,38086;22228,41260;9526,44433;3175,47607;0,50781;6351,47607;12702,47607;22228,44433;31755,44433;38106,44433;47632,41260;50808,41260;53983,41260;41281,28564;34930,12695" o:connectangles="0,0,0,0,0,0,0,0,0,0,0,0,0,0,0,0,0,0,0,0,0"/>
                </v:shape>
                <v:shape id="Freeform 414" o:spid="_x0000_s1044" style="position:absolute;left:6762;top:14859;width:127;height:253;visibility:visible;mso-wrap-style:square;v-text-anchor:top" coordsize="8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" path="m4,6l2,2,,,,8r2,4l4,16r,l8,14,6,10,4,6xe" fillcolor="#a8d08d [1945]" stroked="f">
                  <v:path arrowok="t" o:connecttype="custom" o:connectlocs="6351,9522;3176,3174;0,0;0,12696;3176,19043;6351,25391;6351,25391;12702,22217;9527,15869;6351,9522" o:connectangles="0,0,0,0,0,0,0,0,0,0"/>
                </v:shape>
                <v:shape id="Freeform 415" o:spid="_x0000_s1045" style="position:absolute;left:6858;top:15240;width:285;height:428;visibility:visible;mso-wrap-style:square;v-text-anchor:top" coordsize="18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" path="m6,11l2,4,,,,8r2,7l6,21r2,4l8,27r2,l14,25r2,l18,25,10,19,6,11xe" fillcolor="#a8d08d [1945]" stroked="f">
                  <v:path arrowok="t" o:connecttype="custom" o:connectlocs="9526,17456;3175,6348;0,0;0,12695;3175,23804;9526,33325;12702,39673;12702,42847;15877,42847;22228,39673;25404,39673;28579,39673;15877,30152;9526,17456" o:connectangles="0,0,0,0,0,0,0,0,0,0,0,0,0,0"/>
                </v:shape>
                <v:shape id="Freeform 416" o:spid="_x0000_s1046" style="position:absolute;left:6667;top:15906;width:540;height:540;visibility:visible;mso-wrap-style:square;v-text-anchor:top" coordsize="34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" path="m22,10r,-8l22,,18,8r,8l18,20r2,4l12,26,6,28,,32r,2l2,32,8,30r4,l18,30r6,-2l28,28r4,l34,28,24,20,22,10xe" fillcolor="#a8d08d [1945]" stroked="f">
                  <v:path arrowok="t" o:connecttype="custom" o:connectlocs="34930,15869;34930,3174;34930,0;28579,12695;28579,25391;28579,31738;31755,38086;19053,41260;9526,44434;0,50781;0,53955;3175,50781;12702,47607;19053,47607;28579,47607;38106,44434;44457,44434;50808,44434;53983,44434;38106,31738;34930,15869" o:connectangles="0,0,0,0,0,0,0,0,0,0,0,0,0,0,0,0,0,0,0,0,0"/>
                </v:shape>
                <v:shape id="Freeform 417" o:spid="_x0000_s1047" style="position:absolute;left:8572;top:5143;width:9796;height:26803;visibility:visible;mso-wrap-style:square;v-text-anchor:top" coordsize="617,16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" path="m611,881l597,870r-8,-12l583,844r-2,-12l583,818r8,-12l613,786r4,-4l617,689r-2,-2l599,671,585,655,567,638,551,618,536,598,520,580,504,560,492,540,480,523,470,505r-8,-18l456,471r-2,-16l454,441r8,-19l476,416r14,l506,422r14,7l532,435r6,-2l538,422r-6,-18l522,390,510,376,498,362r-8,-14l486,336r6,-16l504,305r20,-18l543,265r20,-22l579,223r8,-16l587,196r-10,-3l551,199r-27,10l500,221r-18,6l470,231r-12,2l450,229r-6,-12l438,199r-8,-24l420,148,408,115,394,84,378,54,363,28,347,10,334,r-4,l326,r-4,2l320,4,310,48r,73l312,196r-4,41l302,245r-10,12l282,267r-12,10l256,289r-14,12l228,312r-14,12l202,334r-12,10l180,354r-8,10l168,370r-2,6l168,382r6,2l184,386r12,2l208,388r12,l234,388r14,l262,388r12,l286,388r12,2l306,390r6,2l318,396r2,4l318,406r-4,6l304,425r-4,14l300,451r4,10l312,467r10,2l334,467r13,-6l360,455r7,2l376,465r3,14l379,497r-3,22l367,542r-12,26l341,594r-19,30l304,655r-20,32l266,717r-16,26l238,762r-8,16l228,788r4,8l242,804r12,6l268,816r12,4l292,824r8,4l302,834r4,14l306,868r-2,21l300,913r-12,24l272,959r-24,18l236,984r-14,8l208,998r-14,4l180,1008r-14,4l154,1016r-9,4l135,1024r-11,4l118,1034r-6,4l111,1044r-3,8l111,1060r6,10l129,1090r19,19l168,1127r22,16l212,1157r18,14l246,1179r12,6l264,1191r,8l260,1210r-8,13l242,1236r-12,14l216,1265r-12,13l196,1286r-10,9l174,1301r-12,8l150,1315r-11,7l124,1330r-13,4l96,1340r-12,6l72,1350r-12,4l50,1358r-10,2l32,1362r-6,l16,1364r-8,2l,1370r,8l,1388r8,14l22,1418r20,19l54,1449r12,10l78,1467r12,8l100,1481r11,6l123,1491r10,6l141,1499r9,2l160,1503r10,2l180,1505r8,-2l198,1503r8,-2l216,1499r12,-4l240,1493r12,-2l266,1489r12,-4l292,1485r12,-2l318,1483r12,l340,1485r9,4l357,1493r6,6l367,1505r5,10l372,1535r-5,19l361,1572r-10,16l340,1604r-14,10l312,1622r-18,2l292,1624r-4,2l284,1632r-4,4l280,1642r4,8l292,1659r16,10l322,1677r16,6l353,1689r2,l553,1689r10,-12l571,1663r2,-9l575,1650r2,l585,1650r14,2l613,1652r4,l617,887r-6,-6xe" fillcolor="white [3212]" stroked="f">
                  <v:path arrowok="t" o:connecttype="custom" o:connectlocs="922467,1320312;979625,1093383;874835,980712;762107,829955;720826,699829;825616,680786;828791,618896;781160,507812;919292,353882;831967,331665;714475,363403;647791,182495;530299,0;492194,76172;463615,407837;362001,495117;273088,577636;292141,612548;393755,615722;485843,618896;498545,653808;495370,741088;582694,725219;582694,860107;450913,1090209;362001,1250487;444562,1301269;485843,1377440;393755,1550414;285790,1599608;196878,1631347;176237,1682128;301667,1813842;419159,1890013;365176,1983641;276264,2064574;176237,2116942;79386,2155028;12702,2167723;34930,2250243;142895,2340697;223869,2378783;298492,2385130;381053,2369261;482668,2353392;566817,2369261;582694,2466063;495370,2573973;444562,2596190;511247,2661253;893888,2661253;928818,2618406;970099,1398070" o:connectangles="0,0,0,0,0,0,0,0,0,0,0,0,0,0,0,0,0,0,0,0,0,0,0,0,0,0,0,0,0,0,0,0,0,0,0,0,0,0,0,0,0,0,0,0,0,0,0,0,0,0,0,0,0"/>
                </v:shape>
                <v:shape id="Freeform 418" o:spid="_x0000_s1048" style="position:absolute;left:14097;top:28384;width:3016;height:3253;visibility:visible;mso-wrap-style:square;v-text-anchor:top" coordsize="190,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" path="m64,r,6l62,22,60,46,56,75r-8,29l38,136,22,162,,186r106,19l126,164r64,32l148,42,64,xe" fillcolor="#ed7d31 [3205]" stroked="f">
                  <v:path arrowok="t" o:connecttype="custom" o:connectlocs="101614,0;101614,9521;98439,34912;95263,72998;88912,119018;76211,165039;60333,215820;34930,257080;0,295166;168298,325317;200053,260254;301667,311035;234983,66650;101614,0" o:connectangles="0,0,0,0,0,0,0,0,0,0,0,0,0,0"/>
                </v:shape>
                <v:shape id="Freeform 419" o:spid="_x0000_s1049" style="position:absolute;left:9144;top:11430;width:9177;height:19360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" path="m9827,4270l9550,4123,9273,3943,9031,3770,8893,3574v-35,-77,-69,-153,-104,-230c8801,3257,8812,3169,8824,3082r34,l8927,3082r139,l9239,3066r207,-33l9654,2984r208,-58l10000,2877r,-66c9977,2806,9954,2800,9931,2795v-46,-22,-93,-43,-139,-65l9550,2648r-242,-99l9031,2418,8720,2270,8426,2107,8080,1918,7768,1705,7457,1475,7180,1213,6938,943,6730,648c6672,539,6615,429,6557,320,6522,213,6488,107,6453,r,16l6453,98v-11,41,-23,82,-34,123c6396,276,6372,330,6349,385v-23,66,-46,131,-69,197l6211,795v-35,82,-69,164,-104,246l5969,1279r-139,262l5623,1803v-69,85,-139,169,-208,254l5173,2320r-277,229l4550,2762r-346,164l3824,3066r1211,131l5035,3213v11,22,23,44,34,66l5069,3361r,114l5069,3623v-11,55,-23,109,-34,164c5012,3839,4988,3891,4965,3943v-34,60,-69,120,-103,180c4816,4189,4769,4254,4723,4320r-207,180l4204,4680r-311,172l3443,5016r-485,132l2336,5262r-675,82l1661,5361r35,32c1730,5407,1765,5420,1799,5434v17,17,35,33,52,50l1955,5541r173,66l2266,5689r208,81l2682,5852r207,74l3166,6000r277,82l3754,6148r312,65l4412,6262r346,33l4758,6311r,50c4735,6383,4712,6404,4689,6426v-23,33,-47,66,-70,99c4585,6569,4550,6612,4516,6656r-139,123l4170,6926r-208,148l3685,7221r-346,164l2958,7533r-449,139l1990,7803r-571,99l761,8000,,8066v12,5,23,11,35,16c46,8087,58,8093,69,8098v23,17,46,33,69,50c184,8170,231,8191,277,8213r138,66l588,8344r173,66l1003,8492r243,57l1488,8615r311,49l2059,8697r346,33l2716,8730r381,-17l3443,8664r381,-49l4204,8598r381,l4931,8598r346,33l5623,8680r346,66l6280,8811r312,82l6903,8992r277,98l7457,9189r277,98l7976,9385r277,90l8460,9574r173,65l8789,9705r208,65l9170,9820r173,49l9481,9902r173,32l9827,9967r173,17l10000,10000r,-5680l9827,4270xe" fillcolor="#a8d08d [1945]" stroked="f">
                  <v:path arrowok="t" o:connecttype="custom" o:connectlocs="901828,826687;876407,798227;850987,763378;828778,729885;816114,691939;806570,647410;809782,596686;812902,596686;819234,596686;831990,596686;847867,593588;866863,587199;885951,577713;905040,566484;917704,556997;917704,544219;911372,541122;898616,528537;876407,512662;854199,493495;828778,468133;800238,439480;773257,407922;741505,371331;712872,330094;684332,285565;658911,234841;636703,182568;617615,125455;601739,61953;592194,0;592194,3098;592194,18973;589074,42786;582650,74537;576318,112677;569986,153915;560442,201541;547778,247619;535021,298343;516025,349067;496937,398242;474728,449160;449308,493495;417555,534733;385803,566484;350930,593588;462064,618950;462064,622048;465184,634826;465184,650701;465184,672772;465184,701425;462064,733176;455640,763378;446188,798227;433432,836367;414435,871215;385803,906064;357262,939364;315965,971115;271457,996670;214376,1018741;152431,1034617;152431,1037908;155643,1044103;165095,1052041;169867,1061721;179411,1072756;195287,1085534;207952,1101410;227040,1117092;246128,1132967;265125,1147294;290545,1161620;315965,1177496;344506,1190274;373138,1202858;404891,1212344;436644,1218733;436644,1221831;436644,1231511;430311,1244095;423887,1263262;414435,1288624;401679,1312437;382683,1340897;363594,1369550;338174,1398010;306421,1429761;271457,1458414;230252,1485325;182623,1510687;130222,1529854;69837,1548827;0,1561605;3212,1564703;6332,1567800;12664,1577481;25420,1590065;38085,1602843;53961,1615427;69837,1628205;92046,1644080;114346,1655115;136554,1667893;165095,1677380;188955,1683769;220708,1690158;249248,1690158;284213,1686866;315965,1677380;350930,1667893;385803,1664602;420767,1664602;452520,1664602;484272,1670991;516025,1680478;547778,1693255;576318,1705840;604950,1721715;633491,1740882;658911,1759855;684332,1779022;709752,1797995;731961,1816968;757381,1834392;776378,1853559;792254,1866143;806570,1878921;825658,1891505;841535,1901185;857411,1910672;870075,1917061;885951,1923256;901828,1929645;917704,1932936;917704,1936034;917704,836367;901828,826687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rect id="Rectangle 1993" o:spid="_x0000_s1050" style="position:absolute;left:18288;top:20669;width:31;height: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" fillcolor="#70ad47 [3209]" stroked="f"/>
                <v:shape id="Freeform 421" o:spid="_x0000_s1051" style="position:absolute;left:14835;top:14859;width:3477;height:5792;visibility:visible;mso-wrap-style:square;v-text-anchor:top" coordsize="21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" path="m191,349l177,339,161,325,149,309,136,291,122,275,110,258,100,240,90,222,82,208,76,194,70,182r-4,-8l66,168r,-2l72,164r10,-2l94,160r12,-2l118,154r8,-4l128,147r-4,-4l114,135,102,117,88,95,76,69,64,43,54,22,48,6,46,,44,24r4,25l52,71r8,20l66,109r8,16l78,133r2,2l,168r2,26l10,216r12,22l34,256r18,17l70,289r20,14l112,317r20,12l151,339r18,8l185,353r16,6l211,363r6,2l219,365r,l205,359,191,349xe" fillcolor="#70ad47 [3209]" stroked="f">
                  <v:path arrowok="t" o:connecttype="custom" o:connectlocs="303255,553832;281027,537963;255623,515747;236570,490356;215930,461791;193702,436401;174649,409423;158772,380859;142895,352295;130193,330078;120667,307861;111141,288818;104790,276123;104790,266601;104790,263427;114316,260254;130193,257080;149246,253906;168298,250732;187351,244384;200053,238037;203228,233276;196877,226928;181000,214233;161948,185669;139719,150757;120667,109497;101614,68237;85737,34912;76211,9521;73035,0;69860,38086;76211,77759;82562,112671;95263,144409;104790,172973;117491,198364;123842,211059;127018,214233;0,266601;3175,307861;15877,342773;34930,377685;53983,406250;82562,433227;111141,458618;142895,480834;177825,503051;209579,522094;239746,537963;268325,550659;293728,560180;319132,569702;335009,576049;344536,579223;347711,579223;347711,579223;325483,569702;303255,553832" o:connectangles="0,0,0,0,0,0,0,0,0,0,0,0,0,0,0,0,0,0,0,0,0,0,0,0,0,0,0,0,0,0,0,0,0,0,0,0,0,0,0,0,0,0,0,0,0,0,0,0,0,0,0,0,0,0,0,0,0,0,0"/>
                </v:shape>
                <v:shape id="Freeform 422" o:spid="_x0000_s1052" style="position:absolute;left:16359;top:22002;width:1984;height:4761;visibility:visible;mso-wrap-style:square;v-text-anchor:top" coordsize="125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" path="m115,209l105,189,93,169,83,149,75,133,67,115,61,99,57,85,55,75r,-8l57,63r8,-6l77,49,87,39,99,30,109,18,117,8r4,-6l123,r-4,2l105,8,85,18,61,30,40,39,20,49,6,57,,63,2,75,8,99r12,34l34,171r17,40l73,249r26,31l125,300r,-77l115,209xe" fillcolor="#70ad47 [3209]" stroked="f">
                  <v:path arrowok="t" o:connecttype="custom" o:connectlocs="182588,331665;166711,299927;147658,268188;131781,236450;119079,211059;106377,182495;96851,157104;90500,134888;87325,119019;87325,106323;90500,99976;103202,90454;122254,77759;138132,61890;157184,47607;173061,28564;185763,12695;192114,3174;195290,0;188939,3174;166711,12695;134956,28564;96851,47607;63509,61890;31754,77759;9526,90454;0,99976;3175,119019;12702,157104;31754,211059;53982,271362;80974,334839;115904,395141;157184,444336;198465,476074;198465,353882;182588,331665" o:connectangles="0,0,0,0,0,0,0,0,0,0,0,0,0,0,0,0,0,0,0,0,0,0,0,0,0,0,0,0,0,0,0,0,0,0,0,0,0"/>
                </v:shape>
                <v:shape id="Freeform 423" o:spid="_x0000_s1053" style="position:absolute;left:14097;top:27051;width:3889;height:3078;visibility:visible;mso-wrap-style:square;v-text-anchor:top" coordsize="245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" path="m237,172r-6,-13l221,147,211,131,199,115,188,101,174,85,160,69,148,56,134,42,120,30,108,20,98,12,88,6,82,2,68,,54,2,40,8,28,14,18,22,8,28,2,34,,34r18,4l34,46r20,8l74,65,94,77r20,14l134,105r20,14l172,133r18,14l205,159r14,11l229,180r8,6l243,192r2,2l243,184r-6,-12xe" fillcolor="#70ad47 [3209]" stroked="f">
                  <v:path arrowok="t" o:connecttype="custom" o:connectlocs="376290,272949;366764,252319;350887,233276;335009,207886;315957,182495;298492,160278;276264,134888;254036,109497;234983,88867;212755,66650;190527,47607;171474,31738;155597,19043;139720,9521;130193,3174;107965,0;85737,3174;63509,12695;44456,22217;28579,34912;12702,44434;3175,53955;0,53955;28579,60303;53983,72998;85737,85693;117491,103149;149246,122192;181000,144409;212755,166626;244509,188843;273088,211059;301667,233276;325483,252319;347711,269775;363588,285644;376290,295166;385817,304687;388992,307861;385817,291992;376290,272949" o:connectangles="0,0,0,0,0,0,0,0,0,0,0,0,0,0,0,0,0,0,0,0,0,0,0,0,0,0,0,0,0,0,0,0,0,0,0,0,0,0,0,0,0"/>
                </v:shape>
                <v:shape id="Freeform 424" o:spid="_x0000_s1054" style="position:absolute;left:11620;top:5524;width:5986;height:6776;visibility:visible;mso-wrap-style:square;v-text-anchor:top" coordsize="377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" path="m228,239l149,r4,235l,338,167,328r-37,99l218,352r94,36l266,285,377,189,228,239xe" fillcolor="#ffc000 [3207]" stroked="f">
                  <v:path arrowok="t" o:connecttype="custom" o:connectlocs="362001,379272;236571,0;242922,372925;0,536377;265150,520508;206404,677612;346124,558593;495370,615722;422335,452270;598572,299927;362001,379272" o:connectangles="0,0,0,0,0,0,0,0,0,0,0"/>
                </v:shape>
                <v:shape id="Freeform 425" o:spid="_x0000_s1055" style="position:absolute;left:15430;top:23717;width:1159;height:1301;visibility:visible;mso-wrap-style:square;v-text-anchor:top" coordsize="73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" path="m69,20l65,14,59,10,53,4,47,2,38,,32,,24,2,18,6r-6,4l8,16,4,24,2,32,,39r,9l2,56r2,8l10,70r4,4l20,78r6,4l34,82r6,l48,80r7,-4l61,72r4,-6l69,60r4,-8l73,43r,-7l71,28,69,20xe" fillcolor="white [3212]" stroked="f">
                  <v:path arrowok="t" o:connecttype="custom" o:connectlocs="109553,31738;103202,22217;93676,15869;84149,6348;74623,3174;60334,0;50807,0;38105,3174;28579,9521;19053,15869;12702,25391;6351,38086;3175,50781;0,61890;0,76172;3175,88867;6351,101563;15877,111084;22228,117432;31755,123779;41281,130127;53983,130127;63509,130127;76211,126953;87325,120606;96851,114258;103202,104736;109553,95215;115904,82520;115904,68237;115904,57129;112729,44434;109553,31738" o:connectangles="0,0,0,0,0,0,0,0,0,0,0,0,0,0,0,0,0,0,0,0,0,0,0,0,0,0,0,0,0,0,0,0,0"/>
                </v:shape>
                <v:shape id="Freeform 426" o:spid="_x0000_s1056" style="position:absolute;left:11239;top:26479;width:1159;height:1317;visibility:visible;mso-wrap-style:square;v-text-anchor:top" coordsize="73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" path="m69,20l65,14,61,8,53,4,47,2,41,,33,,27,2,18,6r-4,4l8,16,4,24,2,32,,40r,8l2,56r4,7l8,71r6,4l21,79r6,2l35,83r6,l49,81r6,-4l61,73r4,-6l69,60r2,-8l73,44r,-8l71,28,69,20xe" fillcolor="white [3212]" stroked="f">
                  <v:path arrowok="t" o:connecttype="custom" o:connectlocs="109553,31738;103202,22217;96851,12695;84149,6348;74623,3174;65097,0;52395,0;42869,3174;28579,9521;22228,15869;12702,25391;6351,38086;3175,50781;0,63477;0,76172;3175,88867;9526,99976;12702,112671;22228,119019;33342,125366;42869,128540;55570,131714;65097,131714;77799,128540;87325,122193;96851,115845;103202,106323;109553,95215;112729,82520;115904,69824;115904,57129;112729,44434;109553,31738" o:connectangles="0,0,0,0,0,0,0,0,0,0,0,0,0,0,0,0,0,0,0,0,0,0,0,0,0,0,0,0,0,0,0,0,0"/>
                </v:shape>
                <v:shape id="Freeform 427" o:spid="_x0000_s1057" style="position:absolute;left:15621;top:28003;width:1143;height:1317;visibility:visible;mso-wrap-style:square;v-text-anchor:top" coordsize="72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" path="m68,20l64,14,58,10,52,4,46,2,38,,32,2,24,4,18,8r-6,4l8,18,4,24,2,32,,41r,8l2,57r2,8l10,71r4,4l20,81r6,2l34,83r6,l48,83r6,-4l60,73r4,-6l68,61r2,-8l72,45r,-8l70,28,68,20xe" fillcolor="white [3212]" stroked="f">
                  <v:path arrowok="t" o:connecttype="custom" o:connectlocs="107965,31738;101614,22217;92088,15869;82562,6348;73035,3174;60333,0;50807,3174;38105,6348;28579,12695;19053,19043;12702,28564;6351,38086;3175,50781;0,65064;0,77759;3175,90454;6351,103150;15877,112671;22228,119019;31754,128540;41281,131714;53983,131714;63509,131714;76211,131714;85737,125366;95263,115845;101614,106323;107965,96802;111141,84107;114316,71411;114316,58716;111141,44434;107965,31738" o:connectangles="0,0,0,0,0,0,0,0,0,0,0,0,0,0,0,0,0,0,0,0,0,0,0,0,0,0,0,0,0,0,0,0,0"/>
                </v:shape>
                <v:shape id="Freeform 428" o:spid="_x0000_s1058" style="position:absolute;left:13144;top:22193;width:762;height:841;visibility:visible;mso-wrap-style:square;v-text-anchor:top" coordsize="48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" path="m44,12l42,8,40,4,34,2,30,,26,,22,,16,,12,4,8,6,6,10,2,14r,6l,23r,6l2,35r2,4l6,43r4,4l14,49r4,2l22,53r6,-2l32,51r4,-2l40,45r2,-4l46,37r,-4l48,27r,-5l46,18,44,12xe" fillcolor="white [3212]" stroked="f">
                  <v:path arrowok="t" o:connecttype="custom" o:connectlocs="69860,19043;66685,12695;63509,6348;53983,3174;47632,0;41281,0;34930,0;25404,0;19053,6348;12702,9521;9526,15869;3175,22217;3175,31738;0,36499;0,46020;3175,55542;6351,61889;9526,68237;15877,74585;22228,77758;28579,80932;34930,84106;44456,80932;50807,80932;57158,77758;63509,71411;66685,65063;73036,58716;73036,52368;76211,42846;76211,34912;73036,28564;69860,19043" o:connectangles="0,0,0,0,0,0,0,0,0,0,0,0,0,0,0,0,0,0,0,0,0,0,0,0,0,0,0,0,0,0,0,0,0"/>
                </v:shape>
                <v:shape id="Freeform 429" o:spid="_x0000_s1059" style="position:absolute;left:13906;top:19431;width:1127;height:1301;visibility:visible;mso-wrap-style:square;v-text-anchor:top" coordsize="71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" path="m67,20l63,14,57,8,51,4,45,2,37,,31,,23,2,17,6r-6,4l7,16,4,24,2,30,,38r,8l2,54r2,8l9,68r4,6l19,78r6,2l33,82r6,l47,80r6,-4l59,72r4,-6l67,60r2,-8l71,44r,-8l69,28,67,20xe" fillcolor="white [3212]" stroked="f">
                  <v:path arrowok="t" o:connecttype="custom" o:connectlocs="106377,31738;100026,22217;90500,12695;80974,6348;71447,3174;58746,0;49219,0;36518,3174;26991,9521;17465,15869;11114,25391;6351,38086;3175,47607;0,60303;0,72998;3175,85693;6351,98389;14289,107910;20640,117432;30167,123779;39693,126953;52395,130127;61921,130127;74623,126953;84149,120606;93675,114258;100026,104736;106377,95215;109553,82520;112728,69824;112728,57129;109553,44434;106377,31738" o:connectangles="0,0,0,0,0,0,0,0,0,0,0,0,0,0,0,0,0,0,0,0,0,0,0,0,0,0,0,0,0,0,0,0,0"/>
                </v:shape>
                <v:shape id="Freeform 430" o:spid="_x0000_s1060" style="position:absolute;left:14406;top:15621;width:1143;height:1301;visibility:visible;mso-wrap-style:square;v-text-anchor:top" coordsize="72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" path="m66,20l64,14,58,8,52,4,46,2,38,,32,,24,2,18,6r-6,4l8,16,4,24,,30r,8l,46r2,8l4,62r4,6l12,74r6,4l26,80r6,2l40,82r6,-2l54,76r4,-4l64,66r4,-6l70,52r2,-8l72,36,70,28,66,20xe" fillcolor="white [3212]" stroked="f">
                  <v:path arrowok="t" o:connecttype="custom" o:connectlocs="104790,31738;101614,22217;92088,12695;82562,6348;73035,3174;60333,0;50807,0;38105,3174;28579,9521;19053,15869;12702,25391;6351,38086;0,47607;0,60303;0,72998;3175,85693;6351,98389;12702,107910;19053,117432;28579,123779;41281,126953;50807,130127;63509,130127;73035,126953;85737,120606;92088,114258;101614,104736;107965,95215;111141,82520;114316,69824;114316,57129;111141,44434;104790,31738" o:connectangles="0,0,0,0,0,0,0,0,0,0,0,0,0,0,0,0,0,0,0,0,0,0,0,0,0,0,0,0,0,0,0,0,0"/>
                </v:shape>
                <v:shape id="Freeform 431" o:spid="_x0000_s1061" style="position:absolute;left:10001;top:17621;width:1143;height:1269;visibility:visible;mso-wrap-style:square;v-text-anchor:top" coordsize="72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" path="m66,20l64,14,58,8,52,4,47,,39,,31,,25,2,18,6r-6,4l8,14,4,22,2,28,,36r,8l2,52r2,8l8,66r4,6l20,76r7,2l33,80r8,l49,78r5,-4l58,70r6,-6l68,58r2,-8l72,42r,-8l70,26,66,20xe" fillcolor="white [3212]" stroked="f">
                  <v:path arrowok="t" o:connecttype="custom" o:connectlocs="104790,31738;101614,22217;92088,12695;82562,6348;74623,0;61921,0;49219,0;39693,3174;28579,9521;19053,15869;12702,22217;6351,34912;3175,44434;0,57129;0,69824;3175,82519;6351,95215;12702,104736;19053,114258;31754,120605;42869,123779;52395,126953;65097,126953;77798,123779;85737,117432;92088,111084;101614,101562;107965,92041;111141,79346;114316,66650;114316,53955;111141,41260;104790,31738" o:connectangles="0,0,0,0,0,0,0,0,0,0,0,0,0,0,0,0,0,0,0,0,0,0,0,0,0,0,0,0,0,0,0,0,0"/>
                </v:shape>
                <v:shape id="Freeform 432" o:spid="_x0000_s1062" style="position:absolute;top:21713;width:11510;height:2269;visibility:visible;mso-wrap-style:square;v-text-anchor:top" coordsize="719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" path="m52,65l88,57r36,-7l160,46r36,-2l234,42r36,l305,44r35,2l374,50r34,3l440,59r32,6l501,73r28,6l557,87r26,8l608,101r22,8l650,115r18,6l681,127r14,6l705,137r8,2l717,141r2,2l691,121,662,101,630,85,599,69,567,55,535,44,503,34,472,26,440,18,406,12,376,6,342,4,311,,280,,250,,218,,190,,160,2,134,6,106,8,81,12,57,16,34,22,12,26,,30,,81,16,75,52,65xe" fillcolor="white [3212]" stroked="f">
                  <v:path arrowok="t" o:connecttype="custom" o:connectlocs="83249,103150;140883,90454;198518,79346;256152,72998;313786,69824;374622,66650;432256,66650;488289,69824;544323,72998;598755,79346;653187,84107;704417,93628;755648,103150;802075,115845;846902,125366;891728,138062;933353,150757;973377,160279;1008598,172974;1040617,182495;1069434,192017;1090246,201538;1112659,211060;1128669,217408;1141476,220581;1147880,223755;1151082,226929;1106255,192017;1059828,160279;1008598,134888;958968,109497;907738,87280;856507,69824;805277,53955;755648,41260;704417,28564;649985,19043;601957,9521;547524,6348;497895,0;448266,0;400237,0;349007,0;304180,0;256152,3174;214527,9521;169701,12695;129677,19043;91254,25391;54432,34912;19211,41260;0,47607;0,128540;25615,119019;83249,103150" o:connectangles="0,0,0,0,0,0,0,0,0,0,0,0,0,0,0,0,0,0,0,0,0,0,0,0,0,0,0,0,0,0,0,0,0,0,0,0,0,0,0,0,0,0,0,0,0,0,0,0,0,0,0,0,0,0,0"/>
                </v:shape>
                <v:shape id="Freeform 433" o:spid="_x0000_s1063" style="position:absolute;left:10096;top:15144;width:175;height:191;visibility:visible;mso-wrap-style:square;v-text-anchor:top" coordsize="11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" path="m9,l5,,2,,,2,,4,,6,,8r,2l2,12r3,l9,12r2,-2l11,8r,-2l11,4r,-2l9,xe" fillcolor="white [3212]" stroked="f">
                  <v:path arrowok="t" o:connecttype="custom" o:connectlocs="14290,0;7939,0;3175,0;0,3174;0,6348;0,9522;0,12695;0,15869;3175,19043;7939,19043;14290,19043;17465,15869;17465,12695;17465,9522;17465,6348;17465,3174;14290,0" o:connectangles="0,0,0,0,0,0,0,0,0,0,0,0,0,0,0,0,0"/>
                </v:shape>
                <v:shape id="Freeform 434" o:spid="_x0000_s1064" style="position:absolute;left:8763;top:11715;width:476;height:492;visibility:visible;mso-wrap-style:square;v-text-anchor:top" coordsize="30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" path="m26,6l20,2,14,,9,2,5,6,3,9,,15r3,6l5,27r4,4l14,31r6,l26,27r2,-6l30,15,28,9,26,6xe" fillcolor="white [3212]" stroked="f">
                  <v:path arrowok="t" o:connecttype="custom" o:connectlocs="41281,9521;31755,3174;22228,0;14290,3174;7939,9521;4763,14282;0,23804;4763,33325;7939,42846;14290,49194;22228,49194;31755,49194;41281,42846;44457,33325;47632,23804;44457,14282;41281,9521" o:connectangles="0,0,0,0,0,0,0,0,0,0,0,0,0,0,0,0,0"/>
                </v:shape>
                <v:shape id="Freeform 435" o:spid="_x0000_s1065" style="position:absolute;left:5334;top:13049;width:444;height:476;visibility:visible;mso-wrap-style:square;v-text-anchor:top" coordsize="28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" path="m24,4l20,,14,,8,,4,4,,8r,8l,22r4,4l8,30r6,l20,30r4,-4l26,22r2,-6l26,8,24,4xe" fillcolor="white [3212]" stroked="f">
                  <v:path arrowok="t" o:connecttype="custom" o:connectlocs="38105,6348;31754,0;22228,0;12702,0;6351,6348;0,12695;0,25390;0,34912;6351,41259;12702,47607;22228,47607;31754,47607;38105,41259;41281,34912;44456,25390;41281,12695;38105,6348" o:connectangles="0,0,0,0,0,0,0,0,0,0,0,0,0,0,0,0,0"/>
                </v:shape>
                <v:shape id="Freeform 436" o:spid="_x0000_s1066" style="position:absolute;left:11620;top:16478;width:699;height:777;visibility:visible;mso-wrap-style:square;v-text-anchor:top" coordsize="44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" path="m38,8l32,2,22,,14,2,8,8,2,16,,26r2,8l8,42r6,5l22,49,32,47r6,-5l42,34r2,-8l42,16,38,8xe" fillcolor="white [3212]" stroked="f">
                  <v:path arrowok="t" o:connecttype="custom" o:connectlocs="60334,12695;50807,3174;34930,0;22228,3174;12702,12695;3175,25391;0,41260;3175,53955;12702,66651;22228,74585;34930,77759;50807,74585;60334,66651;66685,53955;69860,41260;66685,25391;60334,12695" o:connectangles="0,0,0,0,0,0,0,0,0,0,0,0,0,0,0,0,0"/>
                </v:shape>
                <v:shape id="Freeform 437" o:spid="_x0000_s1067" style="position:absolute;left:14097;top:14001;width:571;height:603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" path="m32,4l26,,18,,12,,6,4,2,12,,18r2,8l6,32r6,4l18,38r8,-2l32,32r4,-6l36,18r,-6l32,4xe" fillcolor="white [3212]" stroked="f">
                  <v:path arrowok="t" o:connecttype="custom" o:connectlocs="50807,6348;41281,0;28579,0;19053,0;9526,6348;3175,19043;0,28565;3175,41260;9526,50781;19053,57129;28579,60303;41281,57129;50807,50781;57158,41260;57158,28565;57158,19043;50807,6348" o:connectangles="0,0,0,0,0,0,0,0,0,0,0,0,0,0,0,0,0"/>
                </v:shape>
                <v:shape id="Freeform 438" o:spid="_x0000_s1068" style="position:absolute;left:12382;top:12382;width:413;height:444;visibility:visible;mso-wrap-style:square;v-text-anchor:top" coordsize="26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" path="m22,4l18,,12,,8,,4,4,2,8,,14r2,6l4,24r4,2l12,28r6,-2l22,24r2,-4l26,14,24,8,22,4xe" fillcolor="white [3212]" stroked="f">
                  <v:path arrowok="t" o:connecttype="custom" o:connectlocs="34930,6348;28579,0;19053,0;12702,0;6351,6348;3175,12695;0,22217;3175,31739;6351,38086;12702,41260;19053,44434;28579,41260;34930,38086;38106,31739;41281,22217;38106,12695;34930,6348" o:connectangles="0,0,0,0,0,0,0,0,0,0,0,0,0,0,0,0,0"/>
                </v:shape>
                <v:shape id="Freeform 439" o:spid="_x0000_s1069" style="position:absolute;left:10191;top:19431;width:381;height:476;visibility:visible;mso-wrap-style:square;v-text-anchor:top" coordsize="24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" path="m22,6l16,2,12,,6,2,2,6,,10r,6l,20r2,6l6,28r6,2l16,28r6,-2l24,20r,-4l24,10,22,6xe" fillcolor="white [3212]" stroked="f">
                  <v:path arrowok="t" o:connecttype="custom" o:connectlocs="34930,9521;25403,3174;19053,0;9526,3174;3175,9521;0,15869;0,25390;0,31738;3175,41259;9526,44433;19053,47607;25403,44433;34930,41259;38105,31738;38105,25390;38105,15869;34930,9521" o:connectangles="0,0,0,0,0,0,0,0,0,0,0,0,0,0,0,0,0"/>
                </v:shape>
                <v:shape id="Freeform 440" o:spid="_x0000_s1070" style="position:absolute;left:11525;top:2762;width:159;height:190;visibility:visible;mso-wrap-style:square;v-text-anchor:top" coordsize="10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" path="m8,l4,,2,,,2,,4,,6,,8r,2l2,12r2,l8,12r2,-2l10,8r,-2l10,4r,-2l8,xe" fillcolor="white [3212]" stroked="f">
                  <v:path arrowok="t" o:connecttype="custom" o:connectlocs="12702,0;6351,0;3175,0;0,3174;0,6348;0,9522;0,12695;0,15869;3175,19043;6351,19043;12702,19043;15877,15869;15877,12695;15877,9522;15877,6348;15877,3174;12702,0" o:connectangles="0,0,0,0,0,0,0,0,0,0,0,0,0,0,0,0,0"/>
                </v:shape>
                <v:shape id="Freeform 441" o:spid="_x0000_s1071" style="position:absolute;left:6762;top:666;width:445;height:476;visibility:visible;mso-wrap-style:square;v-text-anchor:top" coordsize="28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" path="m24,4l20,,14,,8,,4,4,,8r,8l,22r4,4l8,30r6,l20,30r4,-4l26,22r2,-6l26,8,24,4xe" fillcolor="white [3212]" stroked="f">
                  <v:path arrowok="t" o:connecttype="custom" o:connectlocs="38105,6348;31754,0;22228,0;12702,0;6351,6348;0,12695;0,25390;0,34912;6351,41259;12702,47607;22228,47607;31754,47607;38105,41259;41281,34912;44456,25390;41281,12695;38105,6348" o:connectangles="0,0,0,0,0,0,0,0,0,0,0,0,0,0,0,0,0"/>
                </v:shape>
                <v:shape id="Freeform 442" o:spid="_x0000_s1072" style="position:absolute;left:14382;top:3048;width:699;height:793;visibility:visible;mso-wrap-style:square;v-text-anchor:top" coordsize="44,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" path="m38,8l32,2,22,,14,2,8,8,2,16,,26r2,8l8,42r6,6l22,50,32,48r6,-6l42,34r2,-8l42,16,38,8xe" fillcolor="white [3212]" stroked="f">
                  <v:path arrowok="t" o:connecttype="custom" o:connectlocs="60334,12695;50807,3174;34930,0;22228,3174;12702,12695;3175,25391;0,41260;3175,53955;12702,66651;22228,76172;34930,79346;50807,76172;60334,66651;66685,53955;69860,41260;66685,25391;60334,12695" o:connectangles="0,0,0,0,0,0,0,0,0,0,0,0,0,0,0,0,0"/>
                </v:shape>
                <v:shape id="Freeform 443" o:spid="_x0000_s1073" style="position:absolute;left:15621;top:1619;width:571;height:603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" path="m32,4l26,,18,,12,,6,4,2,12,,18r2,8l6,32r6,4l18,38r8,-2l32,32r4,-6l36,18r,-6l32,4xe" fillcolor="white [3212]" stroked="f">
                  <v:path arrowok="t" o:connecttype="custom" o:connectlocs="50807,6348;41281,0;28579,0;19053,0;9526,6348;3175,19043;0,28565;3175,41260;9526,50781;19053,57129;28579,60303;41281,57129;50807,50781;57158,41260;57158,28565;57158,19043;50807,6348" o:connectangles="0,0,0,0,0,0,0,0,0,0,0,0,0,0,0,0,0"/>
                </v:shape>
                <v:shape id="Freeform 444" o:spid="_x0000_s1074" style="position:absolute;left:11620;top:7048;width:397;height:492;visibility:visible;mso-wrap-style:square;v-text-anchor:top" coordsize="25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" path="m23,7l17,2,13,,6,2,3,7,,11r,6l,21r3,6l6,29r7,2l17,29r6,-2l25,21r,-4l25,11,23,7xe" fillcolor="white [3212]" stroked="f">
                  <v:path arrowok="t" o:connecttype="custom" o:connectlocs="36518,11108;26991,3174;20640,0;9526,3174;4763,11108;0,17456;0,26977;0,33325;4763,42846;9526,46020;20640,49194;26991,46020;36518,42846;39693,33325;39693,26977;39693,17456;36518,11108" o:connectangles="0,0,0,0,0,0,0,0,0,0,0,0,0,0,0,0,0"/>
                </v:shape>
                <v:shape id="Freeform 445" o:spid="_x0000_s1075" style="position:absolute;top:9140;width:6382;height:11617;visibility:visible;mso-wrap-style:square;v-text-anchor:top" coordsize="396,7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" path="m20,664r16,l53,664r14,l79,664r15,l102,664r4,2l104,668r-6,6l92,682r-5,10l81,704r,12l87,724r9,4l110,730r16,2l144,732r18,-2l176,732r12,-2l192,724r2,-10l194,704r-4,-10l188,684r-4,-6l182,676r-2,-14l180,652r6,-8l194,640r10,-2l216,638r14,l247,640r16,4l281,648r17,2l316,654r18,2l350,658r14,l378,656r10,-4l394,646r2,-6l394,634r-4,-8l384,619r-10,-8l364,601,352,591r-12,-8l328,573,316,563r-12,-8l294,547r-9,-8l277,531,267,517r-8,-11l255,492r,-12l261,468r8,-8l283,452r19,-6l316,438r6,-8l316,420,306,410,290,398,271,385,251,371,232,355,218,339,206,325r-6,-14l196,299r,-10l198,280r6,-6l210,268r8,-4l226,260r6,-2l236,254r,-4l232,244r-6,-10l214,224,198,208,184,186,170,161,160,133,148,105,142,81,136,60,134,44r,-12l130,22,124,12,118,4,114,r-6,l106,4r,8l104,30,96,58,85,91,71,127,55,165,36,196,24,220,12,234r-6,8l,248r,l,266r,l6,274r8,8l24,293r12,18l34,331,24,349,8,367,,375,,480r10,8l20,502r4,6l22,517r-6,6l8,531,,537,,662r2,l20,664xe" fillcolor="white [3212]" stroked="f">
                  <v:path arrowok="t" o:connecttype="custom" o:connectlocs="85422,1053710;151503,1053710;167620,1060058;140220,1098143;140220,1148925;203078,1161620;283664,1161620;312676,1133056;303005,1085448;290111,1050536;312676,1015624;370698,1012450;452896,1028319;538318,1041015;609234,1041015;638245,1015624;618904,982299;567329,937865;509307,893432;459343,855346;417438,802978;420661,742675;486742,707763;509307,666503;436779,610961;351357,537963;315899,474487;328793,434814;364251,412597;380368,396728;344910,355468;273994,255493;228866,128540;215972,50781;190184,6348;170843,6348;154726,92041;88645,261841;19341,371338;0,393554;9670,434814;58022,493530;12894,582397;16117,774413;35458,820434;0,852172;32235,1053710" o:connectangles="0,0,0,0,0,0,0,0,0,0,0,0,0,0,0,0,0,0,0,0,0,0,0,0,0,0,0,0,0,0,0,0,0,0,0,0,0,0,0,0,0,0,0,0,0,0,0"/>
                </v:shape>
                <v:shape id="Freeform 446" o:spid="_x0000_s1076" style="position:absolute;left:1714;top:18669;width:1048;height:1761;visibility:visible;mso-wrap-style:square;v-text-anchor:top" coordsize="66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" path="m22,r,10l18,37,12,71,,99r36,12l44,89r22,16l52,22,22,xe" fillcolor="#ed7d31 [3205]" stroked="f">
                  <v:path arrowok="t" o:connecttype="custom" o:connectlocs="34930,0;34930,15869;28579,58716;19053,112671;0,157104;57158,176147;69860,141235;104790,166626;82562,34912;34930,0" o:connectangles="0,0,0,0,0,0,0,0,0,0"/>
                </v:shape>
                <v:shape id="Freeform 447" o:spid="_x0000_s1077" style="position:absolute;top:9523;width:5858;height:9855;visibility:visible;mso-wrap-style:square;v-text-anchor:top" coordsize="363,6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" path="m94,621r4,-2l104,617r8,-2l122,611r14,-2l150,605r16,-2l184,601r22,-2l228,599r24,l278,599r25,2l331,605r32,6l357,607,341,596,319,578,293,554,270,526,250,493,238,458r,-38l301,406r-6,-4l282,394,262,380,240,361,216,337,194,309,178,277r-8,-33l220,222r-4,l208,218,194,208,178,190,160,162,144,123,130,69,120,r,8l118,32r-8,31l102,103,88,143,71,180,46,212,18,230r51,18l69,254r,11l65,287r-4,24l51,337,36,365,14,388,,396r,22l28,440r2,2l32,444r4,4l38,454r4,6l46,470r,8l46,490r-6,12l34,514,24,527,8,540,,546r,65l92,621r2,xe" fillcolor="#a8d08d [1945]" stroked="f">
                  <v:path arrowok="t" o:connecttype="custom" o:connectlocs="158166,982299;180761,975952;219496,966430;267914,956909;332472,950561;406713,950561;489024,953735;585860,969604;550353,945800;472884,879150;403485,782348;384118,666503;476112,637939;422852,603027;348611,534790;287281,439575;355067,352295;335699,345947;287281,301513;232407,195190;193673,0;190445,50781;164622,163452;114590,285644;29051,364990;111362,403076;104906,455444;82311,534790;22595,615722;0,663330;48418,701416;58102,710937;67785,729980;74241,758544;64558,796630;38735,836303;0,866455;148482,985473" o:connectangles="0,0,0,0,0,0,0,0,0,0,0,0,0,0,0,0,0,0,0,0,0,0,0,0,0,0,0,0,0,0,0,0,0,0,0,0,0,0"/>
                </v:shape>
                <v:shape id="Freeform 448" o:spid="_x0000_s1078" style="position:absolute;left:2000;top:12001;width:508;height:1079;visibility:visible;mso-wrap-style:square;v-text-anchor:top" coordsize="32,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" path="m22,44l18,34,12,24,8,16,4,8,2,r,l,32,4,52r8,12l14,68,32,56,28,52,22,44xe" fillcolor="#70ad47 [3209]" stroked="f">
                  <v:path arrowok="t" o:connecttype="custom" o:connectlocs="34930,69824;28579,53955;19053,38086;12702,25391;6351,12695;3175,0;3175,0;0,50781;6351,82519;19053,101562;22228,107910;50807,88867;44456,82519;34930,69824" o:connectangles="0,0,0,0,0,0,0,0,0,0,0,0,0,0"/>
                </v:shape>
                <v:shape id="Freeform 449" o:spid="_x0000_s1079" style="position:absolute;left:2381;top:13906;width:1222;height:1920;visibility:visible;mso-wrap-style:square;v-text-anchor:top" coordsize="77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" path="m48,88l34,70,24,50,14,32,8,16,4,4,2,,,16,2,34,6,52r6,18l18,84r6,12l28,105r2,2l30,121r10,l48,121r9,-2l63,117r6,-2l73,113r2,l77,113,63,103,48,88xe" fillcolor="#70ad47 [3209]" stroked="f">
                  <v:path arrowok="t" o:connecttype="custom" o:connectlocs="76211,139648;53983,111084;38105,79345;22228,50781;12702,25391;6351,6348;3175,0;0,25391;3175,53955;9526,82519;19053,111084;28579,133300;38105,152343;44456,166625;47632,169799;47632,192016;63509,192016;76211,192016;90500,188842;100027,185668;109553,182495;115904,179321;119080,179321;122255,179321;100027,163452;76211,139648" o:connectangles="0,0,0,0,0,0,0,0,0,0,0,0,0,0,0,0,0,0,0,0,0,0,0,0,0,0"/>
                </v:shape>
                <v:shape id="Freeform 450" o:spid="_x0000_s1080" style="position:absolute;left:1809;top:16573;width:2366;height:2333;visibility:visible;mso-wrap-style:square;v-text-anchor:top" coordsize="149,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" path="m110,83l102,61,96,43,94,26r,-12l96,4,96,,88,16,82,34,80,49r,18l82,83r2,10l86,103r2,2l72,107r-16,4l42,119r-14,6l16,133r-8,8l2,145,,147r6,-4l14,139r10,-2l34,133r12,-2l58,129r12,-2l84,127r12,-2l108,123r10,l128,123r9,-2l143,121r4,l149,121,126,103,110,83xe" fillcolor="#70ad47 [3209]" stroked="f">
                  <v:path arrowok="t" o:connecttype="custom" o:connectlocs="174650,131714;161948,96802;152422,68237;149246,41260;149246,22217;152422,6348;152422,0;139720,25391;130193,53955;127018,77759;127018,106323;130193,131714;133369,147583;136544,163452;139720,166626;114316,169800;88913,176147;66684,188842;44456,198364;25404,211059;12702,223755;3175,230102;0,233276;9526,226928;22228,220581;38105,217407;53983,211059;73035,207885;92088,204712;111141,201538;133369,201538;152422,198364;171474,195190;187352,195190;203229,195190;217518,192016;227045,192016;233396,192016;236571,192016;200053,163452;174650,131714" o:connectangles="0,0,0,0,0,0,0,0,0,0,0,0,0,0,0,0,0,0,0,0,0,0,0,0,0,0,0,0,0,0,0,0,0,0,0,0,0,0,0,0,0"/>
                </v:shape>
                <v:shape id="Freeform 451" o:spid="_x0000_s1081" style="position:absolute;left:3429;top:4857;width:206;height:222;visibility:visible;mso-wrap-style:square;v-text-anchor:top" coordsize="13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" path="m11,2l9,2,7,,5,2,2,2,,4,,6r,4l2,12r3,2l7,14r2,l11,12r2,-2l13,6r,-2l11,2xe" fillcolor="white [3212]" stroked="f">
                  <v:path arrowok="t" o:connecttype="custom" o:connectlocs="17465,3174;14289,3174;11114,0;7938,3174;3175,3174;0,6348;0,9522;0,15869;3175,19043;7938,22217;11114,22217;14289,22217;17465,19043;20640,15869;20640,9522;20640,6348;17465,3174" o:connectangles="0,0,0,0,0,0,0,0,0,0,0,0,0,0,0,0,0"/>
                </v:shape>
                <v:shape id="Freeform 452" o:spid="_x0000_s1082" style="position:absolute;left:5810;top:9525;width:508;height:571;visibility:visible;mso-wrap-style:square;v-text-anchor:top" coordsize="32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" path="m26,6l22,2,16,,10,2,4,6,,12r,6l,24r4,6l10,34r6,2l22,34r4,-4l30,24r2,-6l30,12,26,6xe" fillcolor="white [3212]" stroked="f">
                  <v:path arrowok="t" o:connecttype="custom" o:connectlocs="41281,9522;34930,3174;25404,0;15877,3174;6351,9522;0,19043;0,28565;0,38086;6351,47608;15877,53955;25404,57129;34930,53955;41281,47608;47632,38086;50807,28565;47632,19043;41281,9522" o:connectangles="0,0,0,0,0,0,0,0,0,0,0,0,0,0,0,0,0"/>
                </v:shape>
                <v:shape id="Freeform 453" o:spid="_x0000_s1083" style="position:absolute;left:3810;top:11525;width:476;height:492;visibility:visible;mso-wrap-style:square;v-text-anchor:top" coordsize="30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" path="m26,4l20,2,14,,8,2,4,4,2,10,,16r2,5l4,27r4,2l14,31r6,-2l26,27r2,-6l30,16,28,10,26,4xe" fillcolor="white [3212]" stroked="f">
                  <v:path arrowok="t" o:connecttype="custom" o:connectlocs="41281,6348;31755,3174;22228,0;12702,3174;6351,6348;3175,15869;0,25390;3175,33325;6351,42846;12702,46020;22228,49194;31755,46020;41281,42846;44457,33325;47632,25390;44457,15869;41281,6348" o:connectangles="0,0,0,0,0,0,0,0,0,0,0,0,0,0,0,0,0"/>
                </v:shape>
                <v:shape id="Freeform 454" o:spid="_x0000_s1084" style="position:absolute;left:381;top:8001;width:285;height:238;visibility:visible;mso-wrap-style:square;v-text-anchor:top" coordsize="18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" path="m14,2l12,,8,,4,,2,2,,4,,8r,4l2,14r2,1l8,15r4,l14,14r2,-2l18,8,16,4,14,2xe" fillcolor="white [3212]" stroked="f">
                  <v:path arrowok="t" o:connecttype="custom" o:connectlocs="22228,3174;19053,0;12702,0;6351,0;3175,3174;0,6348;0,12695;0,19043;3175,22217;6351,23804;12702,23804;19053,23804;22228,22217;25404,19043;28579,12695;25404,6348;22228,3174" o:connectangles="0,0,0,0,0,0,0,0,0,0,0,0,0,0,0,0,0"/>
                </v:shape>
                <v:shape id="Freeform 455" o:spid="_x0000_s1085" style="position:absolute;left:2762;top:14287;width:524;height:571;visibility:visible;mso-wrap-style:square;v-text-anchor:top" coordsize="33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" path="m27,6l22,2,16,,10,2,4,6,,12r,6l,24r4,6l10,34r6,2l22,34r5,-4l31,24r2,-6l31,12,27,6xe" fillcolor="white [3212]" stroked="f">
                  <v:path arrowok="t" o:connecttype="custom" o:connectlocs="42869,9522;34930,3174;25404,0;15877,3174;6351,9522;0,19043;0,28565;0,38086;6351,47608;15877,53955;25404,57129;34930,53955;42869,47608;49220,38086;52395,28565;49220,19043;42869,9522" o:connectangles="0,0,0,0,0,0,0,0,0,0,0,0,0,0,0,0,0"/>
                </v:shape>
                <v:shape id="Freeform 456" o:spid="_x0000_s1086" style="position:absolute;left:8477;top:5429;width:794;height:825;visibility:visible;mso-wrap-style:square;v-text-anchor:top" coordsize="50,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" path="m42,6l34,2,24,,16,2,8,6,2,16,,26,2,36r6,8l16,50r8,2l34,50r8,-6l48,36,50,26,48,16,42,6xe" fillcolor="white [3212]" stroked="f">
                  <v:path arrowok="t" o:connecttype="custom" o:connectlocs="66684,9521;53982,3174;38105,0;25404,3174;12702,9521;3175,25390;0,41260;3175,57129;12702,69824;25404,79345;38105,82519;53982,79345;66684,69824;76211,57129;79386,41260;76211,25390;66684,9521" o:connectangles="0,0,0,0,0,0,0,0,0,0,0,0,0,0,0,0,0"/>
                </v:shape>
              </v:group>
              <v:group id="Holiday card" o:spid="_x0000_s1087" style="position:absolute;left:18288;width:18380;height:32010" coordsize="18368,320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">
                <v:rect id="Rectangle 2571" o:spid="_x0000_s1088" style="position:absolute;width:18290;height:141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" fillcolor="#bdd6ee [1300]" stroked="f"/>
                <v:shape id="Freeform 399" o:spid="_x0000_s1089" style="position:absolute;top:3808;width:18286;height:20487;visibility:visible;mso-wrap-style:square;v-text-anchor:top" coordsize="1150,1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" path="m1148,20l1114,4,1078,r-39,4l999,20,959,48,917,91r-39,58l841,212r-38,60l765,325r-36,50l695,418r-33,38l628,488r-33,25l565,533r-28,12l509,551r-24,-2l460,541,438,525,418,502,400,470,384,438,368,416,356,402r-10,-7l334,395r-11,5l315,410r-10,14l295,442r-10,20l276,484r-12,22l250,529r-14,20l218,569r-20,18l178,597r-20,l138,589,120,573,100,553,83,529,65,506,46,480,28,456,12,436,,426r,865l6,1291r18,l46,1291r29,-2l106,1289r38,-2l184,1283r44,-4l278,1277r50,-6l380,1267r54,-6l491,1257r56,-6l606,1245r60,-6l723,1233r58,-6l837,1221r58,-6l947,1211r54,-6l1049,1199r47,-4l1140,1189r10,-2l1150,22r-2,-2xe" fillcolor="#9cc2e5 [1940]" stroked="f">
                  <v:path arrowok="t" o:connecttype="custom" o:connectlocs="1771373,6348;1652116,6348;1524908,76172;1396109,236450;1276852,431640;1159184,595092;1052647,723632;946111,814086;853885,864867;771199,871215;696465,833129;636041,745849;585157,660156;550175,626830;513603,634765;484981,672851;453179,733154;419787,802978;375264,871215;314840,931518;251236,947387;190812,909301;131978,839477;73145,761718;19081,691894;0,2048704;38162,2048704;119258,2045530;228975,2042356;362543,2029661;521553,2016966;690104,2001097;869786,1985228;1059008,1966185;1241869,1947142;1423141,1928099;1591692,1912230;1742752,1896360;1828617,1883665;1825437,31738" o:connectangles="0,0,0,0,0,0,0,0,0,0,0,0,0,0,0,0,0,0,0,0,0,0,0,0,0,0,0,0,0,0,0,0,0,0,0,0,0,0,0,0"/>
                </v:shape>
                <v:shape id="Freeform 400" o:spid="_x0000_s1090" style="position:absolute;top:15898;width:18354;height:10696;visibility:visible;mso-wrap-style:square;v-text-anchor:top" coordsize="1150,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" path="m1144,48r-24,21l1098,93r-20,29l1057,152r-22,30l1013,209r-26,22l957,245r-34,8l885,245,841,227,789,192,729,138,699,108,666,82,636,60,603,42,571,26,539,16,507,8,478,2,448,,416,,386,2,358,8r-29,6l301,22,274,32,246,45,220,58,196,72,172,86r-24,16l124,117r-20,19l83,152,65,168,46,184,30,201,12,217,,231,,673r4,l46,673r46,-4l142,661r54,-8l254,645r57,-11l374,622r62,-14l501,594r64,-16l632,562r63,-18l759,529r64,-18l885,495r58,-18l1001,459r54,-16l1104,429r46,-13l1150,46r-6,2xe" fillcolor="white [3212]" stroked="f">
                  <v:path arrowok="t" o:connecttype="custom" o:connectlocs="1787603,109660;1720568,193891;1651937,289247;1575325,367121;1473176,402085;1342298,360764;1163538,219319;1062985,130320;962433,66749;860284,25428;762923,3179;663967,0;571394,12714;480418,34964;392634,71517;312830,114427;236219,162106;165992,216141;103745,266997;47882,319443;0,367121;6384,1069579;146839,1063222;312830,1037794;496379,1007597;695888,966276;901782,918598;1109271,864563;1313569,812117;1505098,758082;1683858,704047;1835485,661136;1825909,76285" o:connectangles="0,0,0,0,0,0,0,0,0,0,0,0,0,0,0,0,0,0,0,0,0,0,0,0,0,0,0,0,0,0,0,0,0"/>
                </v:shape>
                <v:shape id="Freeform 401" o:spid="_x0000_s1091" style="position:absolute;top:20955;width:18258;height:11076;visibility:visible;mso-wrap-style:square;v-text-anchor:top" coordsize="1150,6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" path="m1112,38r-38,32l1041,104r-30,37l981,177r-28,32l925,238r-28,24l867,274r-32,4l799,268,761,242,717,201,693,177,670,151,642,131,616,111,587,94,557,78,527,62,497,50,466,38,434,28,402,18,368,12,334,6,301,2,268,,234,,202,,168,2,134,6r-32,8l71,20,38,28,6,38,,40,,698r364,l374,692r16,-12l406,668r26,-17l456,633r25,-14l509,605r26,-10l563,585r26,-6l616,571r28,-2l672,565r25,l725,563r26,2l779,565r28,4l833,571r26,4l886,579r27,6l939,589r26,6l991,601r26,4l1041,611r26,6l1090,621r24,4l1138,629r12,2l1150,14r-38,24xe" fillcolor="#9cc2e5 [1940]" stroked="f">
                  <v:path arrowok="t" o:connecttype="custom" o:connectlocs="1705214,111084;1605188,223755;1513100,331665;1424187,415771;1325748,441162;1208257,384033;1100292,280884;1019318,207886;931993,149170;836730,98389;739879,60303;638264,28564;530299,9521;425510,0;320720,0;212755,9521;112728,31738;9526,60303;0,1107665;593808,1098144;644615,1060058;724002,1004516;808151,960082;893888,928344;978037,906127;1066950,896606;1151099,893432;1236836,896606;1322573,906127;1406722,918822;1490872,934692;1573433,953734;1652819,969604;1730618,985473;1806828,998168;1825881,22217" o:connectangles="0,0,0,0,0,0,0,0,0,0,0,0,0,0,0,0,0,0,0,0,0,0,0,0,0,0,0,0,0,0,0,0,0,0,0,0"/>
                </v:shape>
                <v:shape id="Freeform 402" o:spid="_x0000_s1092" style="position:absolute;left:8477;top:16287;width:270;height:413;visibility:visible;mso-wrap-style:square;v-text-anchor:top" coordsize="17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" path="m6,r,2l6,8,4,16,,24r10,2l12,20r5,4l12,6,6,xe" fillcolor="#ed7d31 [3205]" stroked="f">
                  <v:path arrowok="t" o:connecttype="custom" o:connectlocs="9526,0;9526,3174;9526,12695;6351,25391;0,38086;15877,41260;19052,31738;26991,38086;19052,9522;9526,0" o:connectangles="0,0,0,0,0,0,0,0,0,0"/>
                </v:shape>
                <v:shape id="Freeform 403" o:spid="_x0000_s1093" style="position:absolute;left:7715;top:14192;width:1714;height:2269;visibility:visible;mso-wrap-style:square;v-text-anchor:top" coordsize="10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" path="m104,137r-6,-4l92,129r-4,-8l82,113r-2,-8l80,97,94,95r,-2l90,91,86,87,80,83,74,78,70,72,66,66,64,58,76,52,72,50,66,44,57,30,53,,51,8,47,24,41,42,27,54r12,4l39,62,37,72,33,85,21,95r10,4l31,99r2,4l35,107r,4l33,119r-6,6l15,131,,139r45,4l45,143r4,-2l56,141r8,-2l72,139r10,l96,139r12,2l108,139r-4,-2xe" fillcolor="#c5e0b3 [1305]" stroked="f">
                  <v:path arrowok="t" o:connecttype="custom" o:connectlocs="165123,217408;155597,211060;146070,204712;139720,192017;130193,179322;127018,166626;127018,153931;149246,150757;149246,147583;142895,144409;136544,138062;127018,131714;117491,123779;111141,114258;104790,104736;101614,92041;120667,82520;114316,79346;104790,69824;90500,47607;84149,0;80974,12695;74623,38086;65097,66650;42869,85693;61921,92041;61921,98389;58746,114258;52395,134888;33342,150757;49219,157105;49219,157105;52395,163452;55570,169800;55570,176148;52395,188843;42869,198365;23816,207886;0,220581;71448,226929;71448,226929;77798,223755;88912,223755;101614,220581;114316,220581;130193,220581;152421,220581;171474,223755;171474,220581;165123,217408" o:connectangles="0,0,0,0,0,0,0,0,0,0,0,0,0,0,0,0,0,0,0,0,0,0,0,0,0,0,0,0,0,0,0,0,0,0,0,0,0,0,0,0,0,0,0,0,0,0,0,0,0,0"/>
                </v:shape>
                <v:shape id="Freeform 404" o:spid="_x0000_s1094" style="position:absolute;left:8572;top:14763;width:143;height:254;visibility:visible;mso-wrap-style:square;v-text-anchor:top" coordsize="9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" path="m2,6l,2,,,,8r,6l2,16r,l9,14,4,12,2,6xe" fillcolor="#a8d08d [1945]" stroked="f">
                  <v:path arrowok="t" o:connecttype="custom" o:connectlocs="3176,9522;0,3174;0,0;0,12696;0,22217;3176,25391;3176,25391;14290,22217;6351,19043;3176,9522" o:connectangles="0,0,0,0,0,0,0,0,0,0"/>
                </v:shape>
                <v:shape id="Freeform 405" o:spid="_x0000_s1095" style="position:absolute;left:8572;top:15144;width:270;height:429;visibility:visible;mso-wrap-style:square;v-text-anchor:top" coordsize="17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" path="m6,12l2,4,,,,8r4,8l6,21r1,2l7,27r4,l13,27r2,-2l17,25,11,21,6,12xe" fillcolor="#a8d08d [1945]" stroked="f">
                  <v:path arrowok="t" o:connecttype="custom" o:connectlocs="9526,19043;3175,6348;0,0;0,12695;6351,25391;9526,33325;11114,36499;11114,42847;17465,42847;20640,42847;23816,39673;26991,39673;17465,33325;9526,19043" o:connectangles="0,0,0,0,0,0,0,0,0,0,0,0,0,0"/>
                </v:shape>
                <v:shape id="Freeform 406" o:spid="_x0000_s1096" style="position:absolute;left:8477;top:15811;width:555;height:540;visibility:visible;mso-wrap-style:square;v-text-anchor:top" coordsize="35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" path="m23,10r,-8l23,,18,8r,8l21,22r,2l14,26,6,28,2,32,,34,4,32,8,30r6,l21,28r4,l31,28r2,l35,28,27,18,23,10xe" fillcolor="#a8d08d [1945]" stroked="f">
                  <v:path arrowok="t" o:connecttype="custom" o:connectlocs="36517,15869;36517,3174;36517,0;28579,12695;28579,25391;33342,34912;33342,38086;22228,41260;9526,44434;3175,50781;0,53955;6351,50781;12702,47607;22228,47607;33342,44434;39693,44434;49219,44434;52395,44434;55570,44434;42868,28564;36517,15869" o:connectangles="0,0,0,0,0,0,0,0,0,0,0,0,0,0,0,0,0,0,0,0,0"/>
                </v:shape>
                <v:shape id="Freeform 407" o:spid="_x0000_s1097" style="position:absolute;left:6667;top:16383;width:254;height:412;visibility:visible;mso-wrap-style:square;v-text-anchor:top" coordsize="16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" path="m6,r,2l4,8,2,16,,22r10,4l10,20r6,4l12,4,6,xe" fillcolor="#ed7d31 [3205]" stroked="f">
                  <v:path arrowok="t" o:connecttype="custom" o:connectlocs="9527,0;9527,3174;6351,12695;3176,25391;0,34912;15878,41260;15878,31738;25404,38086;19053,6348;9527,0" o:connectangles="0,0,0,0,0,0,0,0,0,0"/>
                </v:shape>
                <v:shape id="Freeform 408" o:spid="_x0000_s1098" style="position:absolute;left:5905;top:14287;width:1715;height:2269;visibility:visible;mso-wrap-style:square;v-text-anchor:top" coordsize="10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" path="m102,137r-4,-4l92,127r-6,-6l82,113r-4,-8l78,97,94,93r-2,l88,91,84,87,78,83,74,77,68,72,66,64,64,56,76,52r-4,l66,44,58,28,52,,50,8,48,24,40,42,28,54r12,4l40,62,38,72,32,83,20,93r10,4l32,99r,2l34,105r,6l32,117r-6,6l16,131,,139r46,4l46,143r4,-2l56,141r6,-2l72,139r10,l94,139r14,2l106,141r-4,-4xe" fillcolor="#c5e0b3 [1305]" stroked="f">
                  <v:path arrowok="t" o:connecttype="custom" o:connectlocs="161948,217408;155597,211060;146070,201538;136544,192017;130193,179322;123842,166626;123842,153931;149246,147583;146070,147583;139720,144409;133369,138062;123842,131714;117491,122193;107965,114258;104790,101563;101614,88867;120667,82520;114316,82520;104790,69824;92088,44434;82562,0;79386,12695;76211,38086;63509,66650;44456,85693;63509,92041;63509,98389;60333,114258;50807,131714;31754,147583;47632,153931;50807,157105;50807,160279;53983,166626;53983,176148;50807,185669;41281,195191;25404,207886;0,220581;73035,226929;73035,226929;79386,223755;88912,223755;98439,220581;114316,220581;130193,220581;149246,220581;171474,223755;168299,223755;161948,217408" o:connectangles="0,0,0,0,0,0,0,0,0,0,0,0,0,0,0,0,0,0,0,0,0,0,0,0,0,0,0,0,0,0,0,0,0,0,0,0,0,0,0,0,0,0,0,0,0,0,0,0,0,0"/>
                </v:shape>
                <v:shape id="Freeform 409" o:spid="_x0000_s1099" style="position:absolute;left:5143;top:16192;width:238;height:413;visibility:visible;mso-wrap-style:square;v-text-anchor:top" coordsize="15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" path="m6,r,4l6,10,4,18,,24r10,2l12,22r3,4l14,6,6,xe" fillcolor="#ed7d31 [3205]" stroked="f">
                  <v:path arrowok="t" o:connecttype="custom" o:connectlocs="9526,0;9526,6348;9526,15869;6351,28565;0,38086;15877,41260;19053,34912;23816,41260;22228,9522;9526,0" o:connectangles="0,0,0,0,0,0,0,0,0,0"/>
                </v:shape>
                <v:shape id="Freeform 410" o:spid="_x0000_s1100" style="position:absolute;left:4476;top:14097;width:1699;height:2301;visibility:visible;mso-wrap-style:square;v-text-anchor:top" coordsize="107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" path="m103,139r-4,-6l93,129r-6,-6l81,115r-2,-8l79,97,93,95r,-2l89,91,85,87,79,83,73,80,69,72,65,66,63,58,75,52r-4,l65,44,57,30,53,,51,8,47,26,41,44,27,54r12,4l39,62,37,74,33,85,21,95r10,4l31,99r2,4l35,107r,6l33,119r-6,6l15,131,,139r45,6l47,145r4,-2l55,141r8,l71,139r12,l95,141r12,l107,141r-4,-2xe" fillcolor="#c5e0b3 [1305]" stroked="f">
                  <v:path arrowok="t" o:connecttype="custom" o:connectlocs="163535,220581;157184,211059;147658,204711;138132,195190;128605,182495;125430,169799;125430,153930;147658,150756;147658,147583;141307,144409;134956,138061;125430,131714;115904,126953;109553,114258;103202,104736;100026,92041;119079,82519;112728,82519;103202,69824;90500,47607;84149,0;80974,12695;74623,41260;65097,69824;42868,85693;61921,92041;61921,98388;58746,117431;52395,134887;33342,150756;49219,157104;49219,157104;52395,163452;55570,169799;55570,179321;52395,188842;42868,198364;23816,207885;0,220581;71447,230102;74623,230102;80974,226928;87325,223754;100026,223754;112728,220581;131781,220581;150833,223754;169886,223754;169886,223754;163535,220581" o:connectangles="0,0,0,0,0,0,0,0,0,0,0,0,0,0,0,0,0,0,0,0,0,0,0,0,0,0,0,0,0,0,0,0,0,0,0,0,0,0,0,0,0,0,0,0,0,0,0,0,0,0"/>
                </v:shape>
                <v:shape id="Freeform 411" o:spid="_x0000_s1101" style="position:absolute;left:5238;top:14763;width:127;height:222;visibility:visible;mso-wrap-style:square;v-text-anchor:top" coordsize="8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" path="m2,6l,2,,,,6r,6l2,14r,l8,14,4,10,2,6xe" fillcolor="#a8d08d [1945]" stroked="f">
                  <v:path arrowok="t" o:connecttype="custom" o:connectlocs="3176,9522;0,3174;0,0;0,9522;0,19043;3176,22217;3176,22217;12702,22217;6351,15869;3176,9522" o:connectangles="0,0,0,0,0,0,0,0,0,0"/>
                </v:shape>
                <v:shape id="Freeform 412" o:spid="_x0000_s1102" style="position:absolute;left:5334;top:15144;width:254;height:429;visibility:visible;mso-wrap-style:square;v-text-anchor:top" coordsize="16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" path="m4,12l,4,,,,6r2,8l4,21r2,2l6,27r4,l12,25r2,l16,25,10,19,4,12xe" fillcolor="#a8d08d [1945]" stroked="f">
                  <v:path arrowok="t" o:connecttype="custom" o:connectlocs="6351,19043;0,6348;0,0;0,9522;3176,22217;6351,33325;9527,36499;9527,42847;15878,42847;19053,39673;22229,39673;25404,39673;15878,30152;6351,19043" o:connectangles="0,0,0,0,0,0,0,0,0,0,0,0,0,0"/>
                </v:shape>
                <v:shape id="Freeform 413" o:spid="_x0000_s1103" style="position:absolute;left:5238;top:15811;width:540;height:508;visibility:visible;mso-wrap-style:square;v-text-anchor:top" coordsize="34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" path="m22,8r,-6l22,,18,6r,8l20,20r,4l14,26,6,28,2,30,,32,4,30r4,l14,28r6,l24,28r6,-2l32,26r2,l26,18,22,8xe" fillcolor="#a8d08d [1945]" stroked="f">
                  <v:path arrowok="t" o:connecttype="custom" o:connectlocs="34930,12695;34930,3174;34930,0;28579,9521;28579,22217;31755,31738;31755,38086;22228,41260;9526,44433;3175,47607;0,50781;6351,47607;12702,47607;22228,44433;31755,44433;38106,44433;47632,41260;50808,41260;53983,41260;41281,28564;34930,12695" o:connectangles="0,0,0,0,0,0,0,0,0,0,0,0,0,0,0,0,0,0,0,0,0"/>
                </v:shape>
                <v:shape id="Freeform 414" o:spid="_x0000_s1104" style="position:absolute;left:6762;top:14859;width:127;height:253;visibility:visible;mso-wrap-style:square;v-text-anchor:top" coordsize="8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" path="m4,6l2,2,,,,8r2,4l4,16r,l8,14,6,10,4,6xe" fillcolor="#a8d08d [1945]" stroked="f">
                  <v:path arrowok="t" o:connecttype="custom" o:connectlocs="6351,9522;3176,3174;0,0;0,12696;3176,19043;6351,25391;6351,25391;12702,22217;9527,15869;6351,9522" o:connectangles="0,0,0,0,0,0,0,0,0,0"/>
                </v:shape>
                <v:shape id="Freeform 415" o:spid="_x0000_s1105" style="position:absolute;left:6858;top:15240;width:285;height:428;visibility:visible;mso-wrap-style:square;v-text-anchor:top" coordsize="18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" path="m6,11l2,4,,,,8r2,7l6,21r2,4l8,27r2,l14,25r2,l18,25,10,19,6,11xe" fillcolor="#a8d08d [1945]" stroked="f">
                  <v:path arrowok="t" o:connecttype="custom" o:connectlocs="9526,17456;3175,6348;0,0;0,12695;3175,23804;9526,33325;12702,39673;12702,42847;15877,42847;22228,39673;25404,39673;28579,39673;15877,30152;9526,17456" o:connectangles="0,0,0,0,0,0,0,0,0,0,0,0,0,0"/>
                </v:shape>
                <v:shape id="Freeform 416" o:spid="_x0000_s1106" style="position:absolute;left:6667;top:15906;width:540;height:540;visibility:visible;mso-wrap-style:square;v-text-anchor:top" coordsize="34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" path="m22,10r,-8l22,,18,8r,8l18,20r2,4l12,26,6,28,,32r,2l2,32,8,30r4,l18,30r6,-2l28,28r4,l34,28,24,20,22,10xe" fillcolor="#a8d08d [1945]" stroked="f">
                  <v:path arrowok="t" o:connecttype="custom" o:connectlocs="34930,15869;34930,3174;34930,0;28579,12695;28579,25391;28579,31738;31755,38086;19053,41260;9526,44434;0,50781;0,53955;3175,50781;12702,47607;19053,47607;28579,47607;38106,44434;44457,44434;50808,44434;53983,44434;38106,31738;34930,15869" o:connectangles="0,0,0,0,0,0,0,0,0,0,0,0,0,0,0,0,0,0,0,0,0"/>
                </v:shape>
                <v:shape id="Freeform 417" o:spid="_x0000_s1107" style="position:absolute;left:8572;top:5143;width:9796;height:26803;visibility:visible;mso-wrap-style:square;v-text-anchor:top" coordsize="617,16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" path="m611,881l597,870r-8,-12l583,844r-2,-12l583,818r8,-12l613,786r4,-4l617,689r-2,-2l599,671,585,655,567,638,551,618,536,598,520,580,504,560,492,540,480,523,470,505r-8,-18l456,471r-2,-16l454,441r8,-19l476,416r14,l506,422r14,7l532,435r6,-2l538,422r-6,-18l522,390,510,376,498,362r-8,-14l486,336r6,-16l504,305r20,-18l543,265r20,-22l579,223r8,-16l587,196r-10,-3l551,199r-27,10l500,221r-18,6l470,231r-12,2l450,229r-6,-12l438,199r-8,-24l420,148,408,115,394,84,378,54,363,28,347,10,334,r-4,l326,r-4,2l320,4,310,48r,73l312,196r-4,41l302,245r-10,12l282,267r-12,10l256,289r-14,12l228,312r-14,12l202,334r-12,10l180,354r-8,10l168,370r-2,6l168,382r6,2l184,386r12,2l208,388r12,l234,388r14,l262,388r12,l286,388r12,2l306,390r6,2l318,396r2,4l318,406r-4,6l304,425r-4,14l300,451r4,10l312,467r10,2l334,467r13,-6l360,455r7,2l376,465r3,14l379,497r-3,22l367,542r-12,26l341,594r-19,30l304,655r-20,32l266,717r-16,26l238,762r-8,16l228,788r4,8l242,804r12,6l268,816r12,4l292,824r8,4l302,834r4,14l306,868r-2,21l300,913r-12,24l272,959r-24,18l236,984r-14,8l208,998r-14,4l180,1008r-14,4l154,1016r-9,4l135,1024r-11,4l118,1034r-6,4l111,1044r-3,8l111,1060r6,10l129,1090r19,19l168,1127r22,16l212,1157r18,14l246,1179r12,6l264,1191r,8l260,1210r-8,13l242,1236r-12,14l216,1265r-12,13l196,1286r-10,9l174,1301r-12,8l150,1315r-11,7l124,1330r-13,4l96,1340r-12,6l72,1350r-12,4l50,1358r-10,2l32,1362r-6,l16,1364r-8,2l,1370r,8l,1388r8,14l22,1418r20,19l54,1449r12,10l78,1467r12,8l100,1481r11,6l123,1491r10,6l141,1499r9,2l160,1503r10,2l180,1505r8,-2l198,1503r8,-2l216,1499r12,-4l240,1493r12,-2l266,1489r12,-4l292,1485r12,-2l318,1483r12,l340,1485r9,4l357,1493r6,6l367,1505r5,10l372,1535r-5,19l361,1572r-10,16l340,1604r-14,10l312,1622r-18,2l292,1624r-4,2l284,1632r-4,4l280,1642r4,8l292,1659r16,10l322,1677r16,6l353,1689r2,l553,1689r10,-12l571,1663r2,-9l575,1650r2,l585,1650r14,2l613,1652r4,l617,887r-6,-6xe" fillcolor="white [3212]" stroked="f">
                  <v:path arrowok="t" o:connecttype="custom" o:connectlocs="922467,1320312;979625,1093383;874835,980712;762107,829955;720826,699829;825616,680786;828791,618896;781160,507812;919292,353882;831967,331665;714475,363403;647791,182495;530299,0;492194,76172;463615,407837;362001,495117;273088,577636;292141,612548;393755,615722;485843,618896;498545,653808;495370,741088;582694,725219;582694,860107;450913,1090209;362001,1250487;444562,1301269;485843,1377440;393755,1550414;285790,1599608;196878,1631347;176237,1682128;301667,1813842;419159,1890013;365176,1983641;276264,2064574;176237,2116942;79386,2155028;12702,2167723;34930,2250243;142895,2340697;223869,2378783;298492,2385130;381053,2369261;482668,2353392;566817,2369261;582694,2466063;495370,2573973;444562,2596190;511247,2661253;893888,2661253;928818,2618406;970099,1398070" o:connectangles="0,0,0,0,0,0,0,0,0,0,0,0,0,0,0,0,0,0,0,0,0,0,0,0,0,0,0,0,0,0,0,0,0,0,0,0,0,0,0,0,0,0,0,0,0,0,0,0,0,0,0,0,0"/>
                </v:shape>
                <v:shape id="Freeform 418" o:spid="_x0000_s1108" style="position:absolute;left:14097;top:28384;width:3016;height:3253;visibility:visible;mso-wrap-style:square;v-text-anchor:top" coordsize="190,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" path="m64,r,6l62,22,60,46,56,75r-8,29l38,136,22,162,,186r106,19l126,164r64,32l148,42,64,xe" fillcolor="#ed7d31 [3205]" stroked="f">
                  <v:path arrowok="t" o:connecttype="custom" o:connectlocs="101614,0;101614,9521;98439,34912;95263,72998;88912,119018;76211,165039;60333,215820;34930,257080;0,295166;168298,325317;200053,260254;301667,311035;234983,66650;101614,0" o:connectangles="0,0,0,0,0,0,0,0,0,0,0,0,0,0"/>
                </v:shape>
                <v:shape id="Freeform 419" o:spid="_x0000_s1109" style="position:absolute;left:9144;top:11430;width:9177;height:19360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" path="m9827,4270l9550,4123,9273,3943,9031,3770,8893,3574v-35,-77,-69,-153,-104,-230c8801,3257,8812,3169,8824,3082r34,l8927,3082r139,l9239,3066r207,-33l9654,2984r208,-58l10000,2877r,-66c9977,2806,9954,2800,9931,2795v-46,-22,-93,-43,-139,-65l9550,2648r-242,-99l9031,2418,8720,2270,8426,2107,8080,1918,7768,1705,7457,1475,7180,1213,6938,943,6730,648c6672,539,6615,429,6557,320,6522,213,6488,107,6453,r,16l6453,98v-11,41,-23,82,-34,123c6396,276,6372,330,6349,385v-23,66,-46,131,-69,197l6211,795v-35,82,-69,164,-104,246l5969,1279r-139,262l5623,1803v-69,85,-139,169,-208,254l5173,2320r-277,229l4550,2762r-346,164l3824,3066r1211,131l5035,3213v11,22,23,44,34,66l5069,3361r,114l5069,3623v-11,55,-23,109,-34,164c5012,3839,4988,3891,4965,3943v-34,60,-69,120,-103,180c4816,4189,4769,4254,4723,4320r-207,180l4204,4680r-311,172l3443,5016r-485,132l2336,5262r-675,82l1661,5361r35,32c1730,5407,1765,5420,1799,5434v17,17,35,33,52,50l1955,5541r173,66l2266,5689r208,81l2682,5852r207,74l3166,6000r277,82l3754,6148r312,65l4412,6262r346,33l4758,6311r,50c4735,6383,4712,6404,4689,6426v-23,33,-47,66,-70,99c4585,6569,4550,6612,4516,6656r-139,123l4170,6926r-208,148l3685,7221r-346,164l2958,7533r-449,139l1990,7803r-571,99l761,8000,,8066v12,5,23,11,35,16c46,8087,58,8093,69,8098v23,17,46,33,69,50c184,8170,231,8191,277,8213r138,66l588,8344r173,66l1003,8492r243,57l1488,8615r311,49l2059,8697r346,33l2716,8730r381,-17l3443,8664r381,-49l4204,8598r381,l4931,8598r346,33l5623,8680r346,66l6280,8811r312,82l6903,8992r277,98l7457,9189r277,98l7976,9385r277,90l8460,9574r173,65l8789,9705r208,65l9170,9820r173,49l9481,9902r173,32l9827,9967r173,17l10000,10000r,-5680l9827,4270xe" fillcolor="#a8d08d [1945]" stroked="f">
                  <v:path arrowok="t" o:connecttype="custom" o:connectlocs="901828,826687;876407,798227;850987,763378;828778,729885;816114,691939;806570,647410;809782,596686;812902,596686;819234,596686;831990,596686;847867,593588;866863,587199;885951,577713;905040,566484;917704,556997;917704,544219;911372,541122;898616,528537;876407,512662;854199,493495;828778,468133;800238,439480;773257,407922;741505,371331;712872,330094;684332,285565;658911,234841;636703,182568;617615,125455;601739,61953;592194,0;592194,3098;592194,18973;589074,42786;582650,74537;576318,112677;569986,153915;560442,201541;547778,247619;535021,298343;516025,349067;496937,398242;474728,449160;449308,493495;417555,534733;385803,566484;350930,593588;462064,618950;462064,622048;465184,634826;465184,650701;465184,672772;465184,701425;462064,733176;455640,763378;446188,798227;433432,836367;414435,871215;385803,906064;357262,939364;315965,971115;271457,996670;214376,1018741;152431,1034617;152431,1037908;155643,1044103;165095,1052041;169867,1061721;179411,1072756;195287,1085534;207952,1101410;227040,1117092;246128,1132967;265125,1147294;290545,1161620;315965,1177496;344506,1190274;373138,1202858;404891,1212344;436644,1218733;436644,1221831;436644,1231511;430311,1244095;423887,1263262;414435,1288624;401679,1312437;382683,1340897;363594,1369550;338174,1398010;306421,1429761;271457,1458414;230252,1485325;182623,1510687;130222,1529854;69837,1548827;0,1561605;3212,1564703;6332,1567800;12664,1577481;25420,1590065;38085,1602843;53961,1615427;69837,1628205;92046,1644080;114346,1655115;136554,1667893;165095,1677380;188955,1683769;220708,1690158;249248,1690158;284213,1686866;315965,1677380;350930,1667893;385803,1664602;420767,1664602;452520,1664602;484272,1670991;516025,1680478;547778,1693255;576318,1705840;604950,1721715;633491,1740882;658911,1759855;684332,1779022;709752,1797995;731961,1816968;757381,1834392;776378,1853559;792254,1866143;806570,1878921;825658,1891505;841535,1901185;857411,1910672;870075,1917061;885951,1923256;901828,1929645;917704,1932936;917704,1936034;917704,836367;901828,826687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rect id="Rectangle 2593" o:spid="_x0000_s1110" style="position:absolute;left:18288;top:20669;width:31;height: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" fillcolor="#70ad47 [3209]" stroked="f"/>
                <v:shape id="Freeform 421" o:spid="_x0000_s1111" style="position:absolute;left:14835;top:14859;width:3477;height:5792;visibility:visible;mso-wrap-style:square;v-text-anchor:top" coordsize="21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" path="m191,349l177,339,161,325,149,309,136,291,122,275,110,258,100,240,90,222,82,208,76,194,70,182r-4,-8l66,168r,-2l72,164r10,-2l94,160r12,-2l118,154r8,-4l128,147r-4,-4l114,135,102,117,88,95,76,69,64,43,54,22,48,6,46,,44,24r4,25l52,71r8,20l66,109r8,16l78,133r2,2l,168r2,26l10,216r12,22l34,256r18,17l70,289r20,14l112,317r20,12l151,339r18,8l185,353r16,6l211,363r6,2l219,365r,l205,359,191,349xe" fillcolor="#70ad47 [3209]" stroked="f">
                  <v:path arrowok="t" o:connecttype="custom" o:connectlocs="303255,553832;281027,537963;255623,515747;236570,490356;215930,461791;193702,436401;174649,409423;158772,380859;142895,352295;130193,330078;120667,307861;111141,288818;104790,276123;104790,266601;104790,263427;114316,260254;130193,257080;149246,253906;168298,250732;187351,244384;200053,238037;203228,233276;196877,226928;181000,214233;161948,185669;139719,150757;120667,109497;101614,68237;85737,34912;76211,9521;73035,0;69860,38086;76211,77759;82562,112671;95263,144409;104790,172973;117491,198364;123842,211059;127018,214233;0,266601;3175,307861;15877,342773;34930,377685;53983,406250;82562,433227;111141,458618;142895,480834;177825,503051;209579,522094;239746,537963;268325,550659;293728,560180;319132,569702;335009,576049;344536,579223;347711,579223;347711,579223;325483,569702;303255,553832" o:connectangles="0,0,0,0,0,0,0,0,0,0,0,0,0,0,0,0,0,0,0,0,0,0,0,0,0,0,0,0,0,0,0,0,0,0,0,0,0,0,0,0,0,0,0,0,0,0,0,0,0,0,0,0,0,0,0,0,0,0,0"/>
                </v:shape>
                <v:shape id="Freeform 422" o:spid="_x0000_s1112" style="position:absolute;left:16359;top:22002;width:1984;height:4761;visibility:visible;mso-wrap-style:square;v-text-anchor:top" coordsize="125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" path="m115,209l105,189,93,169,83,149,75,133,67,115,61,99,57,85,55,75r,-8l57,63r8,-6l77,49,87,39,99,30,109,18,117,8r4,-6l123,r-4,2l105,8,85,18,61,30,40,39,20,49,6,57,,63,2,75,8,99r12,34l34,171r17,40l73,249r26,31l125,300r,-77l115,209xe" fillcolor="#70ad47 [3209]" stroked="f">
                  <v:path arrowok="t" o:connecttype="custom" o:connectlocs="182588,331665;166711,299927;147658,268188;131781,236450;119079,211059;106377,182495;96851,157104;90500,134888;87325,119019;87325,106323;90500,99976;103202,90454;122254,77759;138132,61890;157184,47607;173061,28564;185763,12695;192114,3174;195290,0;188939,3174;166711,12695;134956,28564;96851,47607;63509,61890;31754,77759;9526,90454;0,99976;3175,119019;12702,157104;31754,211059;53982,271362;80974,334839;115904,395141;157184,444336;198465,476074;198465,353882;182588,331665" o:connectangles="0,0,0,0,0,0,0,0,0,0,0,0,0,0,0,0,0,0,0,0,0,0,0,0,0,0,0,0,0,0,0,0,0,0,0,0,0"/>
                </v:shape>
                <v:shape id="Freeform 423" o:spid="_x0000_s1113" style="position:absolute;left:14097;top:27051;width:3889;height:3078;visibility:visible;mso-wrap-style:square;v-text-anchor:top" coordsize="245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" path="m237,172r-6,-13l221,147,211,131,199,115,188,101,174,85,160,69,148,56,134,42,120,30,108,20,98,12,88,6,82,2,68,,54,2,40,8,28,14,18,22,8,28,2,34,,34r18,4l34,46r20,8l74,65,94,77r20,14l134,105r20,14l172,133r18,14l205,159r14,11l229,180r8,6l243,192r2,2l243,184r-6,-12xe" fillcolor="#70ad47 [3209]" stroked="f">
                  <v:path arrowok="t" o:connecttype="custom" o:connectlocs="376290,272949;366764,252319;350887,233276;335009,207886;315957,182495;298492,160278;276264,134888;254036,109497;234983,88867;212755,66650;190527,47607;171474,31738;155597,19043;139720,9521;130193,3174;107965,0;85737,3174;63509,12695;44456,22217;28579,34912;12702,44434;3175,53955;0,53955;28579,60303;53983,72998;85737,85693;117491,103149;149246,122192;181000,144409;212755,166626;244509,188843;273088,211059;301667,233276;325483,252319;347711,269775;363588,285644;376290,295166;385817,304687;388992,307861;385817,291992;376290,272949" o:connectangles="0,0,0,0,0,0,0,0,0,0,0,0,0,0,0,0,0,0,0,0,0,0,0,0,0,0,0,0,0,0,0,0,0,0,0,0,0,0,0,0,0"/>
                </v:shape>
                <v:shape id="Freeform 424" o:spid="_x0000_s1114" style="position:absolute;left:11620;top:5524;width:5986;height:6776;visibility:visible;mso-wrap-style:square;v-text-anchor:top" coordsize="377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" path="m228,239l149,r4,235l,338,167,328r-37,99l218,352r94,36l266,285,377,189,228,239xe" fillcolor="#ffc000 [3207]" stroked="f">
                  <v:path arrowok="t" o:connecttype="custom" o:connectlocs="362001,379272;236571,0;242922,372925;0,536377;265150,520508;206404,677612;346124,558593;495370,615722;422335,452270;598572,299927;362001,379272" o:connectangles="0,0,0,0,0,0,0,0,0,0,0"/>
                </v:shape>
                <v:shape id="Freeform 425" o:spid="_x0000_s1115" style="position:absolute;left:15430;top:23717;width:1159;height:1301;visibility:visible;mso-wrap-style:square;v-text-anchor:top" coordsize="73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" path="m69,20l65,14,59,10,53,4,47,2,38,,32,,24,2,18,6r-6,4l8,16,4,24,2,32,,39r,9l2,56r2,8l10,70r4,4l20,78r6,4l34,82r6,l48,80r7,-4l61,72r4,-6l69,60r4,-8l73,43r,-7l71,28,69,20xe" fillcolor="white [3212]" stroked="f">
                  <v:path arrowok="t" o:connecttype="custom" o:connectlocs="109553,31738;103202,22217;93676,15869;84149,6348;74623,3174;60334,0;50807,0;38105,3174;28579,9521;19053,15869;12702,25391;6351,38086;3175,50781;0,61890;0,76172;3175,88867;6351,101563;15877,111084;22228,117432;31755,123779;41281,130127;53983,130127;63509,130127;76211,126953;87325,120606;96851,114258;103202,104736;109553,95215;115904,82520;115904,68237;115904,57129;112729,44434;109553,31738" o:connectangles="0,0,0,0,0,0,0,0,0,0,0,0,0,0,0,0,0,0,0,0,0,0,0,0,0,0,0,0,0,0,0,0,0"/>
                </v:shape>
                <v:shape id="Freeform 426" o:spid="_x0000_s1116" style="position:absolute;left:11239;top:26479;width:1159;height:1317;visibility:visible;mso-wrap-style:square;v-text-anchor:top" coordsize="73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" path="m69,20l65,14,61,8,53,4,47,2,41,,33,,27,2,18,6r-4,4l8,16,4,24,2,32,,40r,8l2,56r4,7l8,71r6,4l21,79r6,2l35,83r6,l49,81r6,-4l61,73r4,-6l69,60r2,-8l73,44r,-8l71,28,69,20xe" fillcolor="white [3212]" stroked="f">
                  <v:path arrowok="t" o:connecttype="custom" o:connectlocs="109553,31738;103202,22217;96851,12695;84149,6348;74623,3174;65097,0;52395,0;42869,3174;28579,9521;22228,15869;12702,25391;6351,38086;3175,50781;0,63477;0,76172;3175,88867;9526,99976;12702,112671;22228,119019;33342,125366;42869,128540;55570,131714;65097,131714;77799,128540;87325,122193;96851,115845;103202,106323;109553,95215;112729,82520;115904,69824;115904,57129;112729,44434;109553,31738" o:connectangles="0,0,0,0,0,0,0,0,0,0,0,0,0,0,0,0,0,0,0,0,0,0,0,0,0,0,0,0,0,0,0,0,0"/>
                </v:shape>
                <v:shape id="Freeform 427" o:spid="_x0000_s1117" style="position:absolute;left:15621;top:28003;width:1143;height:1317;visibility:visible;mso-wrap-style:square;v-text-anchor:top" coordsize="72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" path="m68,20l64,14,58,10,52,4,46,2,38,,32,2,24,4,18,8r-6,4l8,18,4,24,2,32,,41r,8l2,57r2,8l10,71r4,4l20,81r6,2l34,83r6,l48,83r6,-4l60,73r4,-6l68,61r2,-8l72,45r,-8l70,28,68,20xe" fillcolor="white [3212]" stroked="f">
                  <v:path arrowok="t" o:connecttype="custom" o:connectlocs="107965,31738;101614,22217;92088,15869;82562,6348;73035,3174;60333,0;50807,3174;38105,6348;28579,12695;19053,19043;12702,28564;6351,38086;3175,50781;0,65064;0,77759;3175,90454;6351,103150;15877,112671;22228,119019;31754,128540;41281,131714;53983,131714;63509,131714;76211,131714;85737,125366;95263,115845;101614,106323;107965,96802;111141,84107;114316,71411;114316,58716;111141,44434;107965,31738" o:connectangles="0,0,0,0,0,0,0,0,0,0,0,0,0,0,0,0,0,0,0,0,0,0,0,0,0,0,0,0,0,0,0,0,0"/>
                </v:shape>
                <v:shape id="Freeform 428" o:spid="_x0000_s1118" style="position:absolute;left:13144;top:22193;width:762;height:841;visibility:visible;mso-wrap-style:square;v-text-anchor:top" coordsize="48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" path="m44,12l42,8,40,4,34,2,30,,26,,22,,16,,12,4,8,6,6,10,2,14r,6l,23r,6l2,35r2,4l6,43r4,4l14,49r4,2l22,53r6,-2l32,51r4,-2l40,45r2,-4l46,37r,-4l48,27r,-5l46,18,44,12xe" fillcolor="white [3212]" stroked="f">
                  <v:path arrowok="t" o:connecttype="custom" o:connectlocs="69860,19043;66685,12695;63509,6348;53983,3174;47632,0;41281,0;34930,0;25404,0;19053,6348;12702,9521;9526,15869;3175,22217;3175,31738;0,36499;0,46020;3175,55542;6351,61889;9526,68237;15877,74585;22228,77758;28579,80932;34930,84106;44456,80932;50807,80932;57158,77758;63509,71411;66685,65063;73036,58716;73036,52368;76211,42846;76211,34912;73036,28564;69860,19043" o:connectangles="0,0,0,0,0,0,0,0,0,0,0,0,0,0,0,0,0,0,0,0,0,0,0,0,0,0,0,0,0,0,0,0,0"/>
                </v:shape>
                <v:shape id="Freeform 429" o:spid="_x0000_s1119" style="position:absolute;left:13906;top:19431;width:1127;height:1301;visibility:visible;mso-wrap-style:square;v-text-anchor:top" coordsize="71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" path="m67,20l63,14,57,8,51,4,45,2,37,,31,,23,2,17,6r-6,4l7,16,4,24,2,30,,38r,8l2,54r2,8l9,68r4,6l19,78r6,2l33,82r6,l47,80r6,-4l59,72r4,-6l67,60r2,-8l71,44r,-8l69,28,67,20xe" fillcolor="white [3212]" stroked="f">
                  <v:path arrowok="t" o:connecttype="custom" o:connectlocs="106377,31738;100026,22217;90500,12695;80974,6348;71447,3174;58746,0;49219,0;36518,3174;26991,9521;17465,15869;11114,25391;6351,38086;3175,47607;0,60303;0,72998;3175,85693;6351,98389;14289,107910;20640,117432;30167,123779;39693,126953;52395,130127;61921,130127;74623,126953;84149,120606;93675,114258;100026,104736;106377,95215;109553,82520;112728,69824;112728,57129;109553,44434;106377,31738" o:connectangles="0,0,0,0,0,0,0,0,0,0,0,0,0,0,0,0,0,0,0,0,0,0,0,0,0,0,0,0,0,0,0,0,0"/>
                </v:shape>
                <v:shape id="Freeform 430" o:spid="_x0000_s1120" style="position:absolute;left:14406;top:15621;width:1143;height:1301;visibility:visible;mso-wrap-style:square;v-text-anchor:top" coordsize="72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" path="m66,20l64,14,58,8,52,4,46,2,38,,32,,24,2,18,6r-6,4l8,16,4,24,,30r,8l,46r2,8l4,62r4,6l12,74r6,4l26,80r6,2l40,82r6,-2l54,76r4,-4l64,66r4,-6l70,52r2,-8l72,36,70,28,66,20xe" fillcolor="white [3212]" stroked="f">
                  <v:path arrowok="t" o:connecttype="custom" o:connectlocs="104790,31738;101614,22217;92088,12695;82562,6348;73035,3174;60333,0;50807,0;38105,3174;28579,9521;19053,15869;12702,25391;6351,38086;0,47607;0,60303;0,72998;3175,85693;6351,98389;12702,107910;19053,117432;28579,123779;41281,126953;50807,130127;63509,130127;73035,126953;85737,120606;92088,114258;101614,104736;107965,95215;111141,82520;114316,69824;114316,57129;111141,44434;104790,31738" o:connectangles="0,0,0,0,0,0,0,0,0,0,0,0,0,0,0,0,0,0,0,0,0,0,0,0,0,0,0,0,0,0,0,0,0"/>
                </v:shape>
                <v:shape id="Freeform 431" o:spid="_x0000_s1121" style="position:absolute;left:10001;top:17621;width:1143;height:1269;visibility:visible;mso-wrap-style:square;v-text-anchor:top" coordsize="72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" path="m66,20l64,14,58,8,52,4,47,,39,,31,,25,2,18,6r-6,4l8,14,4,22,2,28,,36r,8l2,52r2,8l8,66r4,6l20,76r7,2l33,80r8,l49,78r5,-4l58,70r6,-6l68,58r2,-8l72,42r,-8l70,26,66,20xe" fillcolor="white [3212]" stroked="f">
                  <v:path arrowok="t" o:connecttype="custom" o:connectlocs="104790,31738;101614,22217;92088,12695;82562,6348;74623,0;61921,0;49219,0;39693,3174;28579,9521;19053,15869;12702,22217;6351,34912;3175,44434;0,57129;0,69824;3175,82519;6351,95215;12702,104736;19053,114258;31754,120605;42869,123779;52395,126953;65097,126953;77798,123779;85737,117432;92088,111084;101614,101562;107965,92041;111141,79346;114316,66650;114316,53955;111141,41260;104790,31738" o:connectangles="0,0,0,0,0,0,0,0,0,0,0,0,0,0,0,0,0,0,0,0,0,0,0,0,0,0,0,0,0,0,0,0,0"/>
                </v:shape>
                <v:shape id="Freeform 432" o:spid="_x0000_s1122" style="position:absolute;top:21713;width:11510;height:2269;visibility:visible;mso-wrap-style:square;v-text-anchor:top" coordsize="719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" path="m52,65l88,57r36,-7l160,46r36,-2l234,42r36,l305,44r35,2l374,50r34,3l440,59r32,6l501,73r28,6l557,87r26,8l608,101r22,8l650,115r18,6l681,127r14,6l705,137r8,2l717,141r2,2l691,121,662,101,630,85,599,69,567,55,535,44,503,34,472,26,440,18,406,12,376,6,342,4,311,,280,,250,,218,,190,,160,2,134,6,106,8,81,12,57,16,34,22,12,26,,30,,81,16,75,52,65xe" fillcolor="white [3212]" stroked="f">
                  <v:path arrowok="t" o:connecttype="custom" o:connectlocs="83249,103150;140883,90454;198518,79346;256152,72998;313786,69824;374622,66650;432256,66650;488289,69824;544323,72998;598755,79346;653187,84107;704417,93628;755648,103150;802075,115845;846902,125366;891728,138062;933353,150757;973377,160279;1008598,172974;1040617,182495;1069434,192017;1090246,201538;1112659,211060;1128669,217408;1141476,220581;1147880,223755;1151082,226929;1106255,192017;1059828,160279;1008598,134888;958968,109497;907738,87280;856507,69824;805277,53955;755648,41260;704417,28564;649985,19043;601957,9521;547524,6348;497895,0;448266,0;400237,0;349007,0;304180,0;256152,3174;214527,9521;169701,12695;129677,19043;91254,25391;54432,34912;19211,41260;0,47607;0,128540;25615,119019;83249,103150" o:connectangles="0,0,0,0,0,0,0,0,0,0,0,0,0,0,0,0,0,0,0,0,0,0,0,0,0,0,0,0,0,0,0,0,0,0,0,0,0,0,0,0,0,0,0,0,0,0,0,0,0,0,0,0,0,0,0"/>
                </v:shape>
                <v:shape id="Freeform 433" o:spid="_x0000_s1123" style="position:absolute;left:10096;top:15144;width:175;height:191;visibility:visible;mso-wrap-style:square;v-text-anchor:top" coordsize="11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" path="m9,l5,,2,,,2,,4,,6,,8r,2l2,12r3,l9,12r2,-2l11,8r,-2l11,4r,-2l9,xe" fillcolor="white [3212]" stroked="f">
                  <v:path arrowok="t" o:connecttype="custom" o:connectlocs="14290,0;7939,0;3175,0;0,3174;0,6348;0,9522;0,12695;0,15869;3175,19043;7939,19043;14290,19043;17465,15869;17465,12695;17465,9522;17465,6348;17465,3174;14290,0" o:connectangles="0,0,0,0,0,0,0,0,0,0,0,0,0,0,0,0,0"/>
                </v:shape>
                <v:shape id="Freeform 434" o:spid="_x0000_s1124" style="position:absolute;left:8763;top:11715;width:476;height:492;visibility:visible;mso-wrap-style:square;v-text-anchor:top" coordsize="30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" path="m26,6l20,2,14,,9,2,5,6,3,9,,15r3,6l5,27r4,4l14,31r6,l26,27r2,-6l30,15,28,9,26,6xe" fillcolor="white [3212]" stroked="f">
                  <v:path arrowok="t" o:connecttype="custom" o:connectlocs="41281,9521;31755,3174;22228,0;14290,3174;7939,9521;4763,14282;0,23804;4763,33325;7939,42846;14290,49194;22228,49194;31755,49194;41281,42846;44457,33325;47632,23804;44457,14282;41281,9521" o:connectangles="0,0,0,0,0,0,0,0,0,0,0,0,0,0,0,0,0"/>
                </v:shape>
                <v:shape id="Freeform 435" o:spid="_x0000_s1125" style="position:absolute;left:5334;top:13049;width:444;height:476;visibility:visible;mso-wrap-style:square;v-text-anchor:top" coordsize="28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" path="m24,4l20,,14,,8,,4,4,,8r,8l,22r4,4l8,30r6,l20,30r4,-4l26,22r2,-6l26,8,24,4xe" fillcolor="white [3212]" stroked="f">
                  <v:path arrowok="t" o:connecttype="custom" o:connectlocs="38105,6348;31754,0;22228,0;12702,0;6351,6348;0,12695;0,25390;0,34912;6351,41259;12702,47607;22228,47607;31754,47607;38105,41259;41281,34912;44456,25390;41281,12695;38105,6348" o:connectangles="0,0,0,0,0,0,0,0,0,0,0,0,0,0,0,0,0"/>
                </v:shape>
                <v:shape id="Freeform 436" o:spid="_x0000_s1126" style="position:absolute;left:11620;top:16478;width:699;height:777;visibility:visible;mso-wrap-style:square;v-text-anchor:top" coordsize="44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" path="m38,8l32,2,22,,14,2,8,8,2,16,,26r2,8l8,42r6,5l22,49,32,47r6,-5l42,34r2,-8l42,16,38,8xe" fillcolor="white [3212]" stroked="f">
                  <v:path arrowok="t" o:connecttype="custom" o:connectlocs="60334,12695;50807,3174;34930,0;22228,3174;12702,12695;3175,25391;0,41260;3175,53955;12702,66651;22228,74585;34930,77759;50807,74585;60334,66651;66685,53955;69860,41260;66685,25391;60334,12695" o:connectangles="0,0,0,0,0,0,0,0,0,0,0,0,0,0,0,0,0"/>
                </v:shape>
                <v:shape id="Freeform 437" o:spid="_x0000_s1127" style="position:absolute;left:14097;top:14001;width:571;height:603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" path="m32,4l26,,18,,12,,6,4,2,12,,18r2,8l6,32r6,4l18,38r8,-2l32,32r4,-6l36,18r,-6l32,4xe" fillcolor="white [3212]" stroked="f">
                  <v:path arrowok="t" o:connecttype="custom" o:connectlocs="50807,6348;41281,0;28579,0;19053,0;9526,6348;3175,19043;0,28565;3175,41260;9526,50781;19053,57129;28579,60303;41281,57129;50807,50781;57158,41260;57158,28565;57158,19043;50807,6348" o:connectangles="0,0,0,0,0,0,0,0,0,0,0,0,0,0,0,0,0"/>
                </v:shape>
                <v:shape id="Freeform 438" o:spid="_x0000_s1128" style="position:absolute;left:12382;top:12382;width:413;height:444;visibility:visible;mso-wrap-style:square;v-text-anchor:top" coordsize="26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" path="m22,4l18,,12,,8,,4,4,2,8,,14r2,6l4,24r4,2l12,28r6,-2l22,24r2,-4l26,14,24,8,22,4xe" fillcolor="white [3212]" stroked="f">
                  <v:path arrowok="t" o:connecttype="custom" o:connectlocs="34930,6348;28579,0;19053,0;12702,0;6351,6348;3175,12695;0,22217;3175,31739;6351,38086;12702,41260;19053,44434;28579,41260;34930,38086;38106,31739;41281,22217;38106,12695;34930,6348" o:connectangles="0,0,0,0,0,0,0,0,0,0,0,0,0,0,0,0,0"/>
                </v:shape>
                <v:shape id="Freeform 439" o:spid="_x0000_s1129" style="position:absolute;left:10191;top:19431;width:381;height:476;visibility:visible;mso-wrap-style:square;v-text-anchor:top" coordsize="24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" path="m22,6l16,2,12,,6,2,2,6,,10r,6l,20r2,6l6,28r6,2l16,28r6,-2l24,20r,-4l24,10,22,6xe" fillcolor="white [3212]" stroked="f">
                  <v:path arrowok="t" o:connecttype="custom" o:connectlocs="34930,9521;25403,3174;19053,0;9526,3174;3175,9521;0,15869;0,25390;0,31738;3175,41259;9526,44433;19053,47607;25403,44433;34930,41259;38105,31738;38105,25390;38105,15869;34930,9521" o:connectangles="0,0,0,0,0,0,0,0,0,0,0,0,0,0,0,0,0"/>
                </v:shape>
                <v:shape id="Freeform 440" o:spid="_x0000_s1130" style="position:absolute;left:11525;top:2762;width:159;height:190;visibility:visible;mso-wrap-style:square;v-text-anchor:top" coordsize="10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" path="m8,l4,,2,,,2,,4,,6,,8r,2l2,12r2,l8,12r2,-2l10,8r,-2l10,4r,-2l8,xe" fillcolor="white [3212]" stroked="f">
                  <v:path arrowok="t" o:connecttype="custom" o:connectlocs="12702,0;6351,0;3175,0;0,3174;0,6348;0,9522;0,12695;0,15869;3175,19043;6351,19043;12702,19043;15877,15869;15877,12695;15877,9522;15877,6348;15877,3174;12702,0" o:connectangles="0,0,0,0,0,0,0,0,0,0,0,0,0,0,0,0,0"/>
                </v:shape>
                <v:shape id="Freeform 441" o:spid="_x0000_s1131" style="position:absolute;left:6762;top:666;width:445;height:476;visibility:visible;mso-wrap-style:square;v-text-anchor:top" coordsize="28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" path="m24,4l20,,14,,8,,4,4,,8r,8l,22r4,4l8,30r6,l20,30r4,-4l26,22r2,-6l26,8,24,4xe" fillcolor="white [3212]" stroked="f">
                  <v:path arrowok="t" o:connecttype="custom" o:connectlocs="38105,6348;31754,0;22228,0;12702,0;6351,6348;0,12695;0,25390;0,34912;6351,41259;12702,47607;22228,47607;31754,47607;38105,41259;41281,34912;44456,25390;41281,12695;38105,6348" o:connectangles="0,0,0,0,0,0,0,0,0,0,0,0,0,0,0,0,0"/>
                </v:shape>
                <v:shape id="Freeform 442" o:spid="_x0000_s1132" style="position:absolute;left:14382;top:3048;width:699;height:793;visibility:visible;mso-wrap-style:square;v-text-anchor:top" coordsize="44,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" path="m38,8l32,2,22,,14,2,8,8,2,16,,26r2,8l8,42r6,6l22,50,32,48r6,-6l42,34r2,-8l42,16,38,8xe" fillcolor="white [3212]" stroked="f">
                  <v:path arrowok="t" o:connecttype="custom" o:connectlocs="60334,12695;50807,3174;34930,0;22228,3174;12702,12695;3175,25391;0,41260;3175,53955;12702,66651;22228,76172;34930,79346;50807,76172;60334,66651;66685,53955;69860,41260;66685,25391;60334,12695" o:connectangles="0,0,0,0,0,0,0,0,0,0,0,0,0,0,0,0,0"/>
                </v:shape>
                <v:shape id="Freeform 443" o:spid="_x0000_s1133" style="position:absolute;left:15621;top:1619;width:571;height:603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" path="m32,4l26,,18,,12,,6,4,2,12,,18r2,8l6,32r6,4l18,38r8,-2l32,32r4,-6l36,18r,-6l32,4xe" fillcolor="white [3212]" stroked="f">
                  <v:path arrowok="t" o:connecttype="custom" o:connectlocs="50807,6348;41281,0;28579,0;19053,0;9526,6348;3175,19043;0,28565;3175,41260;9526,50781;19053,57129;28579,60303;41281,57129;50807,50781;57158,41260;57158,28565;57158,19043;50807,6348" o:connectangles="0,0,0,0,0,0,0,0,0,0,0,0,0,0,0,0,0"/>
                </v:shape>
                <v:shape id="Freeform 444" o:spid="_x0000_s1134" style="position:absolute;left:11620;top:7048;width:397;height:492;visibility:visible;mso-wrap-style:square;v-text-anchor:top" coordsize="25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" path="m23,7l17,2,13,,6,2,3,7,,11r,6l,21r3,6l6,29r7,2l17,29r6,-2l25,21r,-4l25,11,23,7xe" fillcolor="white [3212]" stroked="f">
                  <v:path arrowok="t" o:connecttype="custom" o:connectlocs="36518,11108;26991,3174;20640,0;9526,3174;4763,11108;0,17456;0,26977;0,33325;4763,42846;9526,46020;20640,49194;26991,46020;36518,42846;39693,33325;39693,26977;39693,17456;36518,11108" o:connectangles="0,0,0,0,0,0,0,0,0,0,0,0,0,0,0,0,0"/>
                </v:shape>
                <v:shape id="Freeform 445" o:spid="_x0000_s1135" style="position:absolute;top:9140;width:6382;height:11617;visibility:visible;mso-wrap-style:square;v-text-anchor:top" coordsize="396,7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" path="m20,664r16,l53,664r14,l79,664r15,l102,664r4,2l104,668r-6,6l92,682r-5,10l81,704r,12l87,724r9,4l110,730r16,2l144,732r18,-2l176,732r12,-2l192,724r2,-10l194,704r-4,-10l188,684r-4,-6l182,676r-2,-14l180,652r6,-8l194,640r10,-2l216,638r14,l247,640r16,4l281,648r17,2l316,654r18,2l350,658r14,l378,656r10,-4l394,646r2,-6l394,634r-4,-8l384,619r-10,-8l364,601,352,591r-12,-8l328,573,316,563r-12,-8l294,547r-9,-8l277,531,267,517r-8,-11l255,492r,-12l261,468r8,-8l283,452r19,-6l316,438r6,-8l316,420,306,410,290,398,271,385,251,371,232,355,218,339,206,325r-6,-14l196,299r,-10l198,280r6,-6l210,268r8,-4l226,260r6,-2l236,254r,-4l232,244r-6,-10l214,224,198,208,184,186,170,161,160,133,148,105,142,81,136,60,134,44r,-12l130,22,124,12,118,4,114,r-6,l106,4r,8l104,30,96,58,85,91,71,127,55,165,36,196,24,220,12,234r-6,8l,248r,l,266r,l6,274r8,8l24,293r12,18l34,331,24,349,8,367,,375,,480r10,8l20,502r4,6l22,517r-6,6l8,531,,537,,662r2,l20,664xe" fillcolor="white [3212]" stroked="f">
                  <v:path arrowok="t" o:connecttype="custom" o:connectlocs="85422,1053710;151503,1053710;167620,1060058;140220,1098143;140220,1148925;203078,1161620;283664,1161620;312676,1133056;303005,1085448;290111,1050536;312676,1015624;370698,1012450;452896,1028319;538318,1041015;609234,1041015;638245,1015624;618904,982299;567329,937865;509307,893432;459343,855346;417438,802978;420661,742675;486742,707763;509307,666503;436779,610961;351357,537963;315899,474487;328793,434814;364251,412597;380368,396728;344910,355468;273994,255493;228866,128540;215972,50781;190184,6348;170843,6348;154726,92041;88645,261841;19341,371338;0,393554;9670,434814;58022,493530;12894,582397;16117,774413;35458,820434;0,852172;32235,1053710" o:connectangles="0,0,0,0,0,0,0,0,0,0,0,0,0,0,0,0,0,0,0,0,0,0,0,0,0,0,0,0,0,0,0,0,0,0,0,0,0,0,0,0,0,0,0,0,0,0,0"/>
                </v:shape>
                <v:shape id="Freeform 446" o:spid="_x0000_s1136" style="position:absolute;left:1714;top:18669;width:1048;height:1761;visibility:visible;mso-wrap-style:square;v-text-anchor:top" coordsize="66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" path="m22,r,10l18,37,12,71,,99r36,12l44,89r22,16l52,22,22,xe" fillcolor="#ed7d31 [3205]" stroked="f">
                  <v:path arrowok="t" o:connecttype="custom" o:connectlocs="34930,0;34930,15869;28579,58716;19053,112671;0,157104;57158,176147;69860,141235;104790,166626;82562,34912;34930,0" o:connectangles="0,0,0,0,0,0,0,0,0,0"/>
                </v:shape>
                <v:shape id="Freeform 447" o:spid="_x0000_s1137" style="position:absolute;top:9523;width:5858;height:9855;visibility:visible;mso-wrap-style:square;v-text-anchor:top" coordsize="363,6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" path="m94,621r4,-2l104,617r8,-2l122,611r14,-2l150,605r16,-2l184,601r22,-2l228,599r24,l278,599r25,2l331,605r32,6l357,607,341,596,319,578,293,554,270,526,250,493,238,458r,-38l301,406r-6,-4l282,394,262,380,240,361,216,337,194,309,178,277r-8,-33l220,222r-4,l208,218,194,208,178,190,160,162,144,123,130,69,120,r,8l118,32r-8,31l102,103,88,143,71,180,46,212,18,230r51,18l69,254r,11l65,287r-4,24l51,337,36,365,14,388,,396r,22l28,440r2,2l32,444r4,4l38,454r4,6l46,470r,8l46,490r-6,12l34,514,24,527,8,540,,546r,65l92,621r2,xe" fillcolor="#a8d08d [1945]" stroked="f">
                  <v:path arrowok="t" o:connecttype="custom" o:connectlocs="158166,982299;180761,975952;219496,966430;267914,956909;332472,950561;406713,950561;489024,953735;585860,969604;550353,945800;472884,879150;403485,782348;384118,666503;476112,637939;422852,603027;348611,534790;287281,439575;355067,352295;335699,345947;287281,301513;232407,195190;193673,0;190445,50781;164622,163452;114590,285644;29051,364990;111362,403076;104906,455444;82311,534790;22595,615722;0,663330;48418,701416;58102,710937;67785,729980;74241,758544;64558,796630;38735,836303;0,866455;148482,985473" o:connectangles="0,0,0,0,0,0,0,0,0,0,0,0,0,0,0,0,0,0,0,0,0,0,0,0,0,0,0,0,0,0,0,0,0,0,0,0,0,0"/>
                </v:shape>
                <v:shape id="Freeform 448" o:spid="_x0000_s1138" style="position:absolute;left:2000;top:12001;width:508;height:1079;visibility:visible;mso-wrap-style:square;v-text-anchor:top" coordsize="32,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" path="m22,44l18,34,12,24,8,16,4,8,2,r,l,32,4,52r8,12l14,68,32,56,28,52,22,44xe" fillcolor="#70ad47 [3209]" stroked="f">
                  <v:path arrowok="t" o:connecttype="custom" o:connectlocs="34930,69824;28579,53955;19053,38086;12702,25391;6351,12695;3175,0;3175,0;0,50781;6351,82519;19053,101562;22228,107910;50807,88867;44456,82519;34930,69824" o:connectangles="0,0,0,0,0,0,0,0,0,0,0,0,0,0"/>
                </v:shape>
                <v:shape id="Freeform 449" o:spid="_x0000_s1139" style="position:absolute;left:2381;top:13906;width:1222;height:1920;visibility:visible;mso-wrap-style:square;v-text-anchor:top" coordsize="77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" path="m48,88l34,70,24,50,14,32,8,16,4,4,2,,,16,2,34,6,52r6,18l18,84r6,12l28,105r2,2l30,121r10,l48,121r9,-2l63,117r6,-2l73,113r2,l77,113,63,103,48,88xe" fillcolor="#70ad47 [3209]" stroked="f">
                  <v:path arrowok="t" o:connecttype="custom" o:connectlocs="76211,139648;53983,111084;38105,79345;22228,50781;12702,25391;6351,6348;3175,0;0,25391;3175,53955;9526,82519;19053,111084;28579,133300;38105,152343;44456,166625;47632,169799;47632,192016;63509,192016;76211,192016;90500,188842;100027,185668;109553,182495;115904,179321;119080,179321;122255,179321;100027,163452;76211,139648" o:connectangles="0,0,0,0,0,0,0,0,0,0,0,0,0,0,0,0,0,0,0,0,0,0,0,0,0,0"/>
                </v:shape>
                <v:shape id="Freeform 450" o:spid="_x0000_s1140" style="position:absolute;left:1809;top:16573;width:2366;height:2333;visibility:visible;mso-wrap-style:square;v-text-anchor:top" coordsize="149,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" path="m110,83l102,61,96,43,94,26r,-12l96,4,96,,88,16,82,34,80,49r,18l82,83r2,10l86,103r2,2l72,107r-16,4l42,119r-14,6l16,133r-8,8l2,145,,147r6,-4l14,139r10,-2l34,133r12,-2l58,129r12,-2l84,127r12,-2l108,123r10,l128,123r9,-2l143,121r4,l149,121,126,103,110,83xe" fillcolor="#70ad47 [3209]" stroked="f">
                  <v:path arrowok="t" o:connecttype="custom" o:connectlocs="174650,131714;161948,96802;152422,68237;149246,41260;149246,22217;152422,6348;152422,0;139720,25391;130193,53955;127018,77759;127018,106323;130193,131714;133369,147583;136544,163452;139720,166626;114316,169800;88913,176147;66684,188842;44456,198364;25404,211059;12702,223755;3175,230102;0,233276;9526,226928;22228,220581;38105,217407;53983,211059;73035,207885;92088,204712;111141,201538;133369,201538;152422,198364;171474,195190;187352,195190;203229,195190;217518,192016;227045,192016;233396,192016;236571,192016;200053,163452;174650,131714" o:connectangles="0,0,0,0,0,0,0,0,0,0,0,0,0,0,0,0,0,0,0,0,0,0,0,0,0,0,0,0,0,0,0,0,0,0,0,0,0,0,0,0,0"/>
                </v:shape>
                <v:shape id="Freeform 451" o:spid="_x0000_s1141" style="position:absolute;left:3429;top:4857;width:206;height:222;visibility:visible;mso-wrap-style:square;v-text-anchor:top" coordsize="13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" path="m11,2l9,2,7,,5,2,2,2,,4,,6r,4l2,12r3,2l7,14r2,l11,12r2,-2l13,6r,-2l11,2xe" fillcolor="white [3212]" stroked="f">
                  <v:path arrowok="t" o:connecttype="custom" o:connectlocs="17465,3174;14289,3174;11114,0;7938,3174;3175,3174;0,6348;0,9522;0,15869;3175,19043;7938,22217;11114,22217;14289,22217;17465,19043;20640,15869;20640,9522;20640,6348;17465,3174" o:connectangles="0,0,0,0,0,0,0,0,0,0,0,0,0,0,0,0,0"/>
                </v:shape>
                <v:shape id="Freeform 452" o:spid="_x0000_s1142" style="position:absolute;left:5810;top:9525;width:508;height:571;visibility:visible;mso-wrap-style:square;v-text-anchor:top" coordsize="32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" path="m26,6l22,2,16,,10,2,4,6,,12r,6l,24r4,6l10,34r6,2l22,34r4,-4l30,24r2,-6l30,12,26,6xe" fillcolor="white [3212]" stroked="f">
                  <v:path arrowok="t" o:connecttype="custom" o:connectlocs="41281,9522;34930,3174;25404,0;15877,3174;6351,9522;0,19043;0,28565;0,38086;6351,47608;15877,53955;25404,57129;34930,53955;41281,47608;47632,38086;50807,28565;47632,19043;41281,9522" o:connectangles="0,0,0,0,0,0,0,0,0,0,0,0,0,0,0,0,0"/>
                </v:shape>
                <v:shape id="Freeform 453" o:spid="_x0000_s1143" style="position:absolute;left:3810;top:11525;width:476;height:492;visibility:visible;mso-wrap-style:square;v-text-anchor:top" coordsize="30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" path="m26,4l20,2,14,,8,2,4,4,2,10,,16r2,5l4,27r4,2l14,31r6,-2l26,27r2,-6l30,16,28,10,26,4xe" fillcolor="white [3212]" stroked="f">
                  <v:path arrowok="t" o:connecttype="custom" o:connectlocs="41281,6348;31755,3174;22228,0;12702,3174;6351,6348;3175,15869;0,25390;3175,33325;6351,42846;12702,46020;22228,49194;31755,46020;41281,42846;44457,33325;47632,25390;44457,15869;41281,6348" o:connectangles="0,0,0,0,0,0,0,0,0,0,0,0,0,0,0,0,0"/>
                </v:shape>
                <v:shape id="Freeform 454" o:spid="_x0000_s1144" style="position:absolute;left:381;top:8001;width:285;height:238;visibility:visible;mso-wrap-style:square;v-text-anchor:top" coordsize="18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" path="m14,2l12,,8,,4,,2,2,,4,,8r,4l2,14r2,1l8,15r4,l14,14r2,-2l18,8,16,4,14,2xe" fillcolor="white [3212]" stroked="f">
                  <v:path arrowok="t" o:connecttype="custom" o:connectlocs="22228,3174;19053,0;12702,0;6351,0;3175,3174;0,6348;0,12695;0,19043;3175,22217;6351,23804;12702,23804;19053,23804;22228,22217;25404,19043;28579,12695;25404,6348;22228,3174" o:connectangles="0,0,0,0,0,0,0,0,0,0,0,0,0,0,0,0,0"/>
                </v:shape>
                <v:shape id="Freeform 455" o:spid="_x0000_s1145" style="position:absolute;left:2762;top:14287;width:524;height:571;visibility:visible;mso-wrap-style:square;v-text-anchor:top" coordsize="33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" path="m27,6l22,2,16,,10,2,4,6,,12r,6l,24r4,6l10,34r6,2l22,34r5,-4l31,24r2,-6l31,12,27,6xe" fillcolor="white [3212]" stroked="f">
                  <v:path arrowok="t" o:connecttype="custom" o:connectlocs="42869,9522;34930,3174;25404,0;15877,3174;6351,9522;0,19043;0,28565;0,38086;6351,47608;15877,53955;25404,57129;34930,53955;42869,47608;49220,38086;52395,28565;49220,19043;42869,9522" o:connectangles="0,0,0,0,0,0,0,0,0,0,0,0,0,0,0,0,0"/>
                </v:shape>
                <v:shape id="Freeform 456" o:spid="_x0000_s1146" style="position:absolute;left:8477;top:5429;width:794;height:825;visibility:visible;mso-wrap-style:square;v-text-anchor:top" coordsize="50,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" path="m42,6l34,2,24,,16,2,8,6,2,16,,26,2,36r6,8l16,50r8,2l34,50r8,-6l48,36,50,26,48,16,42,6xe" fillcolor="white [3212]" stroked="f">
                  <v:path arrowok="t" o:connecttype="custom" o:connectlocs="66684,9521;53982,3174;38105,0;25404,3174;12702,9521;3175,25390;0,41260;3175,57129;12702,69824;25404,79345;38105,82519;53982,79345;66684,69824;76211,57129;79386,41260;76211,25390;66684,9521" o:connectangles="0,0,0,0,0,0,0,0,0,0,0,0,0,0,0,0,0"/>
                </v:shape>
              </v:group>
              <v:group id="Holiday card" o:spid="_x0000_s1147" style="position:absolute;left:36480;width:18380;height:32010" coordsize="18368,320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">
                <v:rect id="Rectangle 3113" o:spid="_x0000_s1148" style="position:absolute;width:18290;height:141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" fillcolor="#bdd6ee [1300]" stroked="f"/>
                <v:shape id="Freeform 399" o:spid="_x0000_s1149" style="position:absolute;top:3808;width:18286;height:20487;visibility:visible;mso-wrap-style:square;v-text-anchor:top" coordsize="1150,1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" path="m1148,20l1114,4,1078,r-39,4l999,20,959,48,917,91r-39,58l841,212r-38,60l765,325r-36,50l695,418r-33,38l628,488r-33,25l565,533r-28,12l509,551r-24,-2l460,541,438,525,418,502,400,470,384,438,368,416,356,402r-10,-7l334,395r-11,5l315,410r-10,14l295,442r-10,20l276,484r-12,22l250,529r-14,20l218,569r-20,18l178,597r-20,l138,589,120,573,100,553,83,529,65,506,46,480,28,456,12,436,,426r,865l6,1291r18,l46,1291r29,-2l106,1289r38,-2l184,1283r44,-4l278,1277r50,-6l380,1267r54,-6l491,1257r56,-6l606,1245r60,-6l723,1233r58,-6l837,1221r58,-6l947,1211r54,-6l1049,1199r47,-4l1140,1189r10,-2l1150,22r-2,-2xe" fillcolor="#9cc2e5 [1940]" stroked="f">
                  <v:path arrowok="t" o:connecttype="custom" o:connectlocs="1771373,6348;1652116,6348;1524908,76172;1396109,236450;1276852,431640;1159184,595092;1052647,723632;946111,814086;853885,864867;771199,871215;696465,833129;636041,745849;585157,660156;550175,626830;513603,634765;484981,672851;453179,733154;419787,802978;375264,871215;314840,931518;251236,947387;190812,909301;131978,839477;73145,761718;19081,691894;0,2048704;38162,2048704;119258,2045530;228975,2042356;362543,2029661;521553,2016966;690104,2001097;869786,1985228;1059008,1966185;1241869,1947142;1423141,1928099;1591692,1912230;1742752,1896360;1828617,1883665;1825437,31738" o:connectangles="0,0,0,0,0,0,0,0,0,0,0,0,0,0,0,0,0,0,0,0,0,0,0,0,0,0,0,0,0,0,0,0,0,0,0,0,0,0,0,0"/>
                </v:shape>
                <v:shape id="Freeform 400" o:spid="_x0000_s1150" style="position:absolute;top:15898;width:18354;height:10696;visibility:visible;mso-wrap-style:square;v-text-anchor:top" coordsize="1150,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" path="m1144,48r-24,21l1098,93r-20,29l1057,152r-22,30l1013,209r-26,22l957,245r-34,8l885,245,841,227,789,192,729,138,699,108,666,82,636,60,603,42,571,26,539,16,507,8,478,2,448,,416,,386,2,358,8r-29,6l301,22,274,32,246,45,220,58,196,72,172,86r-24,16l124,117r-20,19l83,152,65,168,46,184,30,201,12,217,,231,,673r4,l46,673r46,-4l142,661r54,-8l254,645r57,-11l374,622r62,-14l501,594r64,-16l632,562r63,-18l759,529r64,-18l885,495r58,-18l1001,459r54,-16l1104,429r46,-13l1150,46r-6,2xe" fillcolor="white [3212]" stroked="f">
                  <v:path arrowok="t" o:connecttype="custom" o:connectlocs="1787603,109660;1720568,193891;1651937,289247;1575325,367121;1473176,402085;1342298,360764;1163538,219319;1062985,130320;962433,66749;860284,25428;762923,3179;663967,0;571394,12714;480418,34964;392634,71517;312830,114427;236219,162106;165992,216141;103745,266997;47882,319443;0,367121;6384,1069579;146839,1063222;312830,1037794;496379,1007597;695888,966276;901782,918598;1109271,864563;1313569,812117;1505098,758082;1683858,704047;1835485,661136;1825909,76285" o:connectangles="0,0,0,0,0,0,0,0,0,0,0,0,0,0,0,0,0,0,0,0,0,0,0,0,0,0,0,0,0,0,0,0,0"/>
                </v:shape>
                <v:shape id="Freeform 401" o:spid="_x0000_s1151" style="position:absolute;top:20955;width:18258;height:11076;visibility:visible;mso-wrap-style:square;v-text-anchor:top" coordsize="1150,6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" path="m1112,38r-38,32l1041,104r-30,37l981,177r-28,32l925,238r-28,24l867,274r-32,4l799,268,761,242,717,201,693,177,670,151,642,131,616,111,587,94,557,78,527,62,497,50,466,38,434,28,402,18,368,12,334,6,301,2,268,,234,,202,,168,2,134,6r-32,8l71,20,38,28,6,38,,40,,698r364,l374,692r16,-12l406,668r26,-17l456,633r25,-14l509,605r26,-10l563,585r26,-6l616,571r28,-2l672,565r25,l725,563r26,2l779,565r28,4l833,571r26,4l886,579r27,6l939,589r26,6l991,601r26,4l1041,611r26,6l1090,621r24,4l1138,629r12,2l1150,14r-38,24xe" fillcolor="#9cc2e5 [1940]" stroked="f">
                  <v:path arrowok="t" o:connecttype="custom" o:connectlocs="1705214,111084;1605188,223755;1513100,331665;1424187,415771;1325748,441162;1208257,384033;1100292,280884;1019318,207886;931993,149170;836730,98389;739879,60303;638264,28564;530299,9521;425510,0;320720,0;212755,9521;112728,31738;9526,60303;0,1107665;593808,1098144;644615,1060058;724002,1004516;808151,960082;893888,928344;978037,906127;1066950,896606;1151099,893432;1236836,896606;1322573,906127;1406722,918822;1490872,934692;1573433,953734;1652819,969604;1730618,985473;1806828,998168;1825881,22217" o:connectangles="0,0,0,0,0,0,0,0,0,0,0,0,0,0,0,0,0,0,0,0,0,0,0,0,0,0,0,0,0,0,0,0,0,0,0,0"/>
                </v:shape>
                <v:shape id="Freeform 402" o:spid="_x0000_s1152" style="position:absolute;left:8477;top:16287;width:270;height:413;visibility:visible;mso-wrap-style:square;v-text-anchor:top" coordsize="17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" path="m6,r,2l6,8,4,16,,24r10,2l12,20r5,4l12,6,6,xe" fillcolor="#ed7d31 [3205]" stroked="f">
                  <v:path arrowok="t" o:connecttype="custom" o:connectlocs="9526,0;9526,3174;9526,12695;6351,25391;0,38086;15877,41260;19052,31738;26991,38086;19052,9522;9526,0" o:connectangles="0,0,0,0,0,0,0,0,0,0"/>
                </v:shape>
                <v:shape id="Freeform 403" o:spid="_x0000_s1153" style="position:absolute;left:7715;top:14192;width:1714;height:2269;visibility:visible;mso-wrap-style:square;v-text-anchor:top" coordsize="10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" path="m104,137r-6,-4l92,129r-4,-8l82,113r-2,-8l80,97,94,95r,-2l90,91,86,87,80,83,74,78,70,72,66,66,64,58,76,52,72,50,66,44,57,30,53,,51,8,47,24,41,42,27,54r12,4l39,62,37,72,33,85,21,95r10,4l31,99r2,4l35,107r,4l33,119r-6,6l15,131,,139r45,4l45,143r4,-2l56,141r8,-2l72,139r10,l96,139r12,2l108,139r-4,-2xe" fillcolor="#c5e0b3 [1305]" stroked="f">
                  <v:path arrowok="t" o:connecttype="custom" o:connectlocs="165123,217408;155597,211060;146070,204712;139720,192017;130193,179322;127018,166626;127018,153931;149246,150757;149246,147583;142895,144409;136544,138062;127018,131714;117491,123779;111141,114258;104790,104736;101614,92041;120667,82520;114316,79346;104790,69824;90500,47607;84149,0;80974,12695;74623,38086;65097,66650;42869,85693;61921,92041;61921,98389;58746,114258;52395,134888;33342,150757;49219,157105;49219,157105;52395,163452;55570,169800;55570,176148;52395,188843;42869,198365;23816,207886;0,220581;71448,226929;71448,226929;77798,223755;88912,223755;101614,220581;114316,220581;130193,220581;152421,220581;171474,223755;171474,220581;165123,217408" o:connectangles="0,0,0,0,0,0,0,0,0,0,0,0,0,0,0,0,0,0,0,0,0,0,0,0,0,0,0,0,0,0,0,0,0,0,0,0,0,0,0,0,0,0,0,0,0,0,0,0,0,0"/>
                </v:shape>
                <v:shape id="Freeform 404" o:spid="_x0000_s1154" style="position:absolute;left:8572;top:14763;width:143;height:254;visibility:visible;mso-wrap-style:square;v-text-anchor:top" coordsize="9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" path="m2,6l,2,,,,8r,6l2,16r,l9,14,4,12,2,6xe" fillcolor="#a8d08d [1945]" stroked="f">
                  <v:path arrowok="t" o:connecttype="custom" o:connectlocs="3176,9522;0,3174;0,0;0,12696;0,22217;3176,25391;3176,25391;14290,22217;6351,19043;3176,9522" o:connectangles="0,0,0,0,0,0,0,0,0,0"/>
                </v:shape>
                <v:shape id="Freeform 405" o:spid="_x0000_s1155" style="position:absolute;left:8572;top:15144;width:270;height:429;visibility:visible;mso-wrap-style:square;v-text-anchor:top" coordsize="17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" path="m6,12l2,4,,,,8r4,8l6,21r1,2l7,27r4,l13,27r2,-2l17,25,11,21,6,12xe" fillcolor="#a8d08d [1945]" stroked="f">
                  <v:path arrowok="t" o:connecttype="custom" o:connectlocs="9526,19043;3175,6348;0,0;0,12695;6351,25391;9526,33325;11114,36499;11114,42847;17465,42847;20640,42847;23816,39673;26991,39673;17465,33325;9526,19043" o:connectangles="0,0,0,0,0,0,0,0,0,0,0,0,0,0"/>
                </v:shape>
                <v:shape id="Freeform 406" o:spid="_x0000_s1156" style="position:absolute;left:8477;top:15811;width:555;height:540;visibility:visible;mso-wrap-style:square;v-text-anchor:top" coordsize="35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" path="m23,10r,-8l23,,18,8r,8l21,22r,2l14,26,6,28,2,32,,34,4,32,8,30r6,l21,28r4,l31,28r2,l35,28,27,18,23,10xe" fillcolor="#a8d08d [1945]" stroked="f">
                  <v:path arrowok="t" o:connecttype="custom" o:connectlocs="36517,15869;36517,3174;36517,0;28579,12695;28579,25391;33342,34912;33342,38086;22228,41260;9526,44434;3175,50781;0,53955;6351,50781;12702,47607;22228,47607;33342,44434;39693,44434;49219,44434;52395,44434;55570,44434;42868,28564;36517,15869" o:connectangles="0,0,0,0,0,0,0,0,0,0,0,0,0,0,0,0,0,0,0,0,0"/>
                </v:shape>
                <v:shape id="Freeform 407" o:spid="_x0000_s1157" style="position:absolute;left:6667;top:16383;width:254;height:412;visibility:visible;mso-wrap-style:square;v-text-anchor:top" coordsize="16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" path="m6,r,2l4,8,2,16,,22r10,4l10,20r6,4l12,4,6,xe" fillcolor="#ed7d31 [3205]" stroked="f">
                  <v:path arrowok="t" o:connecttype="custom" o:connectlocs="9527,0;9527,3174;6351,12695;3176,25391;0,34912;15878,41260;15878,31738;25404,38086;19053,6348;9527,0" o:connectangles="0,0,0,0,0,0,0,0,0,0"/>
                </v:shape>
                <v:shape id="Freeform 408" o:spid="_x0000_s1158" style="position:absolute;left:5905;top:14287;width:1715;height:2269;visibility:visible;mso-wrap-style:square;v-text-anchor:top" coordsize="10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" path="m102,137r-4,-4l92,127r-6,-6l82,113r-4,-8l78,97,94,93r-2,l88,91,84,87,78,83,74,77,68,72,66,64,64,56,76,52r-4,l66,44,58,28,52,,50,8,48,24,40,42,28,54r12,4l40,62,38,72,32,83,20,93r10,4l32,99r,2l34,105r,6l32,117r-6,6l16,131,,139r46,4l46,143r4,-2l56,141r6,-2l72,139r10,l94,139r14,2l106,141r-4,-4xe" fillcolor="#c5e0b3 [1305]" stroked="f">
                  <v:path arrowok="t" o:connecttype="custom" o:connectlocs="161948,217408;155597,211060;146070,201538;136544,192017;130193,179322;123842,166626;123842,153931;149246,147583;146070,147583;139720,144409;133369,138062;123842,131714;117491,122193;107965,114258;104790,101563;101614,88867;120667,82520;114316,82520;104790,69824;92088,44434;82562,0;79386,12695;76211,38086;63509,66650;44456,85693;63509,92041;63509,98389;60333,114258;50807,131714;31754,147583;47632,153931;50807,157105;50807,160279;53983,166626;53983,176148;50807,185669;41281,195191;25404,207886;0,220581;73035,226929;73035,226929;79386,223755;88912,223755;98439,220581;114316,220581;130193,220581;149246,220581;171474,223755;168299,223755;161948,217408" o:connectangles="0,0,0,0,0,0,0,0,0,0,0,0,0,0,0,0,0,0,0,0,0,0,0,0,0,0,0,0,0,0,0,0,0,0,0,0,0,0,0,0,0,0,0,0,0,0,0,0,0,0"/>
                </v:shape>
                <v:shape id="Freeform 409" o:spid="_x0000_s1159" style="position:absolute;left:5143;top:16192;width:238;height:413;visibility:visible;mso-wrap-style:square;v-text-anchor:top" coordsize="15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" path="m6,r,4l6,10,4,18,,24r10,2l12,22r3,4l14,6,6,xe" fillcolor="#ed7d31 [3205]" stroked="f">
                  <v:path arrowok="t" o:connecttype="custom" o:connectlocs="9526,0;9526,6348;9526,15869;6351,28565;0,38086;15877,41260;19053,34912;23816,41260;22228,9522;9526,0" o:connectangles="0,0,0,0,0,0,0,0,0,0"/>
                </v:shape>
                <v:shape id="Freeform 410" o:spid="_x0000_s1160" style="position:absolute;left:4476;top:14097;width:1699;height:2301;visibility:visible;mso-wrap-style:square;v-text-anchor:top" coordsize="107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" path="m103,139r-4,-6l93,129r-6,-6l81,115r-2,-8l79,97,93,95r,-2l89,91,85,87,79,83,73,80,69,72,65,66,63,58,75,52r-4,l65,44,57,30,53,,51,8,47,26,41,44,27,54r12,4l39,62,37,74,33,85,21,95r10,4l31,99r2,4l35,107r,6l33,119r-6,6l15,131,,139r45,6l47,145r4,-2l55,141r8,l71,139r12,l95,141r12,l107,141r-4,-2xe" fillcolor="#c5e0b3 [1305]" stroked="f">
                  <v:path arrowok="t" o:connecttype="custom" o:connectlocs="163535,220581;157184,211059;147658,204711;138132,195190;128605,182495;125430,169799;125430,153930;147658,150756;147658,147583;141307,144409;134956,138061;125430,131714;115904,126953;109553,114258;103202,104736;100026,92041;119079,82519;112728,82519;103202,69824;90500,47607;84149,0;80974,12695;74623,41260;65097,69824;42868,85693;61921,92041;61921,98388;58746,117431;52395,134887;33342,150756;49219,157104;49219,157104;52395,163452;55570,169799;55570,179321;52395,188842;42868,198364;23816,207885;0,220581;71447,230102;74623,230102;80974,226928;87325,223754;100026,223754;112728,220581;131781,220581;150833,223754;169886,223754;169886,223754;163535,220581" o:connectangles="0,0,0,0,0,0,0,0,0,0,0,0,0,0,0,0,0,0,0,0,0,0,0,0,0,0,0,0,0,0,0,0,0,0,0,0,0,0,0,0,0,0,0,0,0,0,0,0,0,0"/>
                </v:shape>
                <v:shape id="Freeform 411" o:spid="_x0000_s1161" style="position:absolute;left:5238;top:14763;width:127;height:222;visibility:visible;mso-wrap-style:square;v-text-anchor:top" coordsize="8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" path="m2,6l,2,,,,6r,6l2,14r,l8,14,4,10,2,6xe" fillcolor="#a8d08d [1945]" stroked="f">
                  <v:path arrowok="t" o:connecttype="custom" o:connectlocs="3176,9522;0,3174;0,0;0,9522;0,19043;3176,22217;3176,22217;12702,22217;6351,15869;3176,9522" o:connectangles="0,0,0,0,0,0,0,0,0,0"/>
                </v:shape>
                <v:shape id="Freeform 412" o:spid="_x0000_s1162" style="position:absolute;left:5334;top:15144;width:254;height:429;visibility:visible;mso-wrap-style:square;v-text-anchor:top" coordsize="16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" path="m4,12l,4,,,,6r2,8l4,21r2,2l6,27r4,l12,25r2,l16,25,10,19,4,12xe" fillcolor="#a8d08d [1945]" stroked="f">
                  <v:path arrowok="t" o:connecttype="custom" o:connectlocs="6351,19043;0,6348;0,0;0,9522;3176,22217;6351,33325;9527,36499;9527,42847;15878,42847;19053,39673;22229,39673;25404,39673;15878,30152;6351,19043" o:connectangles="0,0,0,0,0,0,0,0,0,0,0,0,0,0"/>
                </v:shape>
                <v:shape id="Freeform 413" o:spid="_x0000_s1163" style="position:absolute;left:5238;top:15811;width:540;height:508;visibility:visible;mso-wrap-style:square;v-text-anchor:top" coordsize="34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" path="m22,8r,-6l22,,18,6r,8l20,20r,4l14,26,6,28,2,30,,32,4,30r4,l14,28r6,l24,28r6,-2l32,26r2,l26,18,22,8xe" fillcolor="#a8d08d [1945]" stroked="f">
                  <v:path arrowok="t" o:connecttype="custom" o:connectlocs="34930,12695;34930,3174;34930,0;28579,9521;28579,22217;31755,31738;31755,38086;22228,41260;9526,44433;3175,47607;0,50781;6351,47607;12702,47607;22228,44433;31755,44433;38106,44433;47632,41260;50808,41260;53983,41260;41281,28564;34930,12695" o:connectangles="0,0,0,0,0,0,0,0,0,0,0,0,0,0,0,0,0,0,0,0,0"/>
                </v:shape>
                <v:shape id="Freeform 414" o:spid="_x0000_s1164" style="position:absolute;left:6762;top:14859;width:127;height:253;visibility:visible;mso-wrap-style:square;v-text-anchor:top" coordsize="8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" path="m4,6l2,2,,,,8r2,4l4,16r,l8,14,6,10,4,6xe" fillcolor="#a8d08d [1945]" stroked="f">
                  <v:path arrowok="t" o:connecttype="custom" o:connectlocs="6351,9522;3176,3174;0,0;0,12696;3176,19043;6351,25391;6351,25391;12702,22217;9527,15869;6351,9522" o:connectangles="0,0,0,0,0,0,0,0,0,0"/>
                </v:shape>
                <v:shape id="Freeform 415" o:spid="_x0000_s1165" style="position:absolute;left:6858;top:15240;width:285;height:428;visibility:visible;mso-wrap-style:square;v-text-anchor:top" coordsize="18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" path="m6,11l2,4,,,,8r2,7l6,21r2,4l8,27r2,l14,25r2,l18,25,10,19,6,11xe" fillcolor="#a8d08d [1945]" stroked="f">
                  <v:path arrowok="t" o:connecttype="custom" o:connectlocs="9526,17456;3175,6348;0,0;0,12695;3175,23804;9526,33325;12702,39673;12702,42847;15877,42847;22228,39673;25404,39673;28579,39673;15877,30152;9526,17456" o:connectangles="0,0,0,0,0,0,0,0,0,0,0,0,0,0"/>
                </v:shape>
                <v:shape id="Freeform 416" o:spid="_x0000_s1166" style="position:absolute;left:6667;top:15906;width:540;height:540;visibility:visible;mso-wrap-style:square;v-text-anchor:top" coordsize="34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" path="m22,10r,-8l22,,18,8r,8l18,20r2,4l12,26,6,28,,32r,2l2,32,8,30r4,l18,30r6,-2l28,28r4,l34,28,24,20,22,10xe" fillcolor="#a8d08d [1945]" stroked="f">
                  <v:path arrowok="t" o:connecttype="custom" o:connectlocs="34930,15869;34930,3174;34930,0;28579,12695;28579,25391;28579,31738;31755,38086;19053,41260;9526,44434;0,50781;0,53955;3175,50781;12702,47607;19053,47607;28579,47607;38106,44434;44457,44434;50808,44434;53983,44434;38106,31738;34930,15869" o:connectangles="0,0,0,0,0,0,0,0,0,0,0,0,0,0,0,0,0,0,0,0,0"/>
                </v:shape>
                <v:shape id="Freeform 417" o:spid="_x0000_s1167" style="position:absolute;left:8572;top:5143;width:9796;height:26803;visibility:visible;mso-wrap-style:square;v-text-anchor:top" coordsize="617,16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" path="m611,881l597,870r-8,-12l583,844r-2,-12l583,818r8,-12l613,786r4,-4l617,689r-2,-2l599,671,585,655,567,638,551,618,536,598,520,580,504,560,492,540,480,523,470,505r-8,-18l456,471r-2,-16l454,441r8,-19l476,416r14,l506,422r14,7l532,435r6,-2l538,422r-6,-18l522,390,510,376,498,362r-8,-14l486,336r6,-16l504,305r20,-18l543,265r20,-22l579,223r8,-16l587,196r-10,-3l551,199r-27,10l500,221r-18,6l470,231r-12,2l450,229r-6,-12l438,199r-8,-24l420,148,408,115,394,84,378,54,363,28,347,10,334,r-4,l326,r-4,2l320,4,310,48r,73l312,196r-4,41l302,245r-10,12l282,267r-12,10l256,289r-14,12l228,312r-14,12l202,334r-12,10l180,354r-8,10l168,370r-2,6l168,382r6,2l184,386r12,2l208,388r12,l234,388r14,l262,388r12,l286,388r12,2l306,390r6,2l318,396r2,4l318,406r-4,6l304,425r-4,14l300,451r4,10l312,467r10,2l334,467r13,-6l360,455r7,2l376,465r3,14l379,497r-3,22l367,542r-12,26l341,594r-19,30l304,655r-20,32l266,717r-16,26l238,762r-8,16l228,788r4,8l242,804r12,6l268,816r12,4l292,824r8,4l302,834r4,14l306,868r-2,21l300,913r-12,24l272,959r-24,18l236,984r-14,8l208,998r-14,4l180,1008r-14,4l154,1016r-9,4l135,1024r-11,4l118,1034r-6,4l111,1044r-3,8l111,1060r6,10l129,1090r19,19l168,1127r22,16l212,1157r18,14l246,1179r12,6l264,1191r,8l260,1210r-8,13l242,1236r-12,14l216,1265r-12,13l196,1286r-10,9l174,1301r-12,8l150,1315r-11,7l124,1330r-13,4l96,1340r-12,6l72,1350r-12,4l50,1358r-10,2l32,1362r-6,l16,1364r-8,2l,1370r,8l,1388r8,14l22,1418r20,19l54,1449r12,10l78,1467r12,8l100,1481r11,6l123,1491r10,6l141,1499r9,2l160,1503r10,2l180,1505r8,-2l198,1503r8,-2l216,1499r12,-4l240,1493r12,-2l266,1489r12,-4l292,1485r12,-2l318,1483r12,l340,1485r9,4l357,1493r6,6l367,1505r5,10l372,1535r-5,19l361,1572r-10,16l340,1604r-14,10l312,1622r-18,2l292,1624r-4,2l284,1632r-4,4l280,1642r4,8l292,1659r16,10l322,1677r16,6l353,1689r2,l553,1689r10,-12l571,1663r2,-9l575,1650r2,l585,1650r14,2l613,1652r4,l617,887r-6,-6xe" fillcolor="white [3212]" stroked="f">
                  <v:path arrowok="t" o:connecttype="custom" o:connectlocs="922467,1320312;979625,1093383;874835,980712;762107,829955;720826,699829;825616,680786;828791,618896;781160,507812;919292,353882;831967,331665;714475,363403;647791,182495;530299,0;492194,76172;463615,407837;362001,495117;273088,577636;292141,612548;393755,615722;485843,618896;498545,653808;495370,741088;582694,725219;582694,860107;450913,1090209;362001,1250487;444562,1301269;485843,1377440;393755,1550414;285790,1599608;196878,1631347;176237,1682128;301667,1813842;419159,1890013;365176,1983641;276264,2064574;176237,2116942;79386,2155028;12702,2167723;34930,2250243;142895,2340697;223869,2378783;298492,2385130;381053,2369261;482668,2353392;566817,2369261;582694,2466063;495370,2573973;444562,2596190;511247,2661253;893888,2661253;928818,2618406;970099,1398070" o:connectangles="0,0,0,0,0,0,0,0,0,0,0,0,0,0,0,0,0,0,0,0,0,0,0,0,0,0,0,0,0,0,0,0,0,0,0,0,0,0,0,0,0,0,0,0,0,0,0,0,0,0,0,0,0"/>
                </v:shape>
                <v:shape id="Freeform 418" o:spid="_x0000_s1168" style="position:absolute;left:14097;top:28384;width:3016;height:3253;visibility:visible;mso-wrap-style:square;v-text-anchor:top" coordsize="190,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" path="m64,r,6l62,22,60,46,56,75r-8,29l38,136,22,162,,186r106,19l126,164r64,32l148,42,64,xe" fillcolor="#ed7d31 [3205]" stroked="f">
                  <v:path arrowok="t" o:connecttype="custom" o:connectlocs="101614,0;101614,9521;98439,34912;95263,72998;88912,119018;76211,165039;60333,215820;34930,257080;0,295166;168298,325317;200053,260254;301667,311035;234983,66650;101614,0" o:connectangles="0,0,0,0,0,0,0,0,0,0,0,0,0,0"/>
                </v:shape>
                <v:shape id="Freeform 419" o:spid="_x0000_s1169" style="position:absolute;left:9144;top:11430;width:9177;height:19360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" path="m9827,4270l9550,4123,9273,3943,9031,3770,8893,3574v-35,-77,-69,-153,-104,-230c8801,3257,8812,3169,8824,3082r34,l8927,3082r139,l9239,3066r207,-33l9654,2984r208,-58l10000,2877r,-66c9977,2806,9954,2800,9931,2795v-46,-22,-93,-43,-139,-65l9550,2648r-242,-99l9031,2418,8720,2270,8426,2107,8080,1918,7768,1705,7457,1475,7180,1213,6938,943,6730,648c6672,539,6615,429,6557,320,6522,213,6488,107,6453,r,16l6453,98v-11,41,-23,82,-34,123c6396,276,6372,330,6349,385v-23,66,-46,131,-69,197l6211,795v-35,82,-69,164,-104,246l5969,1279r-139,262l5623,1803v-69,85,-139,169,-208,254l5173,2320r-277,229l4550,2762r-346,164l3824,3066r1211,131l5035,3213v11,22,23,44,34,66l5069,3361r,114l5069,3623v-11,55,-23,109,-34,164c5012,3839,4988,3891,4965,3943v-34,60,-69,120,-103,180c4816,4189,4769,4254,4723,4320r-207,180l4204,4680r-311,172l3443,5016r-485,132l2336,5262r-675,82l1661,5361r35,32c1730,5407,1765,5420,1799,5434v17,17,35,33,52,50l1955,5541r173,66l2266,5689r208,81l2682,5852r207,74l3166,6000r277,82l3754,6148r312,65l4412,6262r346,33l4758,6311r,50c4735,6383,4712,6404,4689,6426v-23,33,-47,66,-70,99c4585,6569,4550,6612,4516,6656r-139,123l4170,6926r-208,148l3685,7221r-346,164l2958,7533r-449,139l1990,7803r-571,99l761,8000,,8066v12,5,23,11,35,16c46,8087,58,8093,69,8098v23,17,46,33,69,50c184,8170,231,8191,277,8213r138,66l588,8344r173,66l1003,8492r243,57l1488,8615r311,49l2059,8697r346,33l2716,8730r381,-17l3443,8664r381,-49l4204,8598r381,l4931,8598r346,33l5623,8680r346,66l6280,8811r312,82l6903,8992r277,98l7457,9189r277,98l7976,9385r277,90l8460,9574r173,65l8789,9705r208,65l9170,9820r173,49l9481,9902r173,32l9827,9967r173,17l10000,10000r,-5680l9827,4270xe" fillcolor="#a8d08d [1945]" stroked="f">
                  <v:path arrowok="t" o:connecttype="custom" o:connectlocs="901828,826687;876407,798227;850987,763378;828778,729885;816114,691939;806570,647410;809782,596686;812902,596686;819234,596686;831990,596686;847867,593588;866863,587199;885951,577713;905040,566484;917704,556997;917704,544219;911372,541122;898616,528537;876407,512662;854199,493495;828778,468133;800238,439480;773257,407922;741505,371331;712872,330094;684332,285565;658911,234841;636703,182568;617615,125455;601739,61953;592194,0;592194,3098;592194,18973;589074,42786;582650,74537;576318,112677;569986,153915;560442,201541;547778,247619;535021,298343;516025,349067;496937,398242;474728,449160;449308,493495;417555,534733;385803,566484;350930,593588;462064,618950;462064,622048;465184,634826;465184,650701;465184,672772;465184,701425;462064,733176;455640,763378;446188,798227;433432,836367;414435,871215;385803,906064;357262,939364;315965,971115;271457,996670;214376,1018741;152431,1034617;152431,1037908;155643,1044103;165095,1052041;169867,1061721;179411,1072756;195287,1085534;207952,1101410;227040,1117092;246128,1132967;265125,1147294;290545,1161620;315965,1177496;344506,1190274;373138,1202858;404891,1212344;436644,1218733;436644,1221831;436644,1231511;430311,1244095;423887,1263262;414435,1288624;401679,1312437;382683,1340897;363594,1369550;338174,1398010;306421,1429761;271457,1458414;230252,1485325;182623,1510687;130222,1529854;69837,1548827;0,1561605;3212,1564703;6332,1567800;12664,1577481;25420,1590065;38085,1602843;53961,1615427;69837,1628205;92046,1644080;114346,1655115;136554,1667893;165095,1677380;188955,1683769;220708,1690158;249248,1690158;284213,1686866;315965,1677380;350930,1667893;385803,1664602;420767,1664602;452520,1664602;484272,1670991;516025,1680478;547778,1693255;576318,1705840;604950,1721715;633491,1740882;658911,1759855;684332,1779022;709752,1797995;731961,1816968;757381,1834392;776378,1853559;792254,1866143;806570,1878921;825658,1891505;841535,1901185;857411,1910672;870075,1917061;885951,1923256;901828,1929645;917704,1932936;917704,1936034;917704,836367;901828,826687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rect id="Rectangle 3135" o:spid="_x0000_s1170" style="position:absolute;left:18288;top:20669;width:31;height: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" fillcolor="#70ad47 [3209]" stroked="f"/>
                <v:shape id="Freeform 421" o:spid="_x0000_s1171" style="position:absolute;left:14835;top:14859;width:3477;height:5792;visibility:visible;mso-wrap-style:square;v-text-anchor:top" coordsize="21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" path="m191,349l177,339,161,325,149,309,136,291,122,275,110,258,100,240,90,222,82,208,76,194,70,182r-4,-8l66,168r,-2l72,164r10,-2l94,160r12,-2l118,154r8,-4l128,147r-4,-4l114,135,102,117,88,95,76,69,64,43,54,22,48,6,46,,44,24r4,25l52,71r8,20l66,109r8,16l78,133r2,2l,168r2,26l10,216r12,22l34,256r18,17l70,289r20,14l112,317r20,12l151,339r18,8l185,353r16,6l211,363r6,2l219,365r,l205,359,191,349xe" fillcolor="#70ad47 [3209]" stroked="f">
                  <v:path arrowok="t" o:connecttype="custom" o:connectlocs="303255,553832;281027,537963;255623,515747;236570,490356;215930,461791;193702,436401;174649,409423;158772,380859;142895,352295;130193,330078;120667,307861;111141,288818;104790,276123;104790,266601;104790,263427;114316,260254;130193,257080;149246,253906;168298,250732;187351,244384;200053,238037;203228,233276;196877,226928;181000,214233;161948,185669;139719,150757;120667,109497;101614,68237;85737,34912;76211,9521;73035,0;69860,38086;76211,77759;82562,112671;95263,144409;104790,172973;117491,198364;123842,211059;127018,214233;0,266601;3175,307861;15877,342773;34930,377685;53983,406250;82562,433227;111141,458618;142895,480834;177825,503051;209579,522094;239746,537963;268325,550659;293728,560180;319132,569702;335009,576049;344536,579223;347711,579223;347711,579223;325483,569702;303255,553832" o:connectangles="0,0,0,0,0,0,0,0,0,0,0,0,0,0,0,0,0,0,0,0,0,0,0,0,0,0,0,0,0,0,0,0,0,0,0,0,0,0,0,0,0,0,0,0,0,0,0,0,0,0,0,0,0,0,0,0,0,0,0"/>
                </v:shape>
                <v:shape id="Freeform 422" o:spid="_x0000_s1172" style="position:absolute;left:16359;top:22002;width:1984;height:4761;visibility:visible;mso-wrap-style:square;v-text-anchor:top" coordsize="125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" path="m115,209l105,189,93,169,83,149,75,133,67,115,61,99,57,85,55,75r,-8l57,63r8,-6l77,49,87,39,99,30,109,18,117,8r4,-6l123,r-4,2l105,8,85,18,61,30,40,39,20,49,6,57,,63,2,75,8,99r12,34l34,171r17,40l73,249r26,31l125,300r,-77l115,209xe" fillcolor="#70ad47 [3209]" stroked="f">
                  <v:path arrowok="t" o:connecttype="custom" o:connectlocs="182588,331665;166711,299927;147658,268188;131781,236450;119079,211059;106377,182495;96851,157104;90500,134888;87325,119019;87325,106323;90500,99976;103202,90454;122254,77759;138132,61890;157184,47607;173061,28564;185763,12695;192114,3174;195290,0;188939,3174;166711,12695;134956,28564;96851,47607;63509,61890;31754,77759;9526,90454;0,99976;3175,119019;12702,157104;31754,211059;53982,271362;80974,334839;115904,395141;157184,444336;198465,476074;198465,353882;182588,331665" o:connectangles="0,0,0,0,0,0,0,0,0,0,0,0,0,0,0,0,0,0,0,0,0,0,0,0,0,0,0,0,0,0,0,0,0,0,0,0,0"/>
                </v:shape>
                <v:shape id="Freeform 423" o:spid="_x0000_s1173" style="position:absolute;left:14097;top:27051;width:3889;height:3078;visibility:visible;mso-wrap-style:square;v-text-anchor:top" coordsize="245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" path="m237,172r-6,-13l221,147,211,131,199,115,188,101,174,85,160,69,148,56,134,42,120,30,108,20,98,12,88,6,82,2,68,,54,2,40,8,28,14,18,22,8,28,2,34,,34r18,4l34,46r20,8l74,65,94,77r20,14l134,105r20,14l172,133r18,14l205,159r14,11l229,180r8,6l243,192r2,2l243,184r-6,-12xe" fillcolor="#70ad47 [3209]" stroked="f">
                  <v:path arrowok="t" o:connecttype="custom" o:connectlocs="376290,272949;366764,252319;350887,233276;335009,207886;315957,182495;298492,160278;276264,134888;254036,109497;234983,88867;212755,66650;190527,47607;171474,31738;155597,19043;139720,9521;130193,3174;107965,0;85737,3174;63509,12695;44456,22217;28579,34912;12702,44434;3175,53955;0,53955;28579,60303;53983,72998;85737,85693;117491,103149;149246,122192;181000,144409;212755,166626;244509,188843;273088,211059;301667,233276;325483,252319;347711,269775;363588,285644;376290,295166;385817,304687;388992,307861;385817,291992;376290,272949" o:connectangles="0,0,0,0,0,0,0,0,0,0,0,0,0,0,0,0,0,0,0,0,0,0,0,0,0,0,0,0,0,0,0,0,0,0,0,0,0,0,0,0,0"/>
                </v:shape>
                <v:shape id="Freeform 424" o:spid="_x0000_s1174" style="position:absolute;left:11620;top:5524;width:5986;height:6776;visibility:visible;mso-wrap-style:square;v-text-anchor:top" coordsize="377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" path="m228,239l149,r4,235l,338,167,328r-37,99l218,352r94,36l266,285,377,189,228,239xe" fillcolor="#ffc000 [3207]" stroked="f">
                  <v:path arrowok="t" o:connecttype="custom" o:connectlocs="362001,379272;236571,0;242922,372925;0,536377;265150,520508;206404,677612;346124,558593;495370,615722;422335,452270;598572,299927;362001,379272" o:connectangles="0,0,0,0,0,0,0,0,0,0,0"/>
                </v:shape>
                <v:shape id="Freeform 425" o:spid="_x0000_s1175" style="position:absolute;left:15430;top:23717;width:1159;height:1301;visibility:visible;mso-wrap-style:square;v-text-anchor:top" coordsize="73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" path="m69,20l65,14,59,10,53,4,47,2,38,,32,,24,2,18,6r-6,4l8,16,4,24,2,32,,39r,9l2,56r2,8l10,70r4,4l20,78r6,4l34,82r6,l48,80r7,-4l61,72r4,-6l69,60r4,-8l73,43r,-7l71,28,69,20xe" fillcolor="white [3212]" stroked="f">
                  <v:path arrowok="t" o:connecttype="custom" o:connectlocs="109553,31738;103202,22217;93676,15869;84149,6348;74623,3174;60334,0;50807,0;38105,3174;28579,9521;19053,15869;12702,25391;6351,38086;3175,50781;0,61890;0,76172;3175,88867;6351,101563;15877,111084;22228,117432;31755,123779;41281,130127;53983,130127;63509,130127;76211,126953;87325,120606;96851,114258;103202,104736;109553,95215;115904,82520;115904,68237;115904,57129;112729,44434;109553,31738" o:connectangles="0,0,0,0,0,0,0,0,0,0,0,0,0,0,0,0,0,0,0,0,0,0,0,0,0,0,0,0,0,0,0,0,0"/>
                </v:shape>
                <v:shape id="Freeform 426" o:spid="_x0000_s1176" style="position:absolute;left:11239;top:26479;width:1159;height:1317;visibility:visible;mso-wrap-style:square;v-text-anchor:top" coordsize="73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" path="m69,20l65,14,61,8,53,4,47,2,41,,33,,27,2,18,6r-4,4l8,16,4,24,2,32,,40r,8l2,56r4,7l8,71r6,4l21,79r6,2l35,83r6,l49,81r6,-4l61,73r4,-6l69,60r2,-8l73,44r,-8l71,28,69,20xe" fillcolor="white [3212]" stroked="f">
                  <v:path arrowok="t" o:connecttype="custom" o:connectlocs="109553,31738;103202,22217;96851,12695;84149,6348;74623,3174;65097,0;52395,0;42869,3174;28579,9521;22228,15869;12702,25391;6351,38086;3175,50781;0,63477;0,76172;3175,88867;9526,99976;12702,112671;22228,119019;33342,125366;42869,128540;55570,131714;65097,131714;77799,128540;87325,122193;96851,115845;103202,106323;109553,95215;112729,82520;115904,69824;115904,57129;112729,44434;109553,31738" o:connectangles="0,0,0,0,0,0,0,0,0,0,0,0,0,0,0,0,0,0,0,0,0,0,0,0,0,0,0,0,0,0,0,0,0"/>
                </v:shape>
                <v:shape id="Freeform 427" o:spid="_x0000_s1177" style="position:absolute;left:15621;top:28003;width:1143;height:1317;visibility:visible;mso-wrap-style:square;v-text-anchor:top" coordsize="72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" path="m68,20l64,14,58,10,52,4,46,2,38,,32,2,24,4,18,8r-6,4l8,18,4,24,2,32,,41r,8l2,57r2,8l10,71r4,4l20,81r6,2l34,83r6,l48,83r6,-4l60,73r4,-6l68,61r2,-8l72,45r,-8l70,28,68,20xe" fillcolor="white [3212]" stroked="f">
                  <v:path arrowok="t" o:connecttype="custom" o:connectlocs="107965,31738;101614,22217;92088,15869;82562,6348;73035,3174;60333,0;50807,3174;38105,6348;28579,12695;19053,19043;12702,28564;6351,38086;3175,50781;0,65064;0,77759;3175,90454;6351,103150;15877,112671;22228,119019;31754,128540;41281,131714;53983,131714;63509,131714;76211,131714;85737,125366;95263,115845;101614,106323;107965,96802;111141,84107;114316,71411;114316,58716;111141,44434;107965,31738" o:connectangles="0,0,0,0,0,0,0,0,0,0,0,0,0,0,0,0,0,0,0,0,0,0,0,0,0,0,0,0,0,0,0,0,0"/>
                </v:shape>
                <v:shape id="Freeform 428" o:spid="_x0000_s1178" style="position:absolute;left:13144;top:22193;width:762;height:841;visibility:visible;mso-wrap-style:square;v-text-anchor:top" coordsize="48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" path="m44,12l42,8,40,4,34,2,30,,26,,22,,16,,12,4,8,6,6,10,2,14r,6l,23r,6l2,35r2,4l6,43r4,4l14,49r4,2l22,53r6,-2l32,51r4,-2l40,45r2,-4l46,37r,-4l48,27r,-5l46,18,44,12xe" fillcolor="white [3212]" stroked="f">
                  <v:path arrowok="t" o:connecttype="custom" o:connectlocs="69860,19043;66685,12695;63509,6348;53983,3174;47632,0;41281,0;34930,0;25404,0;19053,6348;12702,9521;9526,15869;3175,22217;3175,31738;0,36499;0,46020;3175,55542;6351,61889;9526,68237;15877,74585;22228,77758;28579,80932;34930,84106;44456,80932;50807,80932;57158,77758;63509,71411;66685,65063;73036,58716;73036,52368;76211,42846;76211,34912;73036,28564;69860,19043" o:connectangles="0,0,0,0,0,0,0,0,0,0,0,0,0,0,0,0,0,0,0,0,0,0,0,0,0,0,0,0,0,0,0,0,0"/>
                </v:shape>
                <v:shape id="Freeform 429" o:spid="_x0000_s1179" style="position:absolute;left:13906;top:19431;width:1127;height:1301;visibility:visible;mso-wrap-style:square;v-text-anchor:top" coordsize="71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" path="m67,20l63,14,57,8,51,4,45,2,37,,31,,23,2,17,6r-6,4l7,16,4,24,2,30,,38r,8l2,54r2,8l9,68r4,6l19,78r6,2l33,82r6,l47,80r6,-4l59,72r4,-6l67,60r2,-8l71,44r,-8l69,28,67,20xe" fillcolor="white [3212]" stroked="f">
                  <v:path arrowok="t" o:connecttype="custom" o:connectlocs="106377,31738;100026,22217;90500,12695;80974,6348;71447,3174;58746,0;49219,0;36518,3174;26991,9521;17465,15869;11114,25391;6351,38086;3175,47607;0,60303;0,72998;3175,85693;6351,98389;14289,107910;20640,117432;30167,123779;39693,126953;52395,130127;61921,130127;74623,126953;84149,120606;93675,114258;100026,104736;106377,95215;109553,82520;112728,69824;112728,57129;109553,44434;106377,31738" o:connectangles="0,0,0,0,0,0,0,0,0,0,0,0,0,0,0,0,0,0,0,0,0,0,0,0,0,0,0,0,0,0,0,0,0"/>
                </v:shape>
                <v:shape id="Freeform 430" o:spid="_x0000_s1180" style="position:absolute;left:14406;top:15621;width:1143;height:1301;visibility:visible;mso-wrap-style:square;v-text-anchor:top" coordsize="72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" path="m66,20l64,14,58,8,52,4,46,2,38,,32,,24,2,18,6r-6,4l8,16,4,24,,30r,8l,46r2,8l4,62r4,6l12,74r6,4l26,80r6,2l40,82r6,-2l54,76r4,-4l64,66r4,-6l70,52r2,-8l72,36,70,28,66,20xe" fillcolor="white [3212]" stroked="f">
                  <v:path arrowok="t" o:connecttype="custom" o:connectlocs="104790,31738;101614,22217;92088,12695;82562,6348;73035,3174;60333,0;50807,0;38105,3174;28579,9521;19053,15869;12702,25391;6351,38086;0,47607;0,60303;0,72998;3175,85693;6351,98389;12702,107910;19053,117432;28579,123779;41281,126953;50807,130127;63509,130127;73035,126953;85737,120606;92088,114258;101614,104736;107965,95215;111141,82520;114316,69824;114316,57129;111141,44434;104790,31738" o:connectangles="0,0,0,0,0,0,0,0,0,0,0,0,0,0,0,0,0,0,0,0,0,0,0,0,0,0,0,0,0,0,0,0,0"/>
                </v:shape>
                <v:shape id="Freeform 431" o:spid="_x0000_s1181" style="position:absolute;left:10001;top:17621;width:1143;height:1269;visibility:visible;mso-wrap-style:square;v-text-anchor:top" coordsize="72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" path="m66,20l64,14,58,8,52,4,47,,39,,31,,25,2,18,6r-6,4l8,14,4,22,2,28,,36r,8l2,52r2,8l8,66r4,6l20,76r7,2l33,80r8,l49,78r5,-4l58,70r6,-6l68,58r2,-8l72,42r,-8l70,26,66,20xe" fillcolor="white [3212]" stroked="f">
                  <v:path arrowok="t" o:connecttype="custom" o:connectlocs="104790,31738;101614,22217;92088,12695;82562,6348;74623,0;61921,0;49219,0;39693,3174;28579,9521;19053,15869;12702,22217;6351,34912;3175,44434;0,57129;0,69824;3175,82519;6351,95215;12702,104736;19053,114258;31754,120605;42869,123779;52395,126953;65097,126953;77798,123779;85737,117432;92088,111084;101614,101562;107965,92041;111141,79346;114316,66650;114316,53955;111141,41260;104790,31738" o:connectangles="0,0,0,0,0,0,0,0,0,0,0,0,0,0,0,0,0,0,0,0,0,0,0,0,0,0,0,0,0,0,0,0,0"/>
                </v:shape>
                <v:shape id="Freeform 432" o:spid="_x0000_s1182" style="position:absolute;top:21713;width:11510;height:2269;visibility:visible;mso-wrap-style:square;v-text-anchor:top" coordsize="719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" path="m52,65l88,57r36,-7l160,46r36,-2l234,42r36,l305,44r35,2l374,50r34,3l440,59r32,6l501,73r28,6l557,87r26,8l608,101r22,8l650,115r18,6l681,127r14,6l705,137r8,2l717,141r2,2l691,121,662,101,630,85,599,69,567,55,535,44,503,34,472,26,440,18,406,12,376,6,342,4,311,,280,,250,,218,,190,,160,2,134,6,106,8,81,12,57,16,34,22,12,26,,30,,81,16,75,52,65xe" fillcolor="white [3212]" stroked="f">
                  <v:path arrowok="t" o:connecttype="custom" o:connectlocs="83249,103150;140883,90454;198518,79346;256152,72998;313786,69824;374622,66650;432256,66650;488289,69824;544323,72998;598755,79346;653187,84107;704417,93628;755648,103150;802075,115845;846902,125366;891728,138062;933353,150757;973377,160279;1008598,172974;1040617,182495;1069434,192017;1090246,201538;1112659,211060;1128669,217408;1141476,220581;1147880,223755;1151082,226929;1106255,192017;1059828,160279;1008598,134888;958968,109497;907738,87280;856507,69824;805277,53955;755648,41260;704417,28564;649985,19043;601957,9521;547524,6348;497895,0;448266,0;400237,0;349007,0;304180,0;256152,3174;214527,9521;169701,12695;129677,19043;91254,25391;54432,34912;19211,41260;0,47607;0,128540;25615,119019;83249,103150" o:connectangles="0,0,0,0,0,0,0,0,0,0,0,0,0,0,0,0,0,0,0,0,0,0,0,0,0,0,0,0,0,0,0,0,0,0,0,0,0,0,0,0,0,0,0,0,0,0,0,0,0,0,0,0,0,0,0"/>
                </v:shape>
                <v:shape id="Freeform 433" o:spid="_x0000_s1183" style="position:absolute;left:10096;top:15144;width:175;height:191;visibility:visible;mso-wrap-style:square;v-text-anchor:top" coordsize="11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" path="m9,l5,,2,,,2,,4,,6,,8r,2l2,12r3,l9,12r2,-2l11,8r,-2l11,4r,-2l9,xe" fillcolor="white [3212]" stroked="f">
                  <v:path arrowok="t" o:connecttype="custom" o:connectlocs="14290,0;7939,0;3175,0;0,3174;0,6348;0,9522;0,12695;0,15869;3175,19043;7939,19043;14290,19043;17465,15869;17465,12695;17465,9522;17465,6348;17465,3174;14290,0" o:connectangles="0,0,0,0,0,0,0,0,0,0,0,0,0,0,0,0,0"/>
                </v:shape>
                <v:shape id="Freeform 434" o:spid="_x0000_s1184" style="position:absolute;left:8763;top:11715;width:476;height:492;visibility:visible;mso-wrap-style:square;v-text-anchor:top" coordsize="30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" path="m26,6l20,2,14,,9,2,5,6,3,9,,15r3,6l5,27r4,4l14,31r6,l26,27r2,-6l30,15,28,9,26,6xe" fillcolor="white [3212]" stroked="f">
                  <v:path arrowok="t" o:connecttype="custom" o:connectlocs="41281,9521;31755,3174;22228,0;14290,3174;7939,9521;4763,14282;0,23804;4763,33325;7939,42846;14290,49194;22228,49194;31755,49194;41281,42846;44457,33325;47632,23804;44457,14282;41281,9521" o:connectangles="0,0,0,0,0,0,0,0,0,0,0,0,0,0,0,0,0"/>
                </v:shape>
                <v:shape id="Freeform 435" o:spid="_x0000_s1185" style="position:absolute;left:5334;top:13049;width:444;height:476;visibility:visible;mso-wrap-style:square;v-text-anchor:top" coordsize="28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" path="m24,4l20,,14,,8,,4,4,,8r,8l,22r4,4l8,30r6,l20,30r4,-4l26,22r2,-6l26,8,24,4xe" fillcolor="white [3212]" stroked="f">
                  <v:path arrowok="t" o:connecttype="custom" o:connectlocs="38105,6348;31754,0;22228,0;12702,0;6351,6348;0,12695;0,25390;0,34912;6351,41259;12702,47607;22228,47607;31754,47607;38105,41259;41281,34912;44456,25390;41281,12695;38105,6348" o:connectangles="0,0,0,0,0,0,0,0,0,0,0,0,0,0,0,0,0"/>
                </v:shape>
                <v:shape id="Freeform 436" o:spid="_x0000_s1186" style="position:absolute;left:11620;top:16478;width:699;height:777;visibility:visible;mso-wrap-style:square;v-text-anchor:top" coordsize="44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" path="m38,8l32,2,22,,14,2,8,8,2,16,,26r2,8l8,42r6,5l22,49,32,47r6,-5l42,34r2,-8l42,16,38,8xe" fillcolor="white [3212]" stroked="f">
                  <v:path arrowok="t" o:connecttype="custom" o:connectlocs="60334,12695;50807,3174;34930,0;22228,3174;12702,12695;3175,25391;0,41260;3175,53955;12702,66651;22228,74585;34930,77759;50807,74585;60334,66651;66685,53955;69860,41260;66685,25391;60334,12695" o:connectangles="0,0,0,0,0,0,0,0,0,0,0,0,0,0,0,0,0"/>
                </v:shape>
                <v:shape id="Freeform 437" o:spid="_x0000_s1187" style="position:absolute;left:14097;top:14001;width:571;height:603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" path="m32,4l26,,18,,12,,6,4,2,12,,18r2,8l6,32r6,4l18,38r8,-2l32,32r4,-6l36,18r,-6l32,4xe" fillcolor="white [3212]" stroked="f">
                  <v:path arrowok="t" o:connecttype="custom" o:connectlocs="50807,6348;41281,0;28579,0;19053,0;9526,6348;3175,19043;0,28565;3175,41260;9526,50781;19053,57129;28579,60303;41281,57129;50807,50781;57158,41260;57158,28565;57158,19043;50807,6348" o:connectangles="0,0,0,0,0,0,0,0,0,0,0,0,0,0,0,0,0"/>
                </v:shape>
                <v:shape id="Freeform 438" o:spid="_x0000_s1188" style="position:absolute;left:12382;top:12382;width:413;height:444;visibility:visible;mso-wrap-style:square;v-text-anchor:top" coordsize="26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" path="m22,4l18,,12,,8,,4,4,2,8,,14r2,6l4,24r4,2l12,28r6,-2l22,24r2,-4l26,14,24,8,22,4xe" fillcolor="white [3212]" stroked="f">
                  <v:path arrowok="t" o:connecttype="custom" o:connectlocs="34930,6348;28579,0;19053,0;12702,0;6351,6348;3175,12695;0,22217;3175,31739;6351,38086;12702,41260;19053,44434;28579,41260;34930,38086;38106,31739;41281,22217;38106,12695;34930,6348" o:connectangles="0,0,0,0,0,0,0,0,0,0,0,0,0,0,0,0,0"/>
                </v:shape>
                <v:shape id="Freeform 439" o:spid="_x0000_s1189" style="position:absolute;left:10191;top:19431;width:381;height:476;visibility:visible;mso-wrap-style:square;v-text-anchor:top" coordsize="24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" path="m22,6l16,2,12,,6,2,2,6,,10r,6l,20r2,6l6,28r6,2l16,28r6,-2l24,20r,-4l24,10,22,6xe" fillcolor="white [3212]" stroked="f">
                  <v:path arrowok="t" o:connecttype="custom" o:connectlocs="34930,9521;25403,3174;19053,0;9526,3174;3175,9521;0,15869;0,25390;0,31738;3175,41259;9526,44433;19053,47607;25403,44433;34930,41259;38105,31738;38105,25390;38105,15869;34930,9521" o:connectangles="0,0,0,0,0,0,0,0,0,0,0,0,0,0,0,0,0"/>
                </v:shape>
                <v:shape id="Freeform 440" o:spid="_x0000_s1190" style="position:absolute;left:11525;top:2762;width:159;height:190;visibility:visible;mso-wrap-style:square;v-text-anchor:top" coordsize="10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" path="m8,l4,,2,,,2,,4,,6,,8r,2l2,12r2,l8,12r2,-2l10,8r,-2l10,4r,-2l8,xe" fillcolor="white [3212]" stroked="f">
                  <v:path arrowok="t" o:connecttype="custom" o:connectlocs="12702,0;6351,0;3175,0;0,3174;0,6348;0,9522;0,12695;0,15869;3175,19043;6351,19043;12702,19043;15877,15869;15877,12695;15877,9522;15877,6348;15877,3174;12702,0" o:connectangles="0,0,0,0,0,0,0,0,0,0,0,0,0,0,0,0,0"/>
                </v:shape>
                <v:shape id="Freeform 441" o:spid="_x0000_s1191" style="position:absolute;left:6762;top:666;width:445;height:476;visibility:visible;mso-wrap-style:square;v-text-anchor:top" coordsize="28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" path="m24,4l20,,14,,8,,4,4,,8r,8l,22r4,4l8,30r6,l20,30r4,-4l26,22r2,-6l26,8,24,4xe" fillcolor="white [3212]" stroked="f">
                  <v:path arrowok="t" o:connecttype="custom" o:connectlocs="38105,6348;31754,0;22228,0;12702,0;6351,6348;0,12695;0,25390;0,34912;6351,41259;12702,47607;22228,47607;31754,47607;38105,41259;41281,34912;44456,25390;41281,12695;38105,6348" o:connectangles="0,0,0,0,0,0,0,0,0,0,0,0,0,0,0,0,0"/>
                </v:shape>
                <v:shape id="Freeform 442" o:spid="_x0000_s1192" style="position:absolute;left:14382;top:3048;width:699;height:793;visibility:visible;mso-wrap-style:square;v-text-anchor:top" coordsize="44,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" path="m38,8l32,2,22,,14,2,8,8,2,16,,26r2,8l8,42r6,6l22,50,32,48r6,-6l42,34r2,-8l42,16,38,8xe" fillcolor="white [3212]" stroked="f">
                  <v:path arrowok="t" o:connecttype="custom" o:connectlocs="60334,12695;50807,3174;34930,0;22228,3174;12702,12695;3175,25391;0,41260;3175,53955;12702,66651;22228,76172;34930,79346;50807,76172;60334,66651;66685,53955;69860,41260;66685,25391;60334,12695" o:connectangles="0,0,0,0,0,0,0,0,0,0,0,0,0,0,0,0,0"/>
                </v:shape>
                <v:shape id="Freeform 443" o:spid="_x0000_s1193" style="position:absolute;left:15621;top:1619;width:571;height:603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" path="m32,4l26,,18,,12,,6,4,2,12,,18r2,8l6,32r6,4l18,38r8,-2l32,32r4,-6l36,18r,-6l32,4xe" fillcolor="white [3212]" stroked="f">
                  <v:path arrowok="t" o:connecttype="custom" o:connectlocs="50807,6348;41281,0;28579,0;19053,0;9526,6348;3175,19043;0,28565;3175,41260;9526,50781;19053,57129;28579,60303;41281,57129;50807,50781;57158,41260;57158,28565;57158,19043;50807,6348" o:connectangles="0,0,0,0,0,0,0,0,0,0,0,0,0,0,0,0,0"/>
                </v:shape>
                <v:shape id="Freeform 444" o:spid="_x0000_s1194" style="position:absolute;left:11620;top:7048;width:397;height:492;visibility:visible;mso-wrap-style:square;v-text-anchor:top" coordsize="25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" path="m23,7l17,2,13,,6,2,3,7,,11r,6l,21r3,6l6,29r7,2l17,29r6,-2l25,21r,-4l25,11,23,7xe" fillcolor="white [3212]" stroked="f">
                  <v:path arrowok="t" o:connecttype="custom" o:connectlocs="36518,11108;26991,3174;20640,0;9526,3174;4763,11108;0,17456;0,26977;0,33325;4763,42846;9526,46020;20640,49194;26991,46020;36518,42846;39693,33325;39693,26977;39693,17456;36518,11108" o:connectangles="0,0,0,0,0,0,0,0,0,0,0,0,0,0,0,0,0"/>
                </v:shape>
                <v:shape id="Freeform 445" o:spid="_x0000_s1195" style="position:absolute;top:9140;width:6382;height:11617;visibility:visible;mso-wrap-style:square;v-text-anchor:top" coordsize="396,7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" path="m20,664r16,l53,664r14,l79,664r15,l102,664r4,2l104,668r-6,6l92,682r-5,10l81,704r,12l87,724r9,4l110,730r16,2l144,732r18,-2l176,732r12,-2l192,724r2,-10l194,704r-4,-10l188,684r-4,-6l182,676r-2,-14l180,652r6,-8l194,640r10,-2l216,638r14,l247,640r16,4l281,648r17,2l316,654r18,2l350,658r14,l378,656r10,-4l394,646r2,-6l394,634r-4,-8l384,619r-10,-8l364,601,352,591r-12,-8l328,573,316,563r-12,-8l294,547r-9,-8l277,531,267,517r-8,-11l255,492r,-12l261,468r8,-8l283,452r19,-6l316,438r6,-8l316,420,306,410,290,398,271,385,251,371,232,355,218,339,206,325r-6,-14l196,299r,-10l198,280r6,-6l210,268r8,-4l226,260r6,-2l236,254r,-4l232,244r-6,-10l214,224,198,208,184,186,170,161,160,133,148,105,142,81,136,60,134,44r,-12l130,22,124,12,118,4,114,r-6,l106,4r,8l104,30,96,58,85,91,71,127,55,165,36,196,24,220,12,234r-6,8l,248r,l,266r,l6,274r8,8l24,293r12,18l34,331,24,349,8,367,,375,,480r10,8l20,502r4,6l22,517r-6,6l8,531,,537,,662r2,l20,664xe" fillcolor="white [3212]" stroked="f">
                  <v:path arrowok="t" o:connecttype="custom" o:connectlocs="85422,1053710;151503,1053710;167620,1060058;140220,1098143;140220,1148925;203078,1161620;283664,1161620;312676,1133056;303005,1085448;290111,1050536;312676,1015624;370698,1012450;452896,1028319;538318,1041015;609234,1041015;638245,1015624;618904,982299;567329,937865;509307,893432;459343,855346;417438,802978;420661,742675;486742,707763;509307,666503;436779,610961;351357,537963;315899,474487;328793,434814;364251,412597;380368,396728;344910,355468;273994,255493;228866,128540;215972,50781;190184,6348;170843,6348;154726,92041;88645,261841;19341,371338;0,393554;9670,434814;58022,493530;12894,582397;16117,774413;35458,820434;0,852172;32235,1053710" o:connectangles="0,0,0,0,0,0,0,0,0,0,0,0,0,0,0,0,0,0,0,0,0,0,0,0,0,0,0,0,0,0,0,0,0,0,0,0,0,0,0,0,0,0,0,0,0,0,0"/>
                </v:shape>
                <v:shape id="Freeform 446" o:spid="_x0000_s1196" style="position:absolute;left:1714;top:18669;width:1048;height:1761;visibility:visible;mso-wrap-style:square;v-text-anchor:top" coordsize="66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" path="m22,r,10l18,37,12,71,,99r36,12l44,89r22,16l52,22,22,xe" fillcolor="#ed7d31 [3205]" stroked="f">
                  <v:path arrowok="t" o:connecttype="custom" o:connectlocs="34930,0;34930,15869;28579,58716;19053,112671;0,157104;57158,176147;69860,141235;104790,166626;82562,34912;34930,0" o:connectangles="0,0,0,0,0,0,0,0,0,0"/>
                </v:shape>
                <v:shape id="Freeform 447" o:spid="_x0000_s1197" style="position:absolute;top:9523;width:5858;height:9855;visibility:visible;mso-wrap-style:square;v-text-anchor:top" coordsize="363,6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" path="m94,621r4,-2l104,617r8,-2l122,611r14,-2l150,605r16,-2l184,601r22,-2l228,599r24,l278,599r25,2l331,605r32,6l357,607,341,596,319,578,293,554,270,526,250,493,238,458r,-38l301,406r-6,-4l282,394,262,380,240,361,216,337,194,309,178,277r-8,-33l220,222r-4,l208,218,194,208,178,190,160,162,144,123,130,69,120,r,8l118,32r-8,31l102,103,88,143,71,180,46,212,18,230r51,18l69,254r,11l65,287r-4,24l51,337,36,365,14,388,,396r,22l28,440r2,2l32,444r4,4l38,454r4,6l46,470r,8l46,490r-6,12l34,514,24,527,8,540,,546r,65l92,621r2,xe" fillcolor="#a8d08d [1945]" stroked="f">
                  <v:path arrowok="t" o:connecttype="custom" o:connectlocs="158166,982299;180761,975952;219496,966430;267914,956909;332472,950561;406713,950561;489024,953735;585860,969604;550353,945800;472884,879150;403485,782348;384118,666503;476112,637939;422852,603027;348611,534790;287281,439575;355067,352295;335699,345947;287281,301513;232407,195190;193673,0;190445,50781;164622,163452;114590,285644;29051,364990;111362,403076;104906,455444;82311,534790;22595,615722;0,663330;48418,701416;58102,710937;67785,729980;74241,758544;64558,796630;38735,836303;0,866455;148482,985473" o:connectangles="0,0,0,0,0,0,0,0,0,0,0,0,0,0,0,0,0,0,0,0,0,0,0,0,0,0,0,0,0,0,0,0,0,0,0,0,0,0"/>
                </v:shape>
                <v:shape id="Freeform 448" o:spid="_x0000_s1198" style="position:absolute;left:2000;top:12001;width:508;height:1079;visibility:visible;mso-wrap-style:square;v-text-anchor:top" coordsize="32,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" path="m22,44l18,34,12,24,8,16,4,8,2,r,l,32,4,52r8,12l14,68,32,56,28,52,22,44xe" fillcolor="#70ad47 [3209]" stroked="f">
                  <v:path arrowok="t" o:connecttype="custom" o:connectlocs="34930,69824;28579,53955;19053,38086;12702,25391;6351,12695;3175,0;3175,0;0,50781;6351,82519;19053,101562;22228,107910;50807,88867;44456,82519;34930,69824" o:connectangles="0,0,0,0,0,0,0,0,0,0,0,0,0,0"/>
                </v:shape>
                <v:shape id="Freeform 449" o:spid="_x0000_s1199" style="position:absolute;left:2381;top:13906;width:1222;height:1920;visibility:visible;mso-wrap-style:square;v-text-anchor:top" coordsize="77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" path="m48,88l34,70,24,50,14,32,8,16,4,4,2,,,16,2,34,6,52r6,18l18,84r6,12l28,105r2,2l30,121r10,l48,121r9,-2l63,117r6,-2l73,113r2,l77,113,63,103,48,88xe" fillcolor="#70ad47 [3209]" stroked="f">
                  <v:path arrowok="t" o:connecttype="custom" o:connectlocs="76211,139648;53983,111084;38105,79345;22228,50781;12702,25391;6351,6348;3175,0;0,25391;3175,53955;9526,82519;19053,111084;28579,133300;38105,152343;44456,166625;47632,169799;47632,192016;63509,192016;76211,192016;90500,188842;100027,185668;109553,182495;115904,179321;119080,179321;122255,179321;100027,163452;76211,139648" o:connectangles="0,0,0,0,0,0,0,0,0,0,0,0,0,0,0,0,0,0,0,0,0,0,0,0,0,0"/>
                </v:shape>
                <v:shape id="Freeform 450" o:spid="_x0000_s1200" style="position:absolute;left:1809;top:16573;width:2366;height:2333;visibility:visible;mso-wrap-style:square;v-text-anchor:top" coordsize="149,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" path="m110,83l102,61,96,43,94,26r,-12l96,4,96,,88,16,82,34,80,49r,18l82,83r2,10l86,103r2,2l72,107r-16,4l42,119r-14,6l16,133r-8,8l2,145,,147r6,-4l14,139r10,-2l34,133r12,-2l58,129r12,-2l84,127r12,-2l108,123r10,l128,123r9,-2l143,121r4,l149,121,126,103,110,83xe" fillcolor="#70ad47 [3209]" stroked="f">
                  <v:path arrowok="t" o:connecttype="custom" o:connectlocs="174650,131714;161948,96802;152422,68237;149246,41260;149246,22217;152422,6348;152422,0;139720,25391;130193,53955;127018,77759;127018,106323;130193,131714;133369,147583;136544,163452;139720,166626;114316,169800;88913,176147;66684,188842;44456,198364;25404,211059;12702,223755;3175,230102;0,233276;9526,226928;22228,220581;38105,217407;53983,211059;73035,207885;92088,204712;111141,201538;133369,201538;152422,198364;171474,195190;187352,195190;203229,195190;217518,192016;227045,192016;233396,192016;236571,192016;200053,163452;174650,131714" o:connectangles="0,0,0,0,0,0,0,0,0,0,0,0,0,0,0,0,0,0,0,0,0,0,0,0,0,0,0,0,0,0,0,0,0,0,0,0,0,0,0,0,0"/>
                </v:shape>
                <v:shape id="Freeform 451" o:spid="_x0000_s1201" style="position:absolute;left:3429;top:4857;width:206;height:222;visibility:visible;mso-wrap-style:square;v-text-anchor:top" coordsize="13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" path="m11,2l9,2,7,,5,2,2,2,,4,,6r,4l2,12r3,2l7,14r2,l11,12r2,-2l13,6r,-2l11,2xe" fillcolor="white [3212]" stroked="f">
                  <v:path arrowok="t" o:connecttype="custom" o:connectlocs="17465,3174;14289,3174;11114,0;7938,3174;3175,3174;0,6348;0,9522;0,15869;3175,19043;7938,22217;11114,22217;14289,22217;17465,19043;20640,15869;20640,9522;20640,6348;17465,3174" o:connectangles="0,0,0,0,0,0,0,0,0,0,0,0,0,0,0,0,0"/>
                </v:shape>
                <v:shape id="Freeform 452" o:spid="_x0000_s1202" style="position:absolute;left:5810;top:9525;width:508;height:571;visibility:visible;mso-wrap-style:square;v-text-anchor:top" coordsize="32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" path="m26,6l22,2,16,,10,2,4,6,,12r,6l,24r4,6l10,34r6,2l22,34r4,-4l30,24r2,-6l30,12,26,6xe" fillcolor="white [3212]" stroked="f">
                  <v:path arrowok="t" o:connecttype="custom" o:connectlocs="41281,9522;34930,3174;25404,0;15877,3174;6351,9522;0,19043;0,28565;0,38086;6351,47608;15877,53955;25404,57129;34930,53955;41281,47608;47632,38086;50807,28565;47632,19043;41281,9522" o:connectangles="0,0,0,0,0,0,0,0,0,0,0,0,0,0,0,0,0"/>
                </v:shape>
                <v:shape id="Freeform 453" o:spid="_x0000_s1203" style="position:absolute;left:3810;top:11525;width:476;height:492;visibility:visible;mso-wrap-style:square;v-text-anchor:top" coordsize="30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" path="m26,4l20,2,14,,8,2,4,4,2,10,,16r2,5l4,27r4,2l14,31r6,-2l26,27r2,-6l30,16,28,10,26,4xe" fillcolor="white [3212]" stroked="f">
                  <v:path arrowok="t" o:connecttype="custom" o:connectlocs="41281,6348;31755,3174;22228,0;12702,3174;6351,6348;3175,15869;0,25390;3175,33325;6351,42846;12702,46020;22228,49194;31755,46020;41281,42846;44457,33325;47632,25390;44457,15869;41281,6348" o:connectangles="0,0,0,0,0,0,0,0,0,0,0,0,0,0,0,0,0"/>
                </v:shape>
                <v:shape id="Freeform 454" o:spid="_x0000_s1204" style="position:absolute;left:381;top:8001;width:285;height:238;visibility:visible;mso-wrap-style:square;v-text-anchor:top" coordsize="18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" path="m14,2l12,,8,,4,,2,2,,4,,8r,4l2,14r2,1l8,15r4,l14,14r2,-2l18,8,16,4,14,2xe" fillcolor="white [3212]" stroked="f">
                  <v:path arrowok="t" o:connecttype="custom" o:connectlocs="22228,3174;19053,0;12702,0;6351,0;3175,3174;0,6348;0,12695;0,19043;3175,22217;6351,23804;12702,23804;19053,23804;22228,22217;25404,19043;28579,12695;25404,6348;22228,3174" o:connectangles="0,0,0,0,0,0,0,0,0,0,0,0,0,0,0,0,0"/>
                </v:shape>
                <v:shape id="Freeform 455" o:spid="_x0000_s1205" style="position:absolute;left:2762;top:14287;width:524;height:571;visibility:visible;mso-wrap-style:square;v-text-anchor:top" coordsize="33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" path="m27,6l22,2,16,,10,2,4,6,,12r,6l,24r4,6l10,34r6,2l22,34r5,-4l31,24r2,-6l31,12,27,6xe" fillcolor="white [3212]" stroked="f">
                  <v:path arrowok="t" o:connecttype="custom" o:connectlocs="42869,9522;34930,3174;25404,0;15877,3174;6351,9522;0,19043;0,28565;0,38086;6351,47608;15877,53955;25404,57129;34930,53955;42869,47608;49220,38086;52395,28565;49220,19043;42869,9522" o:connectangles="0,0,0,0,0,0,0,0,0,0,0,0,0,0,0,0,0"/>
                </v:shape>
                <v:shape id="Freeform 456" o:spid="_x0000_s1206" style="position:absolute;left:8477;top:5429;width:794;height:825;visibility:visible;mso-wrap-style:square;v-text-anchor:top" coordsize="50,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" path="m42,6l34,2,24,,16,2,8,6,2,16,,26,2,36r6,8l16,50r8,2l34,50r8,-6l48,36,50,26,48,16,42,6xe" fillcolor="white [3212]" stroked="f">
                  <v:path arrowok="t" o:connecttype="custom" o:connectlocs="66684,9521;53982,3174;38105,0;25404,3174;12702,9521;3175,25390;0,41260;3175,57129;12702,69824;25404,79345;38105,82519;53982,79345;66684,69824;76211,57129;79386,41260;76211,25390;66684,9521" o:connectangles="0,0,0,0,0,0,0,0,0,0,0,0,0,0,0,0,0"/>
                </v:shape>
              </v:group>
              <v:group id="Holiday card" o:spid="_x0000_s1207" style="position:absolute;left:54673;width:18380;height:32010" coordsize="18368,320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">
                <v:rect id="Rectangle 3173" o:spid="_x0000_s1208" style="position:absolute;width:18290;height:141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" fillcolor="#bdd6ee [1300]" stroked="f"/>
                <v:shape id="Freeform 399" o:spid="_x0000_s1209" style="position:absolute;top:3808;width:18286;height:20487;visibility:visible;mso-wrap-style:square;v-text-anchor:top" coordsize="1150,1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" path="m1148,20l1114,4,1078,r-39,4l999,20,959,48,917,91r-39,58l841,212r-38,60l765,325r-36,50l695,418r-33,38l628,488r-33,25l565,533r-28,12l509,551r-24,-2l460,541,438,525,418,502,400,470,384,438,368,416,356,402r-10,-7l334,395r-11,5l315,410r-10,14l295,442r-10,20l276,484r-12,22l250,529r-14,20l218,569r-20,18l178,597r-20,l138,589,120,573,100,553,83,529,65,506,46,480,28,456,12,436,,426r,865l6,1291r18,l46,1291r29,-2l106,1289r38,-2l184,1283r44,-4l278,1277r50,-6l380,1267r54,-6l491,1257r56,-6l606,1245r60,-6l723,1233r58,-6l837,1221r58,-6l947,1211r54,-6l1049,1199r47,-4l1140,1189r10,-2l1150,22r-2,-2xe" fillcolor="#9cc2e5 [1940]" stroked="f">
                  <v:path arrowok="t" o:connecttype="custom" o:connectlocs="1771373,6348;1652116,6348;1524908,76172;1396109,236450;1276852,431640;1159184,595092;1052647,723632;946111,814086;853885,864867;771199,871215;696465,833129;636041,745849;585157,660156;550175,626830;513603,634765;484981,672851;453179,733154;419787,802978;375264,871215;314840,931518;251236,947387;190812,909301;131978,839477;73145,761718;19081,691894;0,2048704;38162,2048704;119258,2045530;228975,2042356;362543,2029661;521553,2016966;690104,2001097;869786,1985228;1059008,1966185;1241869,1947142;1423141,1928099;1591692,1912230;1742752,1896360;1828617,1883665;1825437,31738" o:connectangles="0,0,0,0,0,0,0,0,0,0,0,0,0,0,0,0,0,0,0,0,0,0,0,0,0,0,0,0,0,0,0,0,0,0,0,0,0,0,0,0"/>
                </v:shape>
                <v:shape id="Freeform 400" o:spid="_x0000_s1210" style="position:absolute;top:15898;width:18354;height:10696;visibility:visible;mso-wrap-style:square;v-text-anchor:top" coordsize="1150,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" path="m1144,48r-24,21l1098,93r-20,29l1057,152r-22,30l1013,209r-26,22l957,245r-34,8l885,245,841,227,789,192,729,138,699,108,666,82,636,60,603,42,571,26,539,16,507,8,478,2,448,,416,,386,2,358,8r-29,6l301,22,274,32,246,45,220,58,196,72,172,86r-24,16l124,117r-20,19l83,152,65,168,46,184,30,201,12,217,,231,,673r4,l46,673r46,-4l142,661r54,-8l254,645r57,-11l374,622r62,-14l501,594r64,-16l632,562r63,-18l759,529r64,-18l885,495r58,-18l1001,459r54,-16l1104,429r46,-13l1150,46r-6,2xe" fillcolor="white [3212]" stroked="f">
                  <v:path arrowok="t" o:connecttype="custom" o:connectlocs="1787603,109660;1720568,193891;1651937,289247;1575325,367121;1473176,402085;1342298,360764;1163538,219319;1062985,130320;962433,66749;860284,25428;762923,3179;663967,0;571394,12714;480418,34964;392634,71517;312830,114427;236219,162106;165992,216141;103745,266997;47882,319443;0,367121;6384,1069579;146839,1063222;312830,1037794;496379,1007597;695888,966276;901782,918598;1109271,864563;1313569,812117;1505098,758082;1683858,704047;1835485,661136;1825909,76285" o:connectangles="0,0,0,0,0,0,0,0,0,0,0,0,0,0,0,0,0,0,0,0,0,0,0,0,0,0,0,0,0,0,0,0,0"/>
                </v:shape>
                <v:shape id="Freeform 401" o:spid="_x0000_s1211" style="position:absolute;top:20955;width:18258;height:11076;visibility:visible;mso-wrap-style:square;v-text-anchor:top" coordsize="1150,6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" path="m1112,38r-38,32l1041,104r-30,37l981,177r-28,32l925,238r-28,24l867,274r-32,4l799,268,761,242,717,201,693,177,670,151,642,131,616,111,587,94,557,78,527,62,497,50,466,38,434,28,402,18,368,12,334,6,301,2,268,,234,,202,,168,2,134,6r-32,8l71,20,38,28,6,38,,40,,698r364,l374,692r16,-12l406,668r26,-17l456,633r25,-14l509,605r26,-10l563,585r26,-6l616,571r28,-2l672,565r25,l725,563r26,2l779,565r28,4l833,571r26,4l886,579r27,6l939,589r26,6l991,601r26,4l1041,611r26,6l1090,621r24,4l1138,629r12,2l1150,14r-38,24xe" fillcolor="#9cc2e5 [1940]" stroked="f">
                  <v:path arrowok="t" o:connecttype="custom" o:connectlocs="1705214,111084;1605188,223755;1513100,331665;1424187,415771;1325748,441162;1208257,384033;1100292,280884;1019318,207886;931993,149170;836730,98389;739879,60303;638264,28564;530299,9521;425510,0;320720,0;212755,9521;112728,31738;9526,60303;0,1107665;593808,1098144;644615,1060058;724002,1004516;808151,960082;893888,928344;978037,906127;1066950,896606;1151099,893432;1236836,896606;1322573,906127;1406722,918822;1490872,934692;1573433,953734;1652819,969604;1730618,985473;1806828,998168;1825881,22217" o:connectangles="0,0,0,0,0,0,0,0,0,0,0,0,0,0,0,0,0,0,0,0,0,0,0,0,0,0,0,0,0,0,0,0,0,0,0,0"/>
                </v:shape>
                <v:shape id="Freeform 402" o:spid="_x0000_s1212" style="position:absolute;left:8477;top:16287;width:270;height:413;visibility:visible;mso-wrap-style:square;v-text-anchor:top" coordsize="17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" path="m6,r,2l6,8,4,16,,24r10,2l12,20r5,4l12,6,6,xe" fillcolor="#ed7d31 [3205]" stroked="f">
                  <v:path arrowok="t" o:connecttype="custom" o:connectlocs="9526,0;9526,3174;9526,12695;6351,25391;0,38086;15877,41260;19052,31738;26991,38086;19052,9522;9526,0" o:connectangles="0,0,0,0,0,0,0,0,0,0"/>
                </v:shape>
                <v:shape id="Freeform 403" o:spid="_x0000_s1213" style="position:absolute;left:7715;top:14192;width:1714;height:2269;visibility:visible;mso-wrap-style:square;v-text-anchor:top" coordsize="10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" path="m104,137r-6,-4l92,129r-4,-8l82,113r-2,-8l80,97,94,95r,-2l90,91,86,87,80,83,74,78,70,72,66,66,64,58,76,52,72,50,66,44,57,30,53,,51,8,47,24,41,42,27,54r12,4l39,62,37,72,33,85,21,95r10,4l31,99r2,4l35,107r,4l33,119r-6,6l15,131,,139r45,4l45,143r4,-2l56,141r8,-2l72,139r10,l96,139r12,2l108,139r-4,-2xe" fillcolor="#c5e0b3 [1305]" stroked="f">
                  <v:path arrowok="t" o:connecttype="custom" o:connectlocs="165123,217408;155597,211060;146070,204712;139720,192017;130193,179322;127018,166626;127018,153931;149246,150757;149246,147583;142895,144409;136544,138062;127018,131714;117491,123779;111141,114258;104790,104736;101614,92041;120667,82520;114316,79346;104790,69824;90500,47607;84149,0;80974,12695;74623,38086;65097,66650;42869,85693;61921,92041;61921,98389;58746,114258;52395,134888;33342,150757;49219,157105;49219,157105;52395,163452;55570,169800;55570,176148;52395,188843;42869,198365;23816,207886;0,220581;71448,226929;71448,226929;77798,223755;88912,223755;101614,220581;114316,220581;130193,220581;152421,220581;171474,223755;171474,220581;165123,217408" o:connectangles="0,0,0,0,0,0,0,0,0,0,0,0,0,0,0,0,0,0,0,0,0,0,0,0,0,0,0,0,0,0,0,0,0,0,0,0,0,0,0,0,0,0,0,0,0,0,0,0,0,0"/>
                </v:shape>
                <v:shape id="Freeform 404" o:spid="_x0000_s1214" style="position:absolute;left:8572;top:14763;width:143;height:254;visibility:visible;mso-wrap-style:square;v-text-anchor:top" coordsize="9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" path="m2,6l,2,,,,8r,6l2,16r,l9,14,4,12,2,6xe" fillcolor="#a8d08d [1945]" stroked="f">
                  <v:path arrowok="t" o:connecttype="custom" o:connectlocs="3176,9522;0,3174;0,0;0,12696;0,22217;3176,25391;3176,25391;14290,22217;6351,19043;3176,9522" o:connectangles="0,0,0,0,0,0,0,0,0,0"/>
                </v:shape>
                <v:shape id="Freeform 405" o:spid="_x0000_s1215" style="position:absolute;left:8572;top:15144;width:270;height:429;visibility:visible;mso-wrap-style:square;v-text-anchor:top" coordsize="17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" path="m6,12l2,4,,,,8r4,8l6,21r1,2l7,27r4,l13,27r2,-2l17,25,11,21,6,12xe" fillcolor="#a8d08d [1945]" stroked="f">
                  <v:path arrowok="t" o:connecttype="custom" o:connectlocs="9526,19043;3175,6348;0,0;0,12695;6351,25391;9526,33325;11114,36499;11114,42847;17465,42847;20640,42847;23816,39673;26991,39673;17465,33325;9526,19043" o:connectangles="0,0,0,0,0,0,0,0,0,0,0,0,0,0"/>
                </v:shape>
                <v:shape id="Freeform 406" o:spid="_x0000_s1216" style="position:absolute;left:8477;top:15811;width:555;height:540;visibility:visible;mso-wrap-style:square;v-text-anchor:top" coordsize="35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" path="m23,10r,-8l23,,18,8r,8l21,22r,2l14,26,6,28,2,32,,34,4,32,8,30r6,l21,28r4,l31,28r2,l35,28,27,18,23,10xe" fillcolor="#a8d08d [1945]" stroked="f">
                  <v:path arrowok="t" o:connecttype="custom" o:connectlocs="36517,15869;36517,3174;36517,0;28579,12695;28579,25391;33342,34912;33342,38086;22228,41260;9526,44434;3175,50781;0,53955;6351,50781;12702,47607;22228,47607;33342,44434;39693,44434;49219,44434;52395,44434;55570,44434;42868,28564;36517,15869" o:connectangles="0,0,0,0,0,0,0,0,0,0,0,0,0,0,0,0,0,0,0,0,0"/>
                </v:shape>
                <v:shape id="Freeform 407" o:spid="_x0000_s1217" style="position:absolute;left:6667;top:16383;width:254;height:412;visibility:visible;mso-wrap-style:square;v-text-anchor:top" coordsize="16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" path="m6,r,2l4,8,2,16,,22r10,4l10,20r6,4l12,4,6,xe" fillcolor="#ed7d31 [3205]" stroked="f">
                  <v:path arrowok="t" o:connecttype="custom" o:connectlocs="9527,0;9527,3174;6351,12695;3176,25391;0,34912;15878,41260;15878,31738;25404,38086;19053,6348;9527,0" o:connectangles="0,0,0,0,0,0,0,0,0,0"/>
                </v:shape>
                <v:shape id="Freeform 408" o:spid="_x0000_s1218" style="position:absolute;left:5905;top:14287;width:1715;height:2269;visibility:visible;mso-wrap-style:square;v-text-anchor:top" coordsize="10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" path="m102,137r-4,-4l92,127r-6,-6l82,113r-4,-8l78,97,94,93r-2,l88,91,84,87,78,83,74,77,68,72,66,64,64,56,76,52r-4,l66,44,58,28,52,,50,8,48,24,40,42,28,54r12,4l40,62,38,72,32,83,20,93r10,4l32,99r,2l34,105r,6l32,117r-6,6l16,131,,139r46,4l46,143r4,-2l56,141r6,-2l72,139r10,l94,139r14,2l106,141r-4,-4xe" fillcolor="#c5e0b3 [1305]" stroked="f">
                  <v:path arrowok="t" o:connecttype="custom" o:connectlocs="161948,217408;155597,211060;146070,201538;136544,192017;130193,179322;123842,166626;123842,153931;149246,147583;146070,147583;139720,144409;133369,138062;123842,131714;117491,122193;107965,114258;104790,101563;101614,88867;120667,82520;114316,82520;104790,69824;92088,44434;82562,0;79386,12695;76211,38086;63509,66650;44456,85693;63509,92041;63509,98389;60333,114258;50807,131714;31754,147583;47632,153931;50807,157105;50807,160279;53983,166626;53983,176148;50807,185669;41281,195191;25404,207886;0,220581;73035,226929;73035,226929;79386,223755;88912,223755;98439,220581;114316,220581;130193,220581;149246,220581;171474,223755;168299,223755;161948,217408" o:connectangles="0,0,0,0,0,0,0,0,0,0,0,0,0,0,0,0,0,0,0,0,0,0,0,0,0,0,0,0,0,0,0,0,0,0,0,0,0,0,0,0,0,0,0,0,0,0,0,0,0,0"/>
                </v:shape>
                <v:shape id="Freeform 409" o:spid="_x0000_s1219" style="position:absolute;left:5143;top:16192;width:238;height:413;visibility:visible;mso-wrap-style:square;v-text-anchor:top" coordsize="15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" path="m6,r,4l6,10,4,18,,24r10,2l12,22r3,4l14,6,6,xe" fillcolor="#ed7d31 [3205]" stroked="f">
                  <v:path arrowok="t" o:connecttype="custom" o:connectlocs="9526,0;9526,6348;9526,15869;6351,28565;0,38086;15877,41260;19053,34912;23816,41260;22228,9522;9526,0" o:connectangles="0,0,0,0,0,0,0,0,0,0"/>
                </v:shape>
                <v:shape id="Freeform 410" o:spid="_x0000_s1220" style="position:absolute;left:4476;top:14097;width:1699;height:2301;visibility:visible;mso-wrap-style:square;v-text-anchor:top" coordsize="107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" path="m103,139r-4,-6l93,129r-6,-6l81,115r-2,-8l79,97,93,95r,-2l89,91,85,87,79,83,73,80,69,72,65,66,63,58,75,52r-4,l65,44,57,30,53,,51,8,47,26,41,44,27,54r12,4l39,62,37,74,33,85,21,95r10,4l31,99r2,4l35,107r,6l33,119r-6,6l15,131,,139r45,6l47,145r4,-2l55,141r8,l71,139r12,l95,141r12,l107,141r-4,-2xe" fillcolor="#c5e0b3 [1305]" stroked="f">
                  <v:path arrowok="t" o:connecttype="custom" o:connectlocs="163535,220581;157184,211059;147658,204711;138132,195190;128605,182495;125430,169799;125430,153930;147658,150756;147658,147583;141307,144409;134956,138061;125430,131714;115904,126953;109553,114258;103202,104736;100026,92041;119079,82519;112728,82519;103202,69824;90500,47607;84149,0;80974,12695;74623,41260;65097,69824;42868,85693;61921,92041;61921,98388;58746,117431;52395,134887;33342,150756;49219,157104;49219,157104;52395,163452;55570,169799;55570,179321;52395,188842;42868,198364;23816,207885;0,220581;71447,230102;74623,230102;80974,226928;87325,223754;100026,223754;112728,220581;131781,220581;150833,223754;169886,223754;169886,223754;163535,220581" o:connectangles="0,0,0,0,0,0,0,0,0,0,0,0,0,0,0,0,0,0,0,0,0,0,0,0,0,0,0,0,0,0,0,0,0,0,0,0,0,0,0,0,0,0,0,0,0,0,0,0,0,0"/>
                </v:shape>
                <v:shape id="Freeform 411" o:spid="_x0000_s1221" style="position:absolute;left:5238;top:14763;width:127;height:222;visibility:visible;mso-wrap-style:square;v-text-anchor:top" coordsize="8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" path="m2,6l,2,,,,6r,6l2,14r,l8,14,4,10,2,6xe" fillcolor="#a8d08d [1945]" stroked="f">
                  <v:path arrowok="t" o:connecttype="custom" o:connectlocs="3176,9522;0,3174;0,0;0,9522;0,19043;3176,22217;3176,22217;12702,22217;6351,15869;3176,9522" o:connectangles="0,0,0,0,0,0,0,0,0,0"/>
                </v:shape>
                <v:shape id="Freeform 412" o:spid="_x0000_s1222" style="position:absolute;left:5334;top:15144;width:254;height:429;visibility:visible;mso-wrap-style:square;v-text-anchor:top" coordsize="16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" path="m4,12l,4,,,,6r2,8l4,21r2,2l6,27r4,l12,25r2,l16,25,10,19,4,12xe" fillcolor="#a8d08d [1945]" stroked="f">
                  <v:path arrowok="t" o:connecttype="custom" o:connectlocs="6351,19043;0,6348;0,0;0,9522;3176,22217;6351,33325;9527,36499;9527,42847;15878,42847;19053,39673;22229,39673;25404,39673;15878,30152;6351,19043" o:connectangles="0,0,0,0,0,0,0,0,0,0,0,0,0,0"/>
                </v:shape>
                <v:shape id="Freeform 413" o:spid="_x0000_s1223" style="position:absolute;left:5238;top:15811;width:540;height:508;visibility:visible;mso-wrap-style:square;v-text-anchor:top" coordsize="34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" path="m22,8r,-6l22,,18,6r,8l20,20r,4l14,26,6,28,2,30,,32,4,30r4,l14,28r6,l24,28r6,-2l32,26r2,l26,18,22,8xe" fillcolor="#a8d08d [1945]" stroked="f">
                  <v:path arrowok="t" o:connecttype="custom" o:connectlocs="34930,12695;34930,3174;34930,0;28579,9521;28579,22217;31755,31738;31755,38086;22228,41260;9526,44433;3175,47607;0,50781;6351,47607;12702,47607;22228,44433;31755,44433;38106,44433;47632,41260;50808,41260;53983,41260;41281,28564;34930,12695" o:connectangles="0,0,0,0,0,0,0,0,0,0,0,0,0,0,0,0,0,0,0,0,0"/>
                </v:shape>
                <v:shape id="Freeform 414" o:spid="_x0000_s1224" style="position:absolute;left:6762;top:14859;width:127;height:253;visibility:visible;mso-wrap-style:square;v-text-anchor:top" coordsize="8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" path="m4,6l2,2,,,,8r2,4l4,16r,l8,14,6,10,4,6xe" fillcolor="#a8d08d [1945]" stroked="f">
                  <v:path arrowok="t" o:connecttype="custom" o:connectlocs="6351,9522;3176,3174;0,0;0,12696;3176,19043;6351,25391;6351,25391;12702,22217;9527,15869;6351,9522" o:connectangles="0,0,0,0,0,0,0,0,0,0"/>
                </v:shape>
                <v:shape id="Freeform 415" o:spid="_x0000_s1225" style="position:absolute;left:6858;top:15240;width:285;height:428;visibility:visible;mso-wrap-style:square;v-text-anchor:top" coordsize="18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" path="m6,11l2,4,,,,8r2,7l6,21r2,4l8,27r2,l14,25r2,l18,25,10,19,6,11xe" fillcolor="#a8d08d [1945]" stroked="f">
                  <v:path arrowok="t" o:connecttype="custom" o:connectlocs="9526,17456;3175,6348;0,0;0,12695;3175,23804;9526,33325;12702,39673;12702,42847;15877,42847;22228,39673;25404,39673;28579,39673;15877,30152;9526,17456" o:connectangles="0,0,0,0,0,0,0,0,0,0,0,0,0,0"/>
                </v:shape>
                <v:shape id="Freeform 416" o:spid="_x0000_s1226" style="position:absolute;left:6667;top:15906;width:540;height:540;visibility:visible;mso-wrap-style:square;v-text-anchor:top" coordsize="34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" path="m22,10r,-8l22,,18,8r,8l18,20r2,4l12,26,6,28,,32r,2l2,32,8,30r4,l18,30r6,-2l28,28r4,l34,28,24,20,22,10xe" fillcolor="#a8d08d [1945]" stroked="f">
                  <v:path arrowok="t" o:connecttype="custom" o:connectlocs="34930,15869;34930,3174;34930,0;28579,12695;28579,25391;28579,31738;31755,38086;19053,41260;9526,44434;0,50781;0,53955;3175,50781;12702,47607;19053,47607;28579,47607;38106,44434;44457,44434;50808,44434;53983,44434;38106,31738;34930,15869" o:connectangles="0,0,0,0,0,0,0,0,0,0,0,0,0,0,0,0,0,0,0,0,0"/>
                </v:shape>
                <v:shape id="Freeform 417" o:spid="_x0000_s1227" style="position:absolute;left:8572;top:5143;width:9796;height:26803;visibility:visible;mso-wrap-style:square;v-text-anchor:top" coordsize="617,16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" path="m611,881l597,870r-8,-12l583,844r-2,-12l583,818r8,-12l613,786r4,-4l617,689r-2,-2l599,671,585,655,567,638,551,618,536,598,520,580,504,560,492,540,480,523,470,505r-8,-18l456,471r-2,-16l454,441r8,-19l476,416r14,l506,422r14,7l532,435r6,-2l538,422r-6,-18l522,390,510,376,498,362r-8,-14l486,336r6,-16l504,305r20,-18l543,265r20,-22l579,223r8,-16l587,196r-10,-3l551,199r-27,10l500,221r-18,6l470,231r-12,2l450,229r-6,-12l438,199r-8,-24l420,148,408,115,394,84,378,54,363,28,347,10,334,r-4,l326,r-4,2l320,4,310,48r,73l312,196r-4,41l302,245r-10,12l282,267r-12,10l256,289r-14,12l228,312r-14,12l202,334r-12,10l180,354r-8,10l168,370r-2,6l168,382r6,2l184,386r12,2l208,388r12,l234,388r14,l262,388r12,l286,388r12,2l306,390r6,2l318,396r2,4l318,406r-4,6l304,425r-4,14l300,451r4,10l312,467r10,2l334,467r13,-6l360,455r7,2l376,465r3,14l379,497r-3,22l367,542r-12,26l341,594r-19,30l304,655r-20,32l266,717r-16,26l238,762r-8,16l228,788r4,8l242,804r12,6l268,816r12,4l292,824r8,4l302,834r4,14l306,868r-2,21l300,913r-12,24l272,959r-24,18l236,984r-14,8l208,998r-14,4l180,1008r-14,4l154,1016r-9,4l135,1024r-11,4l118,1034r-6,4l111,1044r-3,8l111,1060r6,10l129,1090r19,19l168,1127r22,16l212,1157r18,14l246,1179r12,6l264,1191r,8l260,1210r-8,13l242,1236r-12,14l216,1265r-12,13l196,1286r-10,9l174,1301r-12,8l150,1315r-11,7l124,1330r-13,4l96,1340r-12,6l72,1350r-12,4l50,1358r-10,2l32,1362r-6,l16,1364r-8,2l,1370r,8l,1388r8,14l22,1418r20,19l54,1449r12,10l78,1467r12,8l100,1481r11,6l123,1491r10,6l141,1499r9,2l160,1503r10,2l180,1505r8,-2l198,1503r8,-2l216,1499r12,-4l240,1493r12,-2l266,1489r12,-4l292,1485r12,-2l318,1483r12,l340,1485r9,4l357,1493r6,6l367,1505r5,10l372,1535r-5,19l361,1572r-10,16l340,1604r-14,10l312,1622r-18,2l292,1624r-4,2l284,1632r-4,4l280,1642r4,8l292,1659r16,10l322,1677r16,6l353,1689r2,l553,1689r10,-12l571,1663r2,-9l575,1650r2,l585,1650r14,2l613,1652r4,l617,887r-6,-6xe" fillcolor="white [3212]" stroked="f">
                  <v:path arrowok="t" o:connecttype="custom" o:connectlocs="922467,1320312;979625,1093383;874835,980712;762107,829955;720826,699829;825616,680786;828791,618896;781160,507812;919292,353882;831967,331665;714475,363403;647791,182495;530299,0;492194,76172;463615,407837;362001,495117;273088,577636;292141,612548;393755,615722;485843,618896;498545,653808;495370,741088;582694,725219;582694,860107;450913,1090209;362001,1250487;444562,1301269;485843,1377440;393755,1550414;285790,1599608;196878,1631347;176237,1682128;301667,1813842;419159,1890013;365176,1983641;276264,2064574;176237,2116942;79386,2155028;12702,2167723;34930,2250243;142895,2340697;223869,2378783;298492,2385130;381053,2369261;482668,2353392;566817,2369261;582694,2466063;495370,2573973;444562,2596190;511247,2661253;893888,2661253;928818,2618406;970099,1398070" o:connectangles="0,0,0,0,0,0,0,0,0,0,0,0,0,0,0,0,0,0,0,0,0,0,0,0,0,0,0,0,0,0,0,0,0,0,0,0,0,0,0,0,0,0,0,0,0,0,0,0,0,0,0,0,0"/>
                </v:shape>
                <v:shape id="Freeform 418" o:spid="_x0000_s1228" style="position:absolute;left:14097;top:28384;width:3016;height:3253;visibility:visible;mso-wrap-style:square;v-text-anchor:top" coordsize="190,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" path="m64,r,6l62,22,60,46,56,75r-8,29l38,136,22,162,,186r106,19l126,164r64,32l148,42,64,xe" fillcolor="#ed7d31 [3205]" stroked="f">
                  <v:path arrowok="t" o:connecttype="custom" o:connectlocs="101614,0;101614,9521;98439,34912;95263,72998;88912,119018;76211,165039;60333,215820;34930,257080;0,295166;168298,325317;200053,260254;301667,311035;234983,66650;101614,0" o:connectangles="0,0,0,0,0,0,0,0,0,0,0,0,0,0"/>
                </v:shape>
                <v:shape id="Freeform 419" o:spid="_x0000_s1229" style="position:absolute;left:9144;top:11430;width:9177;height:19360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" path="m9827,4270l9550,4123,9273,3943,9031,3770,8893,3574v-35,-77,-69,-153,-104,-230c8801,3257,8812,3169,8824,3082r34,l8927,3082r139,l9239,3066r207,-33l9654,2984r208,-58l10000,2877r,-66c9977,2806,9954,2800,9931,2795v-46,-22,-93,-43,-139,-65l9550,2648r-242,-99l9031,2418,8720,2270,8426,2107,8080,1918,7768,1705,7457,1475,7180,1213,6938,943,6730,648c6672,539,6615,429,6557,320,6522,213,6488,107,6453,r,16l6453,98v-11,41,-23,82,-34,123c6396,276,6372,330,6349,385v-23,66,-46,131,-69,197l6211,795v-35,82,-69,164,-104,246l5969,1279r-139,262l5623,1803v-69,85,-139,169,-208,254l5173,2320r-277,229l4550,2762r-346,164l3824,3066r1211,131l5035,3213v11,22,23,44,34,66l5069,3361r,114l5069,3623v-11,55,-23,109,-34,164c5012,3839,4988,3891,4965,3943v-34,60,-69,120,-103,180c4816,4189,4769,4254,4723,4320r-207,180l4204,4680r-311,172l3443,5016r-485,132l2336,5262r-675,82l1661,5361r35,32c1730,5407,1765,5420,1799,5434v17,17,35,33,52,50l1955,5541r173,66l2266,5689r208,81l2682,5852r207,74l3166,6000r277,82l3754,6148r312,65l4412,6262r346,33l4758,6311r,50c4735,6383,4712,6404,4689,6426v-23,33,-47,66,-70,99c4585,6569,4550,6612,4516,6656r-139,123l4170,6926r-208,148l3685,7221r-346,164l2958,7533r-449,139l1990,7803r-571,99l761,8000,,8066v12,5,23,11,35,16c46,8087,58,8093,69,8098v23,17,46,33,69,50c184,8170,231,8191,277,8213r138,66l588,8344r173,66l1003,8492r243,57l1488,8615r311,49l2059,8697r346,33l2716,8730r381,-17l3443,8664r381,-49l4204,8598r381,l4931,8598r346,33l5623,8680r346,66l6280,8811r312,82l6903,8992r277,98l7457,9189r277,98l7976,9385r277,90l8460,9574r173,65l8789,9705r208,65l9170,9820r173,49l9481,9902r173,32l9827,9967r173,17l10000,10000r,-5680l9827,4270xe" fillcolor="#a8d08d [1945]" stroked="f">
                  <v:path arrowok="t" o:connecttype="custom" o:connectlocs="901828,826687;876407,798227;850987,763378;828778,729885;816114,691939;806570,647410;809782,596686;812902,596686;819234,596686;831990,596686;847867,593588;866863,587199;885951,577713;905040,566484;917704,556997;917704,544219;911372,541122;898616,528537;876407,512662;854199,493495;828778,468133;800238,439480;773257,407922;741505,371331;712872,330094;684332,285565;658911,234841;636703,182568;617615,125455;601739,61953;592194,0;592194,3098;592194,18973;589074,42786;582650,74537;576318,112677;569986,153915;560442,201541;547778,247619;535021,298343;516025,349067;496937,398242;474728,449160;449308,493495;417555,534733;385803,566484;350930,593588;462064,618950;462064,622048;465184,634826;465184,650701;465184,672772;465184,701425;462064,733176;455640,763378;446188,798227;433432,836367;414435,871215;385803,906064;357262,939364;315965,971115;271457,996670;214376,1018741;152431,1034617;152431,1037908;155643,1044103;165095,1052041;169867,1061721;179411,1072756;195287,1085534;207952,1101410;227040,1117092;246128,1132967;265125,1147294;290545,1161620;315965,1177496;344506,1190274;373138,1202858;404891,1212344;436644,1218733;436644,1221831;436644,1231511;430311,1244095;423887,1263262;414435,1288624;401679,1312437;382683,1340897;363594,1369550;338174,1398010;306421,1429761;271457,1458414;230252,1485325;182623,1510687;130222,1529854;69837,1548827;0,1561605;3212,1564703;6332,1567800;12664,1577481;25420,1590065;38085,1602843;53961,1615427;69837,1628205;92046,1644080;114346,1655115;136554,1667893;165095,1677380;188955,1683769;220708,1690158;249248,1690158;284213,1686866;315965,1677380;350930,1667893;385803,1664602;420767,1664602;452520,1664602;484272,1670991;516025,1680478;547778,1693255;576318,1705840;604950,1721715;633491,1740882;658911,1759855;684332,1779022;709752,1797995;731961,1816968;757381,1834392;776378,1853559;792254,1866143;806570,1878921;825658,1891505;841535,1901185;857411,1910672;870075,1917061;885951,1923256;901828,1929645;917704,1932936;917704,1936034;917704,836367;901828,826687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rect id="Rectangle 3195" o:spid="_x0000_s1230" style="position:absolute;left:18288;top:20669;width:31;height: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" fillcolor="#70ad47 [3209]" stroked="f"/>
                <v:shape id="Freeform 421" o:spid="_x0000_s1231" style="position:absolute;left:14835;top:14859;width:3477;height:5792;visibility:visible;mso-wrap-style:square;v-text-anchor:top" coordsize="21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" path="m191,349l177,339,161,325,149,309,136,291,122,275,110,258,100,240,90,222,82,208,76,194,70,182r-4,-8l66,168r,-2l72,164r10,-2l94,160r12,-2l118,154r8,-4l128,147r-4,-4l114,135,102,117,88,95,76,69,64,43,54,22,48,6,46,,44,24r4,25l52,71r8,20l66,109r8,16l78,133r2,2l,168r2,26l10,216r12,22l34,256r18,17l70,289r20,14l112,317r20,12l151,339r18,8l185,353r16,6l211,363r6,2l219,365r,l205,359,191,349xe" fillcolor="#70ad47 [3209]" stroked="f">
                  <v:path arrowok="t" o:connecttype="custom" o:connectlocs="303255,553832;281027,537963;255623,515747;236570,490356;215930,461791;193702,436401;174649,409423;158772,380859;142895,352295;130193,330078;120667,307861;111141,288818;104790,276123;104790,266601;104790,263427;114316,260254;130193,257080;149246,253906;168298,250732;187351,244384;200053,238037;203228,233276;196877,226928;181000,214233;161948,185669;139719,150757;120667,109497;101614,68237;85737,34912;76211,9521;73035,0;69860,38086;76211,77759;82562,112671;95263,144409;104790,172973;117491,198364;123842,211059;127018,214233;0,266601;3175,307861;15877,342773;34930,377685;53983,406250;82562,433227;111141,458618;142895,480834;177825,503051;209579,522094;239746,537963;268325,550659;293728,560180;319132,569702;335009,576049;344536,579223;347711,579223;347711,579223;325483,569702;303255,553832" o:connectangles="0,0,0,0,0,0,0,0,0,0,0,0,0,0,0,0,0,0,0,0,0,0,0,0,0,0,0,0,0,0,0,0,0,0,0,0,0,0,0,0,0,0,0,0,0,0,0,0,0,0,0,0,0,0,0,0,0,0,0"/>
                </v:shape>
                <v:shape id="Freeform 422" o:spid="_x0000_s1232" style="position:absolute;left:16359;top:22002;width:1984;height:4761;visibility:visible;mso-wrap-style:square;v-text-anchor:top" coordsize="125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" path="m115,209l105,189,93,169,83,149,75,133,67,115,61,99,57,85,55,75r,-8l57,63r8,-6l77,49,87,39,99,30,109,18,117,8r4,-6l123,r-4,2l105,8,85,18,61,30,40,39,20,49,6,57,,63,2,75,8,99r12,34l34,171r17,40l73,249r26,31l125,300r,-77l115,209xe" fillcolor="#70ad47 [3209]" stroked="f">
                  <v:path arrowok="t" o:connecttype="custom" o:connectlocs="182588,331665;166711,299927;147658,268188;131781,236450;119079,211059;106377,182495;96851,157104;90500,134888;87325,119019;87325,106323;90500,99976;103202,90454;122254,77759;138132,61890;157184,47607;173061,28564;185763,12695;192114,3174;195290,0;188939,3174;166711,12695;134956,28564;96851,47607;63509,61890;31754,77759;9526,90454;0,99976;3175,119019;12702,157104;31754,211059;53982,271362;80974,334839;115904,395141;157184,444336;198465,476074;198465,353882;182588,331665" o:connectangles="0,0,0,0,0,0,0,0,0,0,0,0,0,0,0,0,0,0,0,0,0,0,0,0,0,0,0,0,0,0,0,0,0,0,0,0,0"/>
                </v:shape>
                <v:shape id="Freeform 423" o:spid="_x0000_s1233" style="position:absolute;left:14097;top:27051;width:3889;height:3078;visibility:visible;mso-wrap-style:square;v-text-anchor:top" coordsize="245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" path="m237,172r-6,-13l221,147,211,131,199,115,188,101,174,85,160,69,148,56,134,42,120,30,108,20,98,12,88,6,82,2,68,,54,2,40,8,28,14,18,22,8,28,2,34,,34r18,4l34,46r20,8l74,65,94,77r20,14l134,105r20,14l172,133r18,14l205,159r14,11l229,180r8,6l243,192r2,2l243,184r-6,-12xe" fillcolor="#70ad47 [3209]" stroked="f">
                  <v:path arrowok="t" o:connecttype="custom" o:connectlocs="376290,272949;366764,252319;350887,233276;335009,207886;315957,182495;298492,160278;276264,134888;254036,109497;234983,88867;212755,66650;190527,47607;171474,31738;155597,19043;139720,9521;130193,3174;107965,0;85737,3174;63509,12695;44456,22217;28579,34912;12702,44434;3175,53955;0,53955;28579,60303;53983,72998;85737,85693;117491,103149;149246,122192;181000,144409;212755,166626;244509,188843;273088,211059;301667,233276;325483,252319;347711,269775;363588,285644;376290,295166;385817,304687;388992,307861;385817,291992;376290,272949" o:connectangles="0,0,0,0,0,0,0,0,0,0,0,0,0,0,0,0,0,0,0,0,0,0,0,0,0,0,0,0,0,0,0,0,0,0,0,0,0,0,0,0,0"/>
                </v:shape>
                <v:shape id="Freeform 424" o:spid="_x0000_s1234" style="position:absolute;left:11620;top:5524;width:5986;height:6776;visibility:visible;mso-wrap-style:square;v-text-anchor:top" coordsize="377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" path="m228,239l149,r4,235l,338,167,328r-37,99l218,352r94,36l266,285,377,189,228,239xe" fillcolor="#ffc000 [3207]" stroked="f">
                  <v:path arrowok="t" o:connecttype="custom" o:connectlocs="362001,379272;236571,0;242922,372925;0,536377;265150,520508;206404,677612;346124,558593;495370,615722;422335,452270;598572,299927;362001,379272" o:connectangles="0,0,0,0,0,0,0,0,0,0,0"/>
                </v:shape>
                <v:shape id="Freeform 425" o:spid="_x0000_s1235" style="position:absolute;left:15430;top:23717;width:1159;height:1301;visibility:visible;mso-wrap-style:square;v-text-anchor:top" coordsize="73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" path="m69,20l65,14,59,10,53,4,47,2,38,,32,,24,2,18,6r-6,4l8,16,4,24,2,32,,39r,9l2,56r2,8l10,70r4,4l20,78r6,4l34,82r6,l48,80r7,-4l61,72r4,-6l69,60r4,-8l73,43r,-7l71,28,69,20xe" fillcolor="white [3212]" stroked="f">
                  <v:path arrowok="t" o:connecttype="custom" o:connectlocs="109553,31738;103202,22217;93676,15869;84149,6348;74623,3174;60334,0;50807,0;38105,3174;28579,9521;19053,15869;12702,25391;6351,38086;3175,50781;0,61890;0,76172;3175,88867;6351,101563;15877,111084;22228,117432;31755,123779;41281,130127;53983,130127;63509,130127;76211,126953;87325,120606;96851,114258;103202,104736;109553,95215;115904,82520;115904,68237;115904,57129;112729,44434;109553,31738" o:connectangles="0,0,0,0,0,0,0,0,0,0,0,0,0,0,0,0,0,0,0,0,0,0,0,0,0,0,0,0,0,0,0,0,0"/>
                </v:shape>
                <v:shape id="Freeform 426" o:spid="_x0000_s1236" style="position:absolute;left:11239;top:26479;width:1159;height:1317;visibility:visible;mso-wrap-style:square;v-text-anchor:top" coordsize="73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" path="m69,20l65,14,61,8,53,4,47,2,41,,33,,27,2,18,6r-4,4l8,16,4,24,2,32,,40r,8l2,56r4,7l8,71r6,4l21,79r6,2l35,83r6,l49,81r6,-4l61,73r4,-6l69,60r2,-8l73,44r,-8l71,28,69,20xe" fillcolor="white [3212]" stroked="f">
                  <v:path arrowok="t" o:connecttype="custom" o:connectlocs="109553,31738;103202,22217;96851,12695;84149,6348;74623,3174;65097,0;52395,0;42869,3174;28579,9521;22228,15869;12702,25391;6351,38086;3175,50781;0,63477;0,76172;3175,88867;9526,99976;12702,112671;22228,119019;33342,125366;42869,128540;55570,131714;65097,131714;77799,128540;87325,122193;96851,115845;103202,106323;109553,95215;112729,82520;115904,69824;115904,57129;112729,44434;109553,31738" o:connectangles="0,0,0,0,0,0,0,0,0,0,0,0,0,0,0,0,0,0,0,0,0,0,0,0,0,0,0,0,0,0,0,0,0"/>
                </v:shape>
                <v:shape id="Freeform 427" o:spid="_x0000_s1237" style="position:absolute;left:15621;top:28003;width:1143;height:1317;visibility:visible;mso-wrap-style:square;v-text-anchor:top" coordsize="72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" path="m68,20l64,14,58,10,52,4,46,2,38,,32,2,24,4,18,8r-6,4l8,18,4,24,2,32,,41r,8l2,57r2,8l10,71r4,4l20,81r6,2l34,83r6,l48,83r6,-4l60,73r4,-6l68,61r2,-8l72,45r,-8l70,28,68,20xe" fillcolor="white [3212]" stroked="f">
                  <v:path arrowok="t" o:connecttype="custom" o:connectlocs="107965,31738;101614,22217;92088,15869;82562,6348;73035,3174;60333,0;50807,3174;38105,6348;28579,12695;19053,19043;12702,28564;6351,38086;3175,50781;0,65064;0,77759;3175,90454;6351,103150;15877,112671;22228,119019;31754,128540;41281,131714;53983,131714;63509,131714;76211,131714;85737,125366;95263,115845;101614,106323;107965,96802;111141,84107;114316,71411;114316,58716;111141,44434;107965,31738" o:connectangles="0,0,0,0,0,0,0,0,0,0,0,0,0,0,0,0,0,0,0,0,0,0,0,0,0,0,0,0,0,0,0,0,0"/>
                </v:shape>
                <v:shape id="Freeform 428" o:spid="_x0000_s1238" style="position:absolute;left:13144;top:22193;width:762;height:841;visibility:visible;mso-wrap-style:square;v-text-anchor:top" coordsize="48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" path="m44,12l42,8,40,4,34,2,30,,26,,22,,16,,12,4,8,6,6,10,2,14r,6l,23r,6l2,35r2,4l6,43r4,4l14,49r4,2l22,53r6,-2l32,51r4,-2l40,45r2,-4l46,37r,-4l48,27r,-5l46,18,44,12xe" fillcolor="white [3212]" stroked="f">
                  <v:path arrowok="t" o:connecttype="custom" o:connectlocs="69860,19043;66685,12695;63509,6348;53983,3174;47632,0;41281,0;34930,0;25404,0;19053,6348;12702,9521;9526,15869;3175,22217;3175,31738;0,36499;0,46020;3175,55542;6351,61889;9526,68237;15877,74585;22228,77758;28579,80932;34930,84106;44456,80932;50807,80932;57158,77758;63509,71411;66685,65063;73036,58716;73036,52368;76211,42846;76211,34912;73036,28564;69860,19043" o:connectangles="0,0,0,0,0,0,0,0,0,0,0,0,0,0,0,0,0,0,0,0,0,0,0,0,0,0,0,0,0,0,0,0,0"/>
                </v:shape>
                <v:shape id="Freeform 429" o:spid="_x0000_s1239" style="position:absolute;left:13906;top:19431;width:1127;height:1301;visibility:visible;mso-wrap-style:square;v-text-anchor:top" coordsize="71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" path="m67,20l63,14,57,8,51,4,45,2,37,,31,,23,2,17,6r-6,4l7,16,4,24,2,30,,38r,8l2,54r2,8l9,68r4,6l19,78r6,2l33,82r6,l47,80r6,-4l59,72r4,-6l67,60r2,-8l71,44r,-8l69,28,67,20xe" fillcolor="white [3212]" stroked="f">
                  <v:path arrowok="t" o:connecttype="custom" o:connectlocs="106377,31738;100026,22217;90500,12695;80974,6348;71447,3174;58746,0;49219,0;36518,3174;26991,9521;17465,15869;11114,25391;6351,38086;3175,47607;0,60303;0,72998;3175,85693;6351,98389;14289,107910;20640,117432;30167,123779;39693,126953;52395,130127;61921,130127;74623,126953;84149,120606;93675,114258;100026,104736;106377,95215;109553,82520;112728,69824;112728,57129;109553,44434;106377,31738" o:connectangles="0,0,0,0,0,0,0,0,0,0,0,0,0,0,0,0,0,0,0,0,0,0,0,0,0,0,0,0,0,0,0,0,0"/>
                </v:shape>
                <v:shape id="Freeform 430" o:spid="_x0000_s1240" style="position:absolute;left:14406;top:15621;width:1143;height:1301;visibility:visible;mso-wrap-style:square;v-text-anchor:top" coordsize="72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" path="m66,20l64,14,58,8,52,4,46,2,38,,32,,24,2,18,6r-6,4l8,16,4,24,,30r,8l,46r2,8l4,62r4,6l12,74r6,4l26,80r6,2l40,82r6,-2l54,76r4,-4l64,66r4,-6l70,52r2,-8l72,36,70,28,66,20xe" fillcolor="white [3212]" stroked="f">
                  <v:path arrowok="t" o:connecttype="custom" o:connectlocs="104790,31738;101614,22217;92088,12695;82562,6348;73035,3174;60333,0;50807,0;38105,3174;28579,9521;19053,15869;12702,25391;6351,38086;0,47607;0,60303;0,72998;3175,85693;6351,98389;12702,107910;19053,117432;28579,123779;41281,126953;50807,130127;63509,130127;73035,126953;85737,120606;92088,114258;101614,104736;107965,95215;111141,82520;114316,69824;114316,57129;111141,44434;104790,31738" o:connectangles="0,0,0,0,0,0,0,0,0,0,0,0,0,0,0,0,0,0,0,0,0,0,0,0,0,0,0,0,0,0,0,0,0"/>
                </v:shape>
                <v:shape id="Freeform 431" o:spid="_x0000_s1241" style="position:absolute;left:10001;top:17621;width:1143;height:1269;visibility:visible;mso-wrap-style:square;v-text-anchor:top" coordsize="72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" path="m66,20l64,14,58,8,52,4,47,,39,,31,,25,2,18,6r-6,4l8,14,4,22,2,28,,36r,8l2,52r2,8l8,66r4,6l20,76r7,2l33,80r8,l49,78r5,-4l58,70r6,-6l68,58r2,-8l72,42r,-8l70,26,66,20xe" fillcolor="white [3212]" stroked="f">
                  <v:path arrowok="t" o:connecttype="custom" o:connectlocs="104790,31738;101614,22217;92088,12695;82562,6348;74623,0;61921,0;49219,0;39693,3174;28579,9521;19053,15869;12702,22217;6351,34912;3175,44434;0,57129;0,69824;3175,82519;6351,95215;12702,104736;19053,114258;31754,120605;42869,123779;52395,126953;65097,126953;77798,123779;85737,117432;92088,111084;101614,101562;107965,92041;111141,79346;114316,66650;114316,53955;111141,41260;104790,31738" o:connectangles="0,0,0,0,0,0,0,0,0,0,0,0,0,0,0,0,0,0,0,0,0,0,0,0,0,0,0,0,0,0,0,0,0"/>
                </v:shape>
                <v:shape id="Freeform 432" o:spid="_x0000_s1242" style="position:absolute;top:21713;width:11510;height:2269;visibility:visible;mso-wrap-style:square;v-text-anchor:top" coordsize="719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" path="m52,65l88,57r36,-7l160,46r36,-2l234,42r36,l305,44r35,2l374,50r34,3l440,59r32,6l501,73r28,6l557,87r26,8l608,101r22,8l650,115r18,6l681,127r14,6l705,137r8,2l717,141r2,2l691,121,662,101,630,85,599,69,567,55,535,44,503,34,472,26,440,18,406,12,376,6,342,4,311,,280,,250,,218,,190,,160,2,134,6,106,8,81,12,57,16,34,22,12,26,,30,,81,16,75,52,65xe" fillcolor="white [3212]" stroked="f">
                  <v:path arrowok="t" o:connecttype="custom" o:connectlocs="83249,103150;140883,90454;198518,79346;256152,72998;313786,69824;374622,66650;432256,66650;488289,69824;544323,72998;598755,79346;653187,84107;704417,93628;755648,103150;802075,115845;846902,125366;891728,138062;933353,150757;973377,160279;1008598,172974;1040617,182495;1069434,192017;1090246,201538;1112659,211060;1128669,217408;1141476,220581;1147880,223755;1151082,226929;1106255,192017;1059828,160279;1008598,134888;958968,109497;907738,87280;856507,69824;805277,53955;755648,41260;704417,28564;649985,19043;601957,9521;547524,6348;497895,0;448266,0;400237,0;349007,0;304180,0;256152,3174;214527,9521;169701,12695;129677,19043;91254,25391;54432,34912;19211,41260;0,47607;0,128540;25615,119019;83249,103150" o:connectangles="0,0,0,0,0,0,0,0,0,0,0,0,0,0,0,0,0,0,0,0,0,0,0,0,0,0,0,0,0,0,0,0,0,0,0,0,0,0,0,0,0,0,0,0,0,0,0,0,0,0,0,0,0,0,0"/>
                </v:shape>
                <v:shape id="Freeform 433" o:spid="_x0000_s1243" style="position:absolute;left:10096;top:15144;width:175;height:191;visibility:visible;mso-wrap-style:square;v-text-anchor:top" coordsize="11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" path="m9,l5,,2,,,2,,4,,6,,8r,2l2,12r3,l9,12r2,-2l11,8r,-2l11,4r,-2l9,xe" fillcolor="white [3212]" stroked="f">
                  <v:path arrowok="t" o:connecttype="custom" o:connectlocs="14290,0;7939,0;3175,0;0,3174;0,6348;0,9522;0,12695;0,15869;3175,19043;7939,19043;14290,19043;17465,15869;17465,12695;17465,9522;17465,6348;17465,3174;14290,0" o:connectangles="0,0,0,0,0,0,0,0,0,0,0,0,0,0,0,0,0"/>
                </v:shape>
                <v:shape id="Freeform 434" o:spid="_x0000_s1244" style="position:absolute;left:8763;top:11715;width:476;height:492;visibility:visible;mso-wrap-style:square;v-text-anchor:top" coordsize="30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" path="m26,6l20,2,14,,9,2,5,6,3,9,,15r3,6l5,27r4,4l14,31r6,l26,27r2,-6l30,15,28,9,26,6xe" fillcolor="white [3212]" stroked="f">
                  <v:path arrowok="t" o:connecttype="custom" o:connectlocs="41281,9521;31755,3174;22228,0;14290,3174;7939,9521;4763,14282;0,23804;4763,33325;7939,42846;14290,49194;22228,49194;31755,49194;41281,42846;44457,33325;47632,23804;44457,14282;41281,9521" o:connectangles="0,0,0,0,0,0,0,0,0,0,0,0,0,0,0,0,0"/>
                </v:shape>
                <v:shape id="Freeform 435" o:spid="_x0000_s1245" style="position:absolute;left:5334;top:13049;width:444;height:476;visibility:visible;mso-wrap-style:square;v-text-anchor:top" coordsize="28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" path="m24,4l20,,14,,8,,4,4,,8r,8l,22r4,4l8,30r6,l20,30r4,-4l26,22r2,-6l26,8,24,4xe" fillcolor="white [3212]" stroked="f">
                  <v:path arrowok="t" o:connecttype="custom" o:connectlocs="38105,6348;31754,0;22228,0;12702,0;6351,6348;0,12695;0,25390;0,34912;6351,41259;12702,47607;22228,47607;31754,47607;38105,41259;41281,34912;44456,25390;41281,12695;38105,6348" o:connectangles="0,0,0,0,0,0,0,0,0,0,0,0,0,0,0,0,0"/>
                </v:shape>
                <v:shape id="Freeform 436" o:spid="_x0000_s1246" style="position:absolute;left:11620;top:16478;width:699;height:777;visibility:visible;mso-wrap-style:square;v-text-anchor:top" coordsize="44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" path="m38,8l32,2,22,,14,2,8,8,2,16,,26r2,8l8,42r6,5l22,49,32,47r6,-5l42,34r2,-8l42,16,38,8xe" fillcolor="white [3212]" stroked="f">
                  <v:path arrowok="t" o:connecttype="custom" o:connectlocs="60334,12695;50807,3174;34930,0;22228,3174;12702,12695;3175,25391;0,41260;3175,53955;12702,66651;22228,74585;34930,77759;50807,74585;60334,66651;66685,53955;69860,41260;66685,25391;60334,12695" o:connectangles="0,0,0,0,0,0,0,0,0,0,0,0,0,0,0,0,0"/>
                </v:shape>
                <v:shape id="Freeform 437" o:spid="_x0000_s1247" style="position:absolute;left:14097;top:14001;width:571;height:603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" path="m32,4l26,,18,,12,,6,4,2,12,,18r2,8l6,32r6,4l18,38r8,-2l32,32r4,-6l36,18r,-6l32,4xe" fillcolor="white [3212]" stroked="f">
                  <v:path arrowok="t" o:connecttype="custom" o:connectlocs="50807,6348;41281,0;28579,0;19053,0;9526,6348;3175,19043;0,28565;3175,41260;9526,50781;19053,57129;28579,60303;41281,57129;50807,50781;57158,41260;57158,28565;57158,19043;50807,6348" o:connectangles="0,0,0,0,0,0,0,0,0,0,0,0,0,0,0,0,0"/>
                </v:shape>
                <v:shape id="Freeform 438" o:spid="_x0000_s1248" style="position:absolute;left:12382;top:12382;width:413;height:444;visibility:visible;mso-wrap-style:square;v-text-anchor:top" coordsize="26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" path="m22,4l18,,12,,8,,4,4,2,8,,14r2,6l4,24r4,2l12,28r6,-2l22,24r2,-4l26,14,24,8,22,4xe" fillcolor="white [3212]" stroked="f">
                  <v:path arrowok="t" o:connecttype="custom" o:connectlocs="34930,6348;28579,0;19053,0;12702,0;6351,6348;3175,12695;0,22217;3175,31739;6351,38086;12702,41260;19053,44434;28579,41260;34930,38086;38106,31739;41281,22217;38106,12695;34930,6348" o:connectangles="0,0,0,0,0,0,0,0,0,0,0,0,0,0,0,0,0"/>
                </v:shape>
                <v:shape id="Freeform 439" o:spid="_x0000_s1249" style="position:absolute;left:10191;top:19431;width:381;height:476;visibility:visible;mso-wrap-style:square;v-text-anchor:top" coordsize="24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" path="m22,6l16,2,12,,6,2,2,6,,10r,6l,20r2,6l6,28r6,2l16,28r6,-2l24,20r,-4l24,10,22,6xe" fillcolor="white [3212]" stroked="f">
                  <v:path arrowok="t" o:connecttype="custom" o:connectlocs="34930,9521;25403,3174;19053,0;9526,3174;3175,9521;0,15869;0,25390;0,31738;3175,41259;9526,44433;19053,47607;25403,44433;34930,41259;38105,31738;38105,25390;38105,15869;34930,9521" o:connectangles="0,0,0,0,0,0,0,0,0,0,0,0,0,0,0,0,0"/>
                </v:shape>
                <v:shape id="Freeform 440" o:spid="_x0000_s1250" style="position:absolute;left:11525;top:2762;width:159;height:190;visibility:visible;mso-wrap-style:square;v-text-anchor:top" coordsize="10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" path="m8,l4,,2,,,2,,4,,6,,8r,2l2,12r2,l8,12r2,-2l10,8r,-2l10,4r,-2l8,xe" fillcolor="white [3212]" stroked="f">
                  <v:path arrowok="t" o:connecttype="custom" o:connectlocs="12702,0;6351,0;3175,0;0,3174;0,6348;0,9522;0,12695;0,15869;3175,19043;6351,19043;12702,19043;15877,15869;15877,12695;15877,9522;15877,6348;15877,3174;12702,0" o:connectangles="0,0,0,0,0,0,0,0,0,0,0,0,0,0,0,0,0"/>
                </v:shape>
                <v:shape id="Freeform 441" o:spid="_x0000_s1251" style="position:absolute;left:6762;top:666;width:445;height:476;visibility:visible;mso-wrap-style:square;v-text-anchor:top" coordsize="28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" path="m24,4l20,,14,,8,,4,4,,8r,8l,22r4,4l8,30r6,l20,30r4,-4l26,22r2,-6l26,8,24,4xe" fillcolor="white [3212]" stroked="f">
                  <v:path arrowok="t" o:connecttype="custom" o:connectlocs="38105,6348;31754,0;22228,0;12702,0;6351,6348;0,12695;0,25390;0,34912;6351,41259;12702,47607;22228,47607;31754,47607;38105,41259;41281,34912;44456,25390;41281,12695;38105,6348" o:connectangles="0,0,0,0,0,0,0,0,0,0,0,0,0,0,0,0,0"/>
                </v:shape>
                <v:shape id="Freeform 442" o:spid="_x0000_s1252" style="position:absolute;left:14382;top:3048;width:699;height:793;visibility:visible;mso-wrap-style:square;v-text-anchor:top" coordsize="44,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" path="m38,8l32,2,22,,14,2,8,8,2,16,,26r2,8l8,42r6,6l22,50,32,48r6,-6l42,34r2,-8l42,16,38,8xe" fillcolor="white [3212]" stroked="f">
                  <v:path arrowok="t" o:connecttype="custom" o:connectlocs="60334,12695;50807,3174;34930,0;22228,3174;12702,12695;3175,25391;0,41260;3175,53955;12702,66651;22228,76172;34930,79346;50807,76172;60334,66651;66685,53955;69860,41260;66685,25391;60334,12695" o:connectangles="0,0,0,0,0,0,0,0,0,0,0,0,0,0,0,0,0"/>
                </v:shape>
                <v:shape id="Freeform 443" o:spid="_x0000_s1253" style="position:absolute;left:15621;top:1619;width:571;height:603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" path="m32,4l26,,18,,12,,6,4,2,12,,18r2,8l6,32r6,4l18,38r8,-2l32,32r4,-6l36,18r,-6l32,4xe" fillcolor="white [3212]" stroked="f">
                  <v:path arrowok="t" o:connecttype="custom" o:connectlocs="50807,6348;41281,0;28579,0;19053,0;9526,6348;3175,19043;0,28565;3175,41260;9526,50781;19053,57129;28579,60303;41281,57129;50807,50781;57158,41260;57158,28565;57158,19043;50807,6348" o:connectangles="0,0,0,0,0,0,0,0,0,0,0,0,0,0,0,0,0"/>
                </v:shape>
                <v:shape id="Freeform 444" o:spid="_x0000_s1254" style="position:absolute;left:11620;top:7048;width:397;height:492;visibility:visible;mso-wrap-style:square;v-text-anchor:top" coordsize="25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" path="m23,7l17,2,13,,6,2,3,7,,11r,6l,21r3,6l6,29r7,2l17,29r6,-2l25,21r,-4l25,11,23,7xe" fillcolor="white [3212]" stroked="f">
                  <v:path arrowok="t" o:connecttype="custom" o:connectlocs="36518,11108;26991,3174;20640,0;9526,3174;4763,11108;0,17456;0,26977;0,33325;4763,42846;9526,46020;20640,49194;26991,46020;36518,42846;39693,33325;39693,26977;39693,17456;36518,11108" o:connectangles="0,0,0,0,0,0,0,0,0,0,0,0,0,0,0,0,0"/>
                </v:shape>
                <v:shape id="Freeform 445" o:spid="_x0000_s1255" style="position:absolute;top:9140;width:6382;height:11617;visibility:visible;mso-wrap-style:square;v-text-anchor:top" coordsize="396,7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" path="m20,664r16,l53,664r14,l79,664r15,l102,664r4,2l104,668r-6,6l92,682r-5,10l81,704r,12l87,724r9,4l110,730r16,2l144,732r18,-2l176,732r12,-2l192,724r2,-10l194,704r-4,-10l188,684r-4,-6l182,676r-2,-14l180,652r6,-8l194,640r10,-2l216,638r14,l247,640r16,4l281,648r17,2l316,654r18,2l350,658r14,l378,656r10,-4l394,646r2,-6l394,634r-4,-8l384,619r-10,-8l364,601,352,591r-12,-8l328,573,316,563r-12,-8l294,547r-9,-8l277,531,267,517r-8,-11l255,492r,-12l261,468r8,-8l283,452r19,-6l316,438r6,-8l316,420,306,410,290,398,271,385,251,371,232,355,218,339,206,325r-6,-14l196,299r,-10l198,280r6,-6l210,268r8,-4l226,260r6,-2l236,254r,-4l232,244r-6,-10l214,224,198,208,184,186,170,161,160,133,148,105,142,81,136,60,134,44r,-12l130,22,124,12,118,4,114,r-6,l106,4r,8l104,30,96,58,85,91,71,127,55,165,36,196,24,220,12,234r-6,8l,248r,l,266r,l6,274r8,8l24,293r12,18l34,331,24,349,8,367,,375,,480r10,8l20,502r4,6l22,517r-6,6l8,531,,537,,662r2,l20,664xe" fillcolor="white [3212]" stroked="f">
                  <v:path arrowok="t" o:connecttype="custom" o:connectlocs="85422,1053710;151503,1053710;167620,1060058;140220,1098143;140220,1148925;203078,1161620;283664,1161620;312676,1133056;303005,1085448;290111,1050536;312676,1015624;370698,1012450;452896,1028319;538318,1041015;609234,1041015;638245,1015624;618904,982299;567329,937865;509307,893432;459343,855346;417438,802978;420661,742675;486742,707763;509307,666503;436779,610961;351357,537963;315899,474487;328793,434814;364251,412597;380368,396728;344910,355468;273994,255493;228866,128540;215972,50781;190184,6348;170843,6348;154726,92041;88645,261841;19341,371338;0,393554;9670,434814;58022,493530;12894,582397;16117,774413;35458,820434;0,852172;32235,1053710" o:connectangles="0,0,0,0,0,0,0,0,0,0,0,0,0,0,0,0,0,0,0,0,0,0,0,0,0,0,0,0,0,0,0,0,0,0,0,0,0,0,0,0,0,0,0,0,0,0,0"/>
                </v:shape>
                <v:shape id="Freeform 446" o:spid="_x0000_s1256" style="position:absolute;left:1714;top:18669;width:1048;height:1761;visibility:visible;mso-wrap-style:square;v-text-anchor:top" coordsize="66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" path="m22,r,10l18,37,12,71,,99r36,12l44,89r22,16l52,22,22,xe" fillcolor="#ed7d31 [3205]" stroked="f">
                  <v:path arrowok="t" o:connecttype="custom" o:connectlocs="34930,0;34930,15869;28579,58716;19053,112671;0,157104;57158,176147;69860,141235;104790,166626;82562,34912;34930,0" o:connectangles="0,0,0,0,0,0,0,0,0,0"/>
                </v:shape>
                <v:shape id="Freeform 447" o:spid="_x0000_s1257" style="position:absolute;top:9523;width:5858;height:9855;visibility:visible;mso-wrap-style:square;v-text-anchor:top" coordsize="363,6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" path="m94,621r4,-2l104,617r8,-2l122,611r14,-2l150,605r16,-2l184,601r22,-2l228,599r24,l278,599r25,2l331,605r32,6l357,607,341,596,319,578,293,554,270,526,250,493,238,458r,-38l301,406r-6,-4l282,394,262,380,240,361,216,337,194,309,178,277r-8,-33l220,222r-4,l208,218,194,208,178,190,160,162,144,123,130,69,120,r,8l118,32r-8,31l102,103,88,143,71,180,46,212,18,230r51,18l69,254r,11l65,287r-4,24l51,337,36,365,14,388,,396r,22l28,440r2,2l32,444r4,4l38,454r4,6l46,470r,8l46,490r-6,12l34,514,24,527,8,540,,546r,65l92,621r2,xe" fillcolor="#a8d08d [1945]" stroked="f">
                  <v:path arrowok="t" o:connecttype="custom" o:connectlocs="158166,982299;180761,975952;219496,966430;267914,956909;332472,950561;406713,950561;489024,953735;585860,969604;550353,945800;472884,879150;403485,782348;384118,666503;476112,637939;422852,603027;348611,534790;287281,439575;355067,352295;335699,345947;287281,301513;232407,195190;193673,0;190445,50781;164622,163452;114590,285644;29051,364990;111362,403076;104906,455444;82311,534790;22595,615722;0,663330;48418,701416;58102,710937;67785,729980;74241,758544;64558,796630;38735,836303;0,866455;148482,985473" o:connectangles="0,0,0,0,0,0,0,0,0,0,0,0,0,0,0,0,0,0,0,0,0,0,0,0,0,0,0,0,0,0,0,0,0,0,0,0,0,0"/>
                </v:shape>
                <v:shape id="Freeform 448" o:spid="_x0000_s1258" style="position:absolute;left:2000;top:12001;width:508;height:1079;visibility:visible;mso-wrap-style:square;v-text-anchor:top" coordsize="32,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" path="m22,44l18,34,12,24,8,16,4,8,2,r,l,32,4,52r8,12l14,68,32,56,28,52,22,44xe" fillcolor="#70ad47 [3209]" stroked="f">
                  <v:path arrowok="t" o:connecttype="custom" o:connectlocs="34930,69824;28579,53955;19053,38086;12702,25391;6351,12695;3175,0;3175,0;0,50781;6351,82519;19053,101562;22228,107910;50807,88867;44456,82519;34930,69824" o:connectangles="0,0,0,0,0,0,0,0,0,0,0,0,0,0"/>
                </v:shape>
                <v:shape id="Freeform 449" o:spid="_x0000_s1259" style="position:absolute;left:2381;top:13906;width:1222;height:1920;visibility:visible;mso-wrap-style:square;v-text-anchor:top" coordsize="77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" path="m48,88l34,70,24,50,14,32,8,16,4,4,2,,,16,2,34,6,52r6,18l18,84r6,12l28,105r2,2l30,121r10,l48,121r9,-2l63,117r6,-2l73,113r2,l77,113,63,103,48,88xe" fillcolor="#70ad47 [3209]" stroked="f">
                  <v:path arrowok="t" o:connecttype="custom" o:connectlocs="76211,139648;53983,111084;38105,79345;22228,50781;12702,25391;6351,6348;3175,0;0,25391;3175,53955;9526,82519;19053,111084;28579,133300;38105,152343;44456,166625;47632,169799;47632,192016;63509,192016;76211,192016;90500,188842;100027,185668;109553,182495;115904,179321;119080,179321;122255,179321;100027,163452;76211,139648" o:connectangles="0,0,0,0,0,0,0,0,0,0,0,0,0,0,0,0,0,0,0,0,0,0,0,0,0,0"/>
                </v:shape>
                <v:shape id="Freeform 450" o:spid="_x0000_s1260" style="position:absolute;left:1809;top:16573;width:2366;height:2333;visibility:visible;mso-wrap-style:square;v-text-anchor:top" coordsize="149,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" path="m110,83l102,61,96,43,94,26r,-12l96,4,96,,88,16,82,34,80,49r,18l82,83r2,10l86,103r2,2l72,107r-16,4l42,119r-14,6l16,133r-8,8l2,145,,147r6,-4l14,139r10,-2l34,133r12,-2l58,129r12,-2l84,127r12,-2l108,123r10,l128,123r9,-2l143,121r4,l149,121,126,103,110,83xe" fillcolor="#70ad47 [3209]" stroked="f">
                  <v:path arrowok="t" o:connecttype="custom" o:connectlocs="174650,131714;161948,96802;152422,68237;149246,41260;149246,22217;152422,6348;152422,0;139720,25391;130193,53955;127018,77759;127018,106323;130193,131714;133369,147583;136544,163452;139720,166626;114316,169800;88913,176147;66684,188842;44456,198364;25404,211059;12702,223755;3175,230102;0,233276;9526,226928;22228,220581;38105,217407;53983,211059;73035,207885;92088,204712;111141,201538;133369,201538;152422,198364;171474,195190;187352,195190;203229,195190;217518,192016;227045,192016;233396,192016;236571,192016;200053,163452;174650,131714" o:connectangles="0,0,0,0,0,0,0,0,0,0,0,0,0,0,0,0,0,0,0,0,0,0,0,0,0,0,0,0,0,0,0,0,0,0,0,0,0,0,0,0,0"/>
                </v:shape>
                <v:shape id="Freeform 451" o:spid="_x0000_s1261" style="position:absolute;left:3429;top:4857;width:206;height:222;visibility:visible;mso-wrap-style:square;v-text-anchor:top" coordsize="13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" path="m11,2l9,2,7,,5,2,2,2,,4,,6r,4l2,12r3,2l7,14r2,l11,12r2,-2l13,6r,-2l11,2xe" fillcolor="white [3212]" stroked="f">
                  <v:path arrowok="t" o:connecttype="custom" o:connectlocs="17465,3174;14289,3174;11114,0;7938,3174;3175,3174;0,6348;0,9522;0,15869;3175,19043;7938,22217;11114,22217;14289,22217;17465,19043;20640,15869;20640,9522;20640,6348;17465,3174" o:connectangles="0,0,0,0,0,0,0,0,0,0,0,0,0,0,0,0,0"/>
                </v:shape>
                <v:shape id="Freeform 452" o:spid="_x0000_s1262" style="position:absolute;left:5810;top:9525;width:508;height:571;visibility:visible;mso-wrap-style:square;v-text-anchor:top" coordsize="32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" path="m26,6l22,2,16,,10,2,4,6,,12r,6l,24r4,6l10,34r6,2l22,34r4,-4l30,24r2,-6l30,12,26,6xe" fillcolor="white [3212]" stroked="f">
                  <v:path arrowok="t" o:connecttype="custom" o:connectlocs="41281,9522;34930,3174;25404,0;15877,3174;6351,9522;0,19043;0,28565;0,38086;6351,47608;15877,53955;25404,57129;34930,53955;41281,47608;47632,38086;50807,28565;47632,19043;41281,9522" o:connectangles="0,0,0,0,0,0,0,0,0,0,0,0,0,0,0,0,0"/>
                </v:shape>
                <v:shape id="Freeform 453" o:spid="_x0000_s1263" style="position:absolute;left:3810;top:11525;width:476;height:492;visibility:visible;mso-wrap-style:square;v-text-anchor:top" coordsize="30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" path="m26,4l20,2,14,,8,2,4,4,2,10,,16r2,5l4,27r4,2l14,31r6,-2l26,27r2,-6l30,16,28,10,26,4xe" fillcolor="white [3212]" stroked="f">
                  <v:path arrowok="t" o:connecttype="custom" o:connectlocs="41281,6348;31755,3174;22228,0;12702,3174;6351,6348;3175,15869;0,25390;3175,33325;6351,42846;12702,46020;22228,49194;31755,46020;41281,42846;44457,33325;47632,25390;44457,15869;41281,6348" o:connectangles="0,0,0,0,0,0,0,0,0,0,0,0,0,0,0,0,0"/>
                </v:shape>
                <v:shape id="Freeform 454" o:spid="_x0000_s1264" style="position:absolute;left:381;top:8001;width:285;height:238;visibility:visible;mso-wrap-style:square;v-text-anchor:top" coordsize="18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" path="m14,2l12,,8,,4,,2,2,,4,,8r,4l2,14r2,1l8,15r4,l14,14r2,-2l18,8,16,4,14,2xe" fillcolor="white [3212]" stroked="f">
                  <v:path arrowok="t" o:connecttype="custom" o:connectlocs="22228,3174;19053,0;12702,0;6351,0;3175,3174;0,6348;0,12695;0,19043;3175,22217;6351,23804;12702,23804;19053,23804;22228,22217;25404,19043;28579,12695;25404,6348;22228,3174" o:connectangles="0,0,0,0,0,0,0,0,0,0,0,0,0,0,0,0,0"/>
                </v:shape>
                <v:shape id="Freeform 455" o:spid="_x0000_s1265" style="position:absolute;left:2762;top:14287;width:524;height:571;visibility:visible;mso-wrap-style:square;v-text-anchor:top" coordsize="33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" path="m27,6l22,2,16,,10,2,4,6,,12r,6l,24r4,6l10,34r6,2l22,34r5,-4l31,24r2,-6l31,12,27,6xe" fillcolor="white [3212]" stroked="f">
                  <v:path arrowok="t" o:connecttype="custom" o:connectlocs="42869,9522;34930,3174;25404,0;15877,3174;6351,9522;0,19043;0,28565;0,38086;6351,47608;15877,53955;25404,57129;34930,53955;42869,47608;49220,38086;52395,28565;49220,19043;42869,9522" o:connectangles="0,0,0,0,0,0,0,0,0,0,0,0,0,0,0,0,0"/>
                </v:shape>
                <v:shape id="Freeform 456" o:spid="_x0000_s1266" style="position:absolute;left:8477;top:5429;width:794;height:825;visibility:visible;mso-wrap-style:square;v-text-anchor:top" coordsize="50,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" path="m42,6l34,2,24,,16,2,8,6,2,16,,26,2,36r6,8l16,50r8,2l34,50r8,-6l48,36,50,26,48,16,42,6xe" fillcolor="white [3212]" stroked="f">
                  <v:path arrowok="t" o:connecttype="custom" o:connectlocs="66684,9521;53982,3174;38105,0;25404,3174;12702,9521;3175,25390;0,41260;3175,57129;12702,69824;25404,79345;38105,82519;53982,79345;66684,69824;76211,57129;79386,41260;76211,25390;66684,9521" o:connectangles="0,0,0,0,0,0,0,0,0,0,0,0,0,0,0,0,0"/>
                </v:shape>
              </v:group>
              <v:group id="Holiday card" o:spid="_x0000_s1267" style="position:absolute;left:72866;width:18377;height:32010" coordsize="18368,320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">
                <v:rect id="Rectangle 3233" o:spid="_x0000_s1268" style="position:absolute;width:18290;height:141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" fillcolor="#bdd6ee [1300]" stroked="f"/>
                <v:shape id="Freeform 399" o:spid="_x0000_s1269" style="position:absolute;top:3808;width:18286;height:20487;visibility:visible;mso-wrap-style:square;v-text-anchor:top" coordsize="1150,1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" path="m1148,20l1114,4,1078,r-39,4l999,20,959,48,917,91r-39,58l841,212r-38,60l765,325r-36,50l695,418r-33,38l628,488r-33,25l565,533r-28,12l509,551r-24,-2l460,541,438,525,418,502,400,470,384,438,368,416,356,402r-10,-7l334,395r-11,5l315,410r-10,14l295,442r-10,20l276,484r-12,22l250,529r-14,20l218,569r-20,18l178,597r-20,l138,589,120,573,100,553,83,529,65,506,46,480,28,456,12,436,,426r,865l6,1291r18,l46,1291r29,-2l106,1289r38,-2l184,1283r44,-4l278,1277r50,-6l380,1267r54,-6l491,1257r56,-6l606,1245r60,-6l723,1233r58,-6l837,1221r58,-6l947,1211r54,-6l1049,1199r47,-4l1140,1189r10,-2l1150,22r-2,-2xe" fillcolor="#9cc2e5 [1940]" stroked="f">
                  <v:path arrowok="t" o:connecttype="custom" o:connectlocs="1771373,6348;1652116,6348;1524908,76172;1396109,236450;1276852,431640;1159184,595092;1052647,723632;946111,814086;853885,864867;771199,871215;696465,833129;636041,745849;585157,660156;550175,626830;513603,634765;484981,672851;453179,733154;419787,802978;375264,871215;314840,931518;251236,947387;190812,909301;131978,839477;73145,761718;19081,691894;0,2048704;38162,2048704;119258,2045530;228975,2042356;362543,2029661;521553,2016966;690104,2001097;869786,1985228;1059008,1966185;1241869,1947142;1423141,1928099;1591692,1912230;1742752,1896360;1828617,1883665;1825437,31738" o:connectangles="0,0,0,0,0,0,0,0,0,0,0,0,0,0,0,0,0,0,0,0,0,0,0,0,0,0,0,0,0,0,0,0,0,0,0,0,0,0,0,0"/>
                </v:shape>
                <v:shape id="Freeform 400" o:spid="_x0000_s1270" style="position:absolute;top:15898;width:18354;height:10696;visibility:visible;mso-wrap-style:square;v-text-anchor:top" coordsize="1150,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" path="m1144,48r-24,21l1098,93r-20,29l1057,152r-22,30l1013,209r-26,22l957,245r-34,8l885,245,841,227,789,192,729,138,699,108,666,82,636,60,603,42,571,26,539,16,507,8,478,2,448,,416,,386,2,358,8r-29,6l301,22,274,32,246,45,220,58,196,72,172,86r-24,16l124,117r-20,19l83,152,65,168,46,184,30,201,12,217,,231,,673r4,l46,673r46,-4l142,661r54,-8l254,645r57,-11l374,622r62,-14l501,594r64,-16l632,562r63,-18l759,529r64,-18l885,495r58,-18l1001,459r54,-16l1104,429r46,-13l1150,46r-6,2xe" fillcolor="white [3212]" stroked="f">
                  <v:path arrowok="t" o:connecttype="custom" o:connectlocs="1787603,109660;1720568,193891;1651937,289247;1575325,367121;1473176,402085;1342298,360764;1163538,219319;1062985,130320;962433,66749;860284,25428;762923,3179;663967,0;571394,12714;480418,34964;392634,71517;312830,114427;236219,162106;165992,216141;103745,266997;47882,319443;0,367121;6384,1069579;146839,1063222;312830,1037794;496379,1007597;695888,966276;901782,918598;1109271,864563;1313569,812117;1505098,758082;1683858,704047;1835485,661136;1825909,76285" o:connectangles="0,0,0,0,0,0,0,0,0,0,0,0,0,0,0,0,0,0,0,0,0,0,0,0,0,0,0,0,0,0,0,0,0"/>
                </v:shape>
                <v:shape id="Freeform 401" o:spid="_x0000_s1271" style="position:absolute;top:20955;width:18258;height:11076;visibility:visible;mso-wrap-style:square;v-text-anchor:top" coordsize="1150,6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" path="m1112,38r-38,32l1041,104r-30,37l981,177r-28,32l925,238r-28,24l867,274r-32,4l799,268,761,242,717,201,693,177,670,151,642,131,616,111,587,94,557,78,527,62,497,50,466,38,434,28,402,18,368,12,334,6,301,2,268,,234,,202,,168,2,134,6r-32,8l71,20,38,28,6,38,,40,,698r364,l374,692r16,-12l406,668r26,-17l456,633r25,-14l509,605r26,-10l563,585r26,-6l616,571r28,-2l672,565r25,l725,563r26,2l779,565r28,4l833,571r26,4l886,579r27,6l939,589r26,6l991,601r26,4l1041,611r26,6l1090,621r24,4l1138,629r12,2l1150,14r-38,24xe" fillcolor="#9cc2e5 [1940]" stroked="f">
                  <v:path arrowok="t" o:connecttype="custom" o:connectlocs="1705214,111084;1605188,223755;1513100,331665;1424187,415771;1325748,441162;1208257,384033;1100292,280884;1019318,207886;931993,149170;836730,98389;739879,60303;638264,28564;530299,9521;425510,0;320720,0;212755,9521;112728,31738;9526,60303;0,1107665;593808,1098144;644615,1060058;724002,1004516;808151,960082;893888,928344;978037,906127;1066950,896606;1151099,893432;1236836,896606;1322573,906127;1406722,918822;1490872,934692;1573433,953734;1652819,969604;1730618,985473;1806828,998168;1825881,22217" o:connectangles="0,0,0,0,0,0,0,0,0,0,0,0,0,0,0,0,0,0,0,0,0,0,0,0,0,0,0,0,0,0,0,0,0,0,0,0"/>
                </v:shape>
                <v:shape id="Freeform 402" o:spid="_x0000_s1272" style="position:absolute;left:8477;top:16287;width:270;height:413;visibility:visible;mso-wrap-style:square;v-text-anchor:top" coordsize="17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" path="m6,r,2l6,8,4,16,,24r10,2l12,20r5,4l12,6,6,xe" fillcolor="#ed7d31 [3205]" stroked="f">
                  <v:path arrowok="t" o:connecttype="custom" o:connectlocs="9526,0;9526,3174;9526,12695;6351,25391;0,38086;15877,41260;19052,31738;26991,38086;19052,9522;9526,0" o:connectangles="0,0,0,0,0,0,0,0,0,0"/>
                </v:shape>
                <v:shape id="Freeform 403" o:spid="_x0000_s1273" style="position:absolute;left:7715;top:14192;width:1714;height:2269;visibility:visible;mso-wrap-style:square;v-text-anchor:top" coordsize="10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" path="m104,137r-6,-4l92,129r-4,-8l82,113r-2,-8l80,97,94,95r,-2l90,91,86,87,80,83,74,78,70,72,66,66,64,58,76,52,72,50,66,44,57,30,53,,51,8,47,24,41,42,27,54r12,4l39,62,37,72,33,85,21,95r10,4l31,99r2,4l35,107r,4l33,119r-6,6l15,131,,139r45,4l45,143r4,-2l56,141r8,-2l72,139r10,l96,139r12,2l108,139r-4,-2xe" fillcolor="#c5e0b3 [1305]" stroked="f">
                  <v:path arrowok="t" o:connecttype="custom" o:connectlocs="165123,217408;155597,211060;146070,204712;139720,192017;130193,179322;127018,166626;127018,153931;149246,150757;149246,147583;142895,144409;136544,138062;127018,131714;117491,123779;111141,114258;104790,104736;101614,92041;120667,82520;114316,79346;104790,69824;90500,47607;84149,0;80974,12695;74623,38086;65097,66650;42869,85693;61921,92041;61921,98389;58746,114258;52395,134888;33342,150757;49219,157105;49219,157105;52395,163452;55570,169800;55570,176148;52395,188843;42869,198365;23816,207886;0,220581;71448,226929;71448,226929;77798,223755;88912,223755;101614,220581;114316,220581;130193,220581;152421,220581;171474,223755;171474,220581;165123,217408" o:connectangles="0,0,0,0,0,0,0,0,0,0,0,0,0,0,0,0,0,0,0,0,0,0,0,0,0,0,0,0,0,0,0,0,0,0,0,0,0,0,0,0,0,0,0,0,0,0,0,0,0,0"/>
                </v:shape>
                <v:shape id="Freeform 404" o:spid="_x0000_s1274" style="position:absolute;left:8572;top:14763;width:143;height:254;visibility:visible;mso-wrap-style:square;v-text-anchor:top" coordsize="9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" path="m2,6l,2,,,,8r,6l2,16r,l9,14,4,12,2,6xe" fillcolor="#a8d08d [1945]" stroked="f">
                  <v:path arrowok="t" o:connecttype="custom" o:connectlocs="3176,9522;0,3174;0,0;0,12696;0,22217;3176,25391;3176,25391;14290,22217;6351,19043;3176,9522" o:connectangles="0,0,0,0,0,0,0,0,0,0"/>
                </v:shape>
                <v:shape id="Freeform 405" o:spid="_x0000_s1275" style="position:absolute;left:8572;top:15144;width:270;height:429;visibility:visible;mso-wrap-style:square;v-text-anchor:top" coordsize="17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" path="m6,12l2,4,,,,8r4,8l6,21r1,2l7,27r4,l13,27r2,-2l17,25,11,21,6,12xe" fillcolor="#a8d08d [1945]" stroked="f">
                  <v:path arrowok="t" o:connecttype="custom" o:connectlocs="9526,19043;3175,6348;0,0;0,12695;6351,25391;9526,33325;11114,36499;11114,42847;17465,42847;20640,42847;23816,39673;26991,39673;17465,33325;9526,19043" o:connectangles="0,0,0,0,0,0,0,0,0,0,0,0,0,0"/>
                </v:shape>
                <v:shape id="Freeform 406" o:spid="_x0000_s1276" style="position:absolute;left:8477;top:15811;width:555;height:540;visibility:visible;mso-wrap-style:square;v-text-anchor:top" coordsize="35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" path="m23,10r,-8l23,,18,8r,8l21,22r,2l14,26,6,28,2,32,,34,4,32,8,30r6,l21,28r4,l31,28r2,l35,28,27,18,23,10xe" fillcolor="#a8d08d [1945]" stroked="f">
                  <v:path arrowok="t" o:connecttype="custom" o:connectlocs="36517,15869;36517,3174;36517,0;28579,12695;28579,25391;33342,34912;33342,38086;22228,41260;9526,44434;3175,50781;0,53955;6351,50781;12702,47607;22228,47607;33342,44434;39693,44434;49219,44434;52395,44434;55570,44434;42868,28564;36517,15869" o:connectangles="0,0,0,0,0,0,0,0,0,0,0,0,0,0,0,0,0,0,0,0,0"/>
                </v:shape>
                <v:shape id="Freeform 407" o:spid="_x0000_s1277" style="position:absolute;left:6667;top:16383;width:254;height:412;visibility:visible;mso-wrap-style:square;v-text-anchor:top" coordsize="16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" path="m6,r,2l4,8,2,16,,22r10,4l10,20r6,4l12,4,6,xe" fillcolor="#ed7d31 [3205]" stroked="f">
                  <v:path arrowok="t" o:connecttype="custom" o:connectlocs="9527,0;9527,3174;6351,12695;3176,25391;0,34912;15878,41260;15878,31738;25404,38086;19053,6348;9527,0" o:connectangles="0,0,0,0,0,0,0,0,0,0"/>
                </v:shape>
                <v:shape id="Freeform 408" o:spid="_x0000_s1278" style="position:absolute;left:5905;top:14287;width:1715;height:2269;visibility:visible;mso-wrap-style:square;v-text-anchor:top" coordsize="10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" path="m102,137r-4,-4l92,127r-6,-6l82,113r-4,-8l78,97,94,93r-2,l88,91,84,87,78,83,74,77,68,72,66,64,64,56,76,52r-4,l66,44,58,28,52,,50,8,48,24,40,42,28,54r12,4l40,62,38,72,32,83,20,93r10,4l32,99r,2l34,105r,6l32,117r-6,6l16,131,,139r46,4l46,143r4,-2l56,141r6,-2l72,139r10,l94,139r14,2l106,141r-4,-4xe" fillcolor="#c5e0b3 [1305]" stroked="f">
                  <v:path arrowok="t" o:connecttype="custom" o:connectlocs="161948,217408;155597,211060;146070,201538;136544,192017;130193,179322;123842,166626;123842,153931;149246,147583;146070,147583;139720,144409;133369,138062;123842,131714;117491,122193;107965,114258;104790,101563;101614,88867;120667,82520;114316,82520;104790,69824;92088,44434;82562,0;79386,12695;76211,38086;63509,66650;44456,85693;63509,92041;63509,98389;60333,114258;50807,131714;31754,147583;47632,153931;50807,157105;50807,160279;53983,166626;53983,176148;50807,185669;41281,195191;25404,207886;0,220581;73035,226929;73035,226929;79386,223755;88912,223755;98439,220581;114316,220581;130193,220581;149246,220581;171474,223755;168299,223755;161948,217408" o:connectangles="0,0,0,0,0,0,0,0,0,0,0,0,0,0,0,0,0,0,0,0,0,0,0,0,0,0,0,0,0,0,0,0,0,0,0,0,0,0,0,0,0,0,0,0,0,0,0,0,0,0"/>
                </v:shape>
                <v:shape id="Freeform 409" o:spid="_x0000_s1279" style="position:absolute;left:5143;top:16192;width:238;height:413;visibility:visible;mso-wrap-style:square;v-text-anchor:top" coordsize="15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" path="m6,r,4l6,10,4,18,,24r10,2l12,22r3,4l14,6,6,xe" fillcolor="#ed7d31 [3205]" stroked="f">
                  <v:path arrowok="t" o:connecttype="custom" o:connectlocs="9526,0;9526,6348;9526,15869;6351,28565;0,38086;15877,41260;19053,34912;23816,41260;22228,9522;9526,0" o:connectangles="0,0,0,0,0,0,0,0,0,0"/>
                </v:shape>
                <v:shape id="Freeform 410" o:spid="_x0000_s1280" style="position:absolute;left:4476;top:14097;width:1699;height:2301;visibility:visible;mso-wrap-style:square;v-text-anchor:top" coordsize="107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" path="m103,139r-4,-6l93,129r-6,-6l81,115r-2,-8l79,97,93,95r,-2l89,91,85,87,79,83,73,80,69,72,65,66,63,58,75,52r-4,l65,44,57,30,53,,51,8,47,26,41,44,27,54r12,4l39,62,37,74,33,85,21,95r10,4l31,99r2,4l35,107r,6l33,119r-6,6l15,131,,139r45,6l47,145r4,-2l55,141r8,l71,139r12,l95,141r12,l107,141r-4,-2xe" fillcolor="#c5e0b3 [1305]" stroked="f">
                  <v:path arrowok="t" o:connecttype="custom" o:connectlocs="163535,220581;157184,211059;147658,204711;138132,195190;128605,182495;125430,169799;125430,153930;147658,150756;147658,147583;141307,144409;134956,138061;125430,131714;115904,126953;109553,114258;103202,104736;100026,92041;119079,82519;112728,82519;103202,69824;90500,47607;84149,0;80974,12695;74623,41260;65097,69824;42868,85693;61921,92041;61921,98388;58746,117431;52395,134887;33342,150756;49219,157104;49219,157104;52395,163452;55570,169799;55570,179321;52395,188842;42868,198364;23816,207885;0,220581;71447,230102;74623,230102;80974,226928;87325,223754;100026,223754;112728,220581;131781,220581;150833,223754;169886,223754;169886,223754;163535,220581" o:connectangles="0,0,0,0,0,0,0,0,0,0,0,0,0,0,0,0,0,0,0,0,0,0,0,0,0,0,0,0,0,0,0,0,0,0,0,0,0,0,0,0,0,0,0,0,0,0,0,0,0,0"/>
                </v:shape>
                <v:shape id="Freeform 411" o:spid="_x0000_s1281" style="position:absolute;left:5238;top:14763;width:127;height:222;visibility:visible;mso-wrap-style:square;v-text-anchor:top" coordsize="8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" path="m2,6l,2,,,,6r,6l2,14r,l8,14,4,10,2,6xe" fillcolor="#a8d08d [1945]" stroked="f">
                  <v:path arrowok="t" o:connecttype="custom" o:connectlocs="3176,9522;0,3174;0,0;0,9522;0,19043;3176,22217;3176,22217;12702,22217;6351,15869;3176,9522" o:connectangles="0,0,0,0,0,0,0,0,0,0"/>
                </v:shape>
                <v:shape id="Freeform 412" o:spid="_x0000_s1282" style="position:absolute;left:5334;top:15144;width:254;height:429;visibility:visible;mso-wrap-style:square;v-text-anchor:top" coordsize="16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" path="m4,12l,4,,,,6r2,8l4,21r2,2l6,27r4,l12,25r2,l16,25,10,19,4,12xe" fillcolor="#a8d08d [1945]" stroked="f">
                  <v:path arrowok="t" o:connecttype="custom" o:connectlocs="6351,19043;0,6348;0,0;0,9522;3176,22217;6351,33325;9527,36499;9527,42847;15878,42847;19053,39673;22229,39673;25404,39673;15878,30152;6351,19043" o:connectangles="0,0,0,0,0,0,0,0,0,0,0,0,0,0"/>
                </v:shape>
                <v:shape id="Freeform 413" o:spid="_x0000_s1283" style="position:absolute;left:5238;top:15811;width:540;height:508;visibility:visible;mso-wrap-style:square;v-text-anchor:top" coordsize="34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" path="m22,8r,-6l22,,18,6r,8l20,20r,4l14,26,6,28,2,30,,32,4,30r4,l14,28r6,l24,28r6,-2l32,26r2,l26,18,22,8xe" fillcolor="#a8d08d [1945]" stroked="f">
                  <v:path arrowok="t" o:connecttype="custom" o:connectlocs="34930,12695;34930,3174;34930,0;28579,9521;28579,22217;31755,31738;31755,38086;22228,41260;9526,44433;3175,47607;0,50781;6351,47607;12702,47607;22228,44433;31755,44433;38106,44433;47632,41260;50808,41260;53983,41260;41281,28564;34930,12695" o:connectangles="0,0,0,0,0,0,0,0,0,0,0,0,0,0,0,0,0,0,0,0,0"/>
                </v:shape>
                <v:shape id="Freeform 414" o:spid="_x0000_s1284" style="position:absolute;left:6762;top:14859;width:127;height:253;visibility:visible;mso-wrap-style:square;v-text-anchor:top" coordsize="8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" path="m4,6l2,2,,,,8r2,4l4,16r,l8,14,6,10,4,6xe" fillcolor="#a8d08d [1945]" stroked="f">
                  <v:path arrowok="t" o:connecttype="custom" o:connectlocs="6351,9522;3176,3174;0,0;0,12696;3176,19043;6351,25391;6351,25391;12702,22217;9527,15869;6351,9522" o:connectangles="0,0,0,0,0,0,0,0,0,0"/>
                </v:shape>
                <v:shape id="Freeform 415" o:spid="_x0000_s1285" style="position:absolute;left:6858;top:15240;width:285;height:428;visibility:visible;mso-wrap-style:square;v-text-anchor:top" coordsize="18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" path="m6,11l2,4,,,,8r2,7l6,21r2,4l8,27r2,l14,25r2,l18,25,10,19,6,11xe" fillcolor="#a8d08d [1945]" stroked="f">
                  <v:path arrowok="t" o:connecttype="custom" o:connectlocs="9526,17456;3175,6348;0,0;0,12695;3175,23804;9526,33325;12702,39673;12702,42847;15877,42847;22228,39673;25404,39673;28579,39673;15877,30152;9526,17456" o:connectangles="0,0,0,0,0,0,0,0,0,0,0,0,0,0"/>
                </v:shape>
                <v:shape id="Freeform 416" o:spid="_x0000_s1286" style="position:absolute;left:6667;top:15906;width:540;height:540;visibility:visible;mso-wrap-style:square;v-text-anchor:top" coordsize="34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" path="m22,10r,-8l22,,18,8r,8l18,20r2,4l12,26,6,28,,32r,2l2,32,8,30r4,l18,30r6,-2l28,28r4,l34,28,24,20,22,10xe" fillcolor="#a8d08d [1945]" stroked="f">
                  <v:path arrowok="t" o:connecttype="custom" o:connectlocs="34930,15869;34930,3174;34930,0;28579,12695;28579,25391;28579,31738;31755,38086;19053,41260;9526,44434;0,50781;0,53955;3175,50781;12702,47607;19053,47607;28579,47607;38106,44434;44457,44434;50808,44434;53983,44434;38106,31738;34930,15869" o:connectangles="0,0,0,0,0,0,0,0,0,0,0,0,0,0,0,0,0,0,0,0,0"/>
                </v:shape>
                <v:shape id="Freeform 417" o:spid="_x0000_s1287" style="position:absolute;left:8572;top:5143;width:9796;height:26803;visibility:visible;mso-wrap-style:square;v-text-anchor:top" coordsize="617,16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" path="m611,881l597,870r-8,-12l583,844r-2,-12l583,818r8,-12l613,786r4,-4l617,689r-2,-2l599,671,585,655,567,638,551,618,536,598,520,580,504,560,492,540,480,523,470,505r-8,-18l456,471r-2,-16l454,441r8,-19l476,416r14,l506,422r14,7l532,435r6,-2l538,422r-6,-18l522,390,510,376,498,362r-8,-14l486,336r6,-16l504,305r20,-18l543,265r20,-22l579,223r8,-16l587,196r-10,-3l551,199r-27,10l500,221r-18,6l470,231r-12,2l450,229r-6,-12l438,199r-8,-24l420,148,408,115,394,84,378,54,363,28,347,10,334,r-4,l326,r-4,2l320,4,310,48r,73l312,196r-4,41l302,245r-10,12l282,267r-12,10l256,289r-14,12l228,312r-14,12l202,334r-12,10l180,354r-8,10l168,370r-2,6l168,382r6,2l184,386r12,2l208,388r12,l234,388r14,l262,388r12,l286,388r12,2l306,390r6,2l318,396r2,4l318,406r-4,6l304,425r-4,14l300,451r4,10l312,467r10,2l334,467r13,-6l360,455r7,2l376,465r3,14l379,497r-3,22l367,542r-12,26l341,594r-19,30l304,655r-20,32l266,717r-16,26l238,762r-8,16l228,788r4,8l242,804r12,6l268,816r12,4l292,824r8,4l302,834r4,14l306,868r-2,21l300,913r-12,24l272,959r-24,18l236,984r-14,8l208,998r-14,4l180,1008r-14,4l154,1016r-9,4l135,1024r-11,4l118,1034r-6,4l111,1044r-3,8l111,1060r6,10l129,1090r19,19l168,1127r22,16l212,1157r18,14l246,1179r12,6l264,1191r,8l260,1210r-8,13l242,1236r-12,14l216,1265r-12,13l196,1286r-10,9l174,1301r-12,8l150,1315r-11,7l124,1330r-13,4l96,1340r-12,6l72,1350r-12,4l50,1358r-10,2l32,1362r-6,l16,1364r-8,2l,1370r,8l,1388r8,14l22,1418r20,19l54,1449r12,10l78,1467r12,8l100,1481r11,6l123,1491r10,6l141,1499r9,2l160,1503r10,2l180,1505r8,-2l198,1503r8,-2l216,1499r12,-4l240,1493r12,-2l266,1489r12,-4l292,1485r12,-2l318,1483r12,l340,1485r9,4l357,1493r6,6l367,1505r5,10l372,1535r-5,19l361,1572r-10,16l340,1604r-14,10l312,1622r-18,2l292,1624r-4,2l284,1632r-4,4l280,1642r4,8l292,1659r16,10l322,1677r16,6l353,1689r2,l553,1689r10,-12l571,1663r2,-9l575,1650r2,l585,1650r14,2l613,1652r4,l617,887r-6,-6xe" fillcolor="white [3212]" stroked="f">
                  <v:path arrowok="t" o:connecttype="custom" o:connectlocs="922467,1320312;979625,1093383;874835,980712;762107,829955;720826,699829;825616,680786;828791,618896;781160,507812;919292,353882;831967,331665;714475,363403;647791,182495;530299,0;492194,76172;463615,407837;362001,495117;273088,577636;292141,612548;393755,615722;485843,618896;498545,653808;495370,741088;582694,725219;582694,860107;450913,1090209;362001,1250487;444562,1301269;485843,1377440;393755,1550414;285790,1599608;196878,1631347;176237,1682128;301667,1813842;419159,1890013;365176,1983641;276264,2064574;176237,2116942;79386,2155028;12702,2167723;34930,2250243;142895,2340697;223869,2378783;298492,2385130;381053,2369261;482668,2353392;566817,2369261;582694,2466063;495370,2573973;444562,2596190;511247,2661253;893888,2661253;928818,2618406;970099,1398070" o:connectangles="0,0,0,0,0,0,0,0,0,0,0,0,0,0,0,0,0,0,0,0,0,0,0,0,0,0,0,0,0,0,0,0,0,0,0,0,0,0,0,0,0,0,0,0,0,0,0,0,0,0,0,0,0"/>
                </v:shape>
                <v:shape id="Freeform 418" o:spid="_x0000_s1288" style="position:absolute;left:14097;top:28384;width:3016;height:3253;visibility:visible;mso-wrap-style:square;v-text-anchor:top" coordsize="190,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" path="m64,r,6l62,22,60,46,56,75r-8,29l38,136,22,162,,186r106,19l126,164r64,32l148,42,64,xe" fillcolor="#ed7d31 [3205]" stroked="f">
                  <v:path arrowok="t" o:connecttype="custom" o:connectlocs="101614,0;101614,9521;98439,34912;95263,72998;88912,119018;76211,165039;60333,215820;34930,257080;0,295166;168298,325317;200053,260254;301667,311035;234983,66650;101614,0" o:connectangles="0,0,0,0,0,0,0,0,0,0,0,0,0,0"/>
                </v:shape>
                <v:shape id="Freeform 419" o:spid="_x0000_s1289" style="position:absolute;left:9144;top:11430;width:9177;height:19360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" path="m9827,4270l9550,4123,9273,3943,9031,3770,8893,3574v-35,-77,-69,-153,-104,-230c8801,3257,8812,3169,8824,3082r34,l8927,3082r139,l9239,3066r207,-33l9654,2984r208,-58l10000,2877r,-66c9977,2806,9954,2800,9931,2795v-46,-22,-93,-43,-139,-65l9550,2648r-242,-99l9031,2418,8720,2270,8426,2107,8080,1918,7768,1705,7457,1475,7180,1213,6938,943,6730,648c6672,539,6615,429,6557,320,6522,213,6488,107,6453,r,16l6453,98v-11,41,-23,82,-34,123c6396,276,6372,330,6349,385v-23,66,-46,131,-69,197l6211,795v-35,82,-69,164,-104,246l5969,1279r-139,262l5623,1803v-69,85,-139,169,-208,254l5173,2320r-277,229l4550,2762r-346,164l3824,3066r1211,131l5035,3213v11,22,23,44,34,66l5069,3361r,114l5069,3623v-11,55,-23,109,-34,164c5012,3839,4988,3891,4965,3943v-34,60,-69,120,-103,180c4816,4189,4769,4254,4723,4320r-207,180l4204,4680r-311,172l3443,5016r-485,132l2336,5262r-675,82l1661,5361r35,32c1730,5407,1765,5420,1799,5434v17,17,35,33,52,50l1955,5541r173,66l2266,5689r208,81l2682,5852r207,74l3166,6000r277,82l3754,6148r312,65l4412,6262r346,33l4758,6311r,50c4735,6383,4712,6404,4689,6426v-23,33,-47,66,-70,99c4585,6569,4550,6612,4516,6656r-139,123l4170,6926r-208,148l3685,7221r-346,164l2958,7533r-449,139l1990,7803r-571,99l761,8000,,8066v12,5,23,11,35,16c46,8087,58,8093,69,8098v23,17,46,33,69,50c184,8170,231,8191,277,8213r138,66l588,8344r173,66l1003,8492r243,57l1488,8615r311,49l2059,8697r346,33l2716,8730r381,-17l3443,8664r381,-49l4204,8598r381,l4931,8598r346,33l5623,8680r346,66l6280,8811r312,82l6903,8992r277,98l7457,9189r277,98l7976,9385r277,90l8460,9574r173,65l8789,9705r208,65l9170,9820r173,49l9481,9902r173,32l9827,9967r173,17l10000,10000r,-5680l9827,4270xe" fillcolor="#a8d08d [1945]" stroked="f">
                  <v:path arrowok="t" o:connecttype="custom" o:connectlocs="901828,826687;876407,798227;850987,763378;828778,729885;816114,691939;806570,647410;809782,596686;812902,596686;819234,596686;831990,596686;847867,593588;866863,587199;885951,577713;905040,566484;917704,556997;917704,544219;911372,541122;898616,528537;876407,512662;854199,493495;828778,468133;800238,439480;773257,407922;741505,371331;712872,330094;684332,285565;658911,234841;636703,182568;617615,125455;601739,61953;592194,0;592194,3098;592194,18973;589074,42786;582650,74537;576318,112677;569986,153915;560442,201541;547778,247619;535021,298343;516025,349067;496937,398242;474728,449160;449308,493495;417555,534733;385803,566484;350930,593588;462064,618950;462064,622048;465184,634826;465184,650701;465184,672772;465184,701425;462064,733176;455640,763378;446188,798227;433432,836367;414435,871215;385803,906064;357262,939364;315965,971115;271457,996670;214376,1018741;152431,1034617;152431,1037908;155643,1044103;165095,1052041;169867,1061721;179411,1072756;195287,1085534;207952,1101410;227040,1117092;246128,1132967;265125,1147294;290545,1161620;315965,1177496;344506,1190274;373138,1202858;404891,1212344;436644,1218733;436644,1221831;436644,1231511;430311,1244095;423887,1263262;414435,1288624;401679,1312437;382683,1340897;363594,1369550;338174,1398010;306421,1429761;271457,1458414;230252,1485325;182623,1510687;130222,1529854;69837,1548827;0,1561605;3212,1564703;6332,1567800;12664,1577481;25420,1590065;38085,1602843;53961,1615427;69837,1628205;92046,1644080;114346,1655115;136554,1667893;165095,1677380;188955,1683769;220708,1690158;249248,1690158;284213,1686866;315965,1677380;350930,1667893;385803,1664602;420767,1664602;452520,1664602;484272,1670991;516025,1680478;547778,1693255;576318,1705840;604950,1721715;633491,1740882;658911,1759855;684332,1779022;709752,1797995;731961,1816968;757381,1834392;776378,1853559;792254,1866143;806570,1878921;825658,1891505;841535,1901185;857411,1910672;870075,1917061;885951,1923256;901828,1929645;917704,1932936;917704,1936034;917704,836367;901828,826687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rect id="Rectangle 3255" o:spid="_x0000_s1290" style="position:absolute;left:18288;top:20669;width:31;height: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" fillcolor="#70ad47 [3209]" stroked="f"/>
                <v:shape id="Freeform 421" o:spid="_x0000_s1291" style="position:absolute;left:14835;top:14859;width:3477;height:5792;visibility:visible;mso-wrap-style:square;v-text-anchor:top" coordsize="21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" path="m191,349l177,339,161,325,149,309,136,291,122,275,110,258,100,240,90,222,82,208,76,194,70,182r-4,-8l66,168r,-2l72,164r10,-2l94,160r12,-2l118,154r8,-4l128,147r-4,-4l114,135,102,117,88,95,76,69,64,43,54,22,48,6,46,,44,24r4,25l52,71r8,20l66,109r8,16l78,133r2,2l,168r2,26l10,216r12,22l34,256r18,17l70,289r20,14l112,317r20,12l151,339r18,8l185,353r16,6l211,363r6,2l219,365r,l205,359,191,349xe" fillcolor="#70ad47 [3209]" stroked="f">
                  <v:path arrowok="t" o:connecttype="custom" o:connectlocs="303255,553832;281027,537963;255623,515747;236570,490356;215930,461791;193702,436401;174649,409423;158772,380859;142895,352295;130193,330078;120667,307861;111141,288818;104790,276123;104790,266601;104790,263427;114316,260254;130193,257080;149246,253906;168298,250732;187351,244384;200053,238037;203228,233276;196877,226928;181000,214233;161948,185669;139719,150757;120667,109497;101614,68237;85737,34912;76211,9521;73035,0;69860,38086;76211,77759;82562,112671;95263,144409;104790,172973;117491,198364;123842,211059;127018,214233;0,266601;3175,307861;15877,342773;34930,377685;53983,406250;82562,433227;111141,458618;142895,480834;177825,503051;209579,522094;239746,537963;268325,550659;293728,560180;319132,569702;335009,576049;344536,579223;347711,579223;347711,579223;325483,569702;303255,553832" o:connectangles="0,0,0,0,0,0,0,0,0,0,0,0,0,0,0,0,0,0,0,0,0,0,0,0,0,0,0,0,0,0,0,0,0,0,0,0,0,0,0,0,0,0,0,0,0,0,0,0,0,0,0,0,0,0,0,0,0,0,0"/>
                </v:shape>
                <v:shape id="Freeform 422" o:spid="_x0000_s1292" style="position:absolute;left:16264;top:22002;width:1984;height:4761;visibility:visible;mso-wrap-style:square;v-text-anchor:top" coordsize="125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" path="m115,209l105,189,93,169,83,149,75,133,67,115,61,99,57,85,55,75r,-8l57,63r8,-6l77,49,87,39,99,30,109,18,117,8r4,-6l123,r-4,2l105,8,85,18,61,30,40,39,20,49,6,57,,63,2,75,8,99r12,34l34,171r17,40l73,249r26,31l125,300r,-77l115,209xe" fillcolor="#70ad47 [3209]" stroked="f">
                  <v:path arrowok="t" o:connecttype="custom" o:connectlocs="182588,331665;166711,299927;147658,268188;131781,236450;119079,211059;106377,182495;96851,157104;90500,134888;87325,119019;87325,106323;90500,99976;103202,90454;122254,77759;138132,61890;157184,47607;173061,28564;185763,12695;192114,3174;195290,0;188939,3174;166711,12695;134956,28564;96851,47607;63509,61890;31754,77759;9526,90454;0,99976;3175,119019;12702,157104;31754,211059;53982,271362;80974,334839;115904,395141;157184,444336;198465,476074;198465,353882;182588,331665" o:connectangles="0,0,0,0,0,0,0,0,0,0,0,0,0,0,0,0,0,0,0,0,0,0,0,0,0,0,0,0,0,0,0,0,0,0,0,0,0"/>
                </v:shape>
                <v:shape id="Freeform 423" o:spid="_x0000_s1293" style="position:absolute;left:14097;top:27051;width:3889;height:3078;visibility:visible;mso-wrap-style:square;v-text-anchor:top" coordsize="245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" path="m237,172r-6,-13l221,147,211,131,199,115,188,101,174,85,160,69,148,56,134,42,120,30,108,20,98,12,88,6,82,2,68,,54,2,40,8,28,14,18,22,8,28,2,34,,34r18,4l34,46r20,8l74,65,94,77r20,14l134,105r20,14l172,133r18,14l205,159r14,11l229,180r8,6l243,192r2,2l243,184r-6,-12xe" fillcolor="#70ad47 [3209]" stroked="f">
                  <v:path arrowok="t" o:connecttype="custom" o:connectlocs="376290,272949;366764,252319;350887,233276;335009,207886;315957,182495;298492,160278;276264,134888;254036,109497;234983,88867;212755,66650;190527,47607;171474,31738;155597,19043;139720,9521;130193,3174;107965,0;85737,3174;63509,12695;44456,22217;28579,34912;12702,44434;3175,53955;0,53955;28579,60303;53983,72998;85737,85693;117491,103149;149246,122192;181000,144409;212755,166626;244509,188843;273088,211059;301667,233276;325483,252319;347711,269775;363588,285644;376290,295166;385817,304687;388992,307861;385817,291992;376290,272949" o:connectangles="0,0,0,0,0,0,0,0,0,0,0,0,0,0,0,0,0,0,0,0,0,0,0,0,0,0,0,0,0,0,0,0,0,0,0,0,0,0,0,0,0"/>
                </v:shape>
                <v:shape id="Freeform 424" o:spid="_x0000_s1294" style="position:absolute;left:11620;top:5524;width:5986;height:6776;visibility:visible;mso-wrap-style:square;v-text-anchor:top" coordsize="377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" path="m228,239l149,r4,235l,338,167,328r-37,99l218,352r94,36l266,285,377,189,228,239xe" fillcolor="#ffc000 [3207]" stroked="f">
                  <v:path arrowok="t" o:connecttype="custom" o:connectlocs="362001,379272;236571,0;242922,372925;0,536377;265150,520508;206404,677612;346124,558593;495370,615722;422335,452270;598572,299927;362001,379272" o:connectangles="0,0,0,0,0,0,0,0,0,0,0"/>
                </v:shape>
                <v:shape id="Freeform 425" o:spid="_x0000_s1295" style="position:absolute;left:15430;top:23717;width:1159;height:1301;visibility:visible;mso-wrap-style:square;v-text-anchor:top" coordsize="73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" path="m69,20l65,14,59,10,53,4,47,2,38,,32,,24,2,18,6r-6,4l8,16,4,24,2,32,,39r,9l2,56r2,8l10,70r4,4l20,78r6,4l34,82r6,l48,80r7,-4l61,72r4,-6l69,60r4,-8l73,43r,-7l71,28,69,20xe" fillcolor="white [3212]" stroked="f">
                  <v:path arrowok="t" o:connecttype="custom" o:connectlocs="109553,31738;103202,22217;93676,15869;84149,6348;74623,3174;60334,0;50807,0;38105,3174;28579,9521;19053,15869;12702,25391;6351,38086;3175,50781;0,61890;0,76172;3175,88867;6351,101563;15877,111084;22228,117432;31755,123779;41281,130127;53983,130127;63509,130127;76211,126953;87325,120606;96851,114258;103202,104736;109553,95215;115904,82520;115904,68237;115904,57129;112729,44434;109553,31738" o:connectangles="0,0,0,0,0,0,0,0,0,0,0,0,0,0,0,0,0,0,0,0,0,0,0,0,0,0,0,0,0,0,0,0,0"/>
                </v:shape>
                <v:shape id="Freeform 426" o:spid="_x0000_s1296" style="position:absolute;left:11239;top:26479;width:1159;height:1317;visibility:visible;mso-wrap-style:square;v-text-anchor:top" coordsize="73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" path="m69,20l65,14,61,8,53,4,47,2,41,,33,,27,2,18,6r-4,4l8,16,4,24,2,32,,40r,8l2,56r4,7l8,71r6,4l21,79r6,2l35,83r6,l49,81r6,-4l61,73r4,-6l69,60r2,-8l73,44r,-8l71,28,69,20xe" fillcolor="white [3212]" stroked="f">
                  <v:path arrowok="t" o:connecttype="custom" o:connectlocs="109553,31738;103202,22217;96851,12695;84149,6348;74623,3174;65097,0;52395,0;42869,3174;28579,9521;22228,15869;12702,25391;6351,38086;3175,50781;0,63477;0,76172;3175,88867;9526,99976;12702,112671;22228,119019;33342,125366;42869,128540;55570,131714;65097,131714;77799,128540;87325,122193;96851,115845;103202,106323;109553,95215;112729,82520;115904,69824;115904,57129;112729,44434;109553,31738" o:connectangles="0,0,0,0,0,0,0,0,0,0,0,0,0,0,0,0,0,0,0,0,0,0,0,0,0,0,0,0,0,0,0,0,0"/>
                </v:shape>
                <v:shape id="Freeform 427" o:spid="_x0000_s1297" style="position:absolute;left:15621;top:28003;width:1143;height:1317;visibility:visible;mso-wrap-style:square;v-text-anchor:top" coordsize="72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" path="m68,20l64,14,58,10,52,4,46,2,38,,32,2,24,4,18,8r-6,4l8,18,4,24,2,32,,41r,8l2,57r2,8l10,71r4,4l20,81r6,2l34,83r6,l48,83r6,-4l60,73r4,-6l68,61r2,-8l72,45r,-8l70,28,68,20xe" fillcolor="white [3212]" stroked="f">
                  <v:path arrowok="t" o:connecttype="custom" o:connectlocs="107965,31738;101614,22217;92088,15869;82562,6348;73035,3174;60333,0;50807,3174;38105,6348;28579,12695;19053,19043;12702,28564;6351,38086;3175,50781;0,65064;0,77759;3175,90454;6351,103150;15877,112671;22228,119019;31754,128540;41281,131714;53983,131714;63509,131714;76211,131714;85737,125366;95263,115845;101614,106323;107965,96802;111141,84107;114316,71411;114316,58716;111141,44434;107965,31738" o:connectangles="0,0,0,0,0,0,0,0,0,0,0,0,0,0,0,0,0,0,0,0,0,0,0,0,0,0,0,0,0,0,0,0,0"/>
                </v:shape>
                <v:shape id="Freeform 428" o:spid="_x0000_s1298" style="position:absolute;left:13144;top:22193;width:762;height:841;visibility:visible;mso-wrap-style:square;v-text-anchor:top" coordsize="48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" path="m44,12l42,8,40,4,34,2,30,,26,,22,,16,,12,4,8,6,6,10,2,14r,6l,23r,6l2,35r2,4l6,43r4,4l14,49r4,2l22,53r6,-2l32,51r4,-2l40,45r2,-4l46,37r,-4l48,27r,-5l46,18,44,12xe" fillcolor="white [3212]" stroked="f">
                  <v:path arrowok="t" o:connecttype="custom" o:connectlocs="69860,19043;66685,12695;63509,6348;53983,3174;47632,0;41281,0;34930,0;25404,0;19053,6348;12702,9521;9526,15869;3175,22217;3175,31738;0,36499;0,46020;3175,55542;6351,61889;9526,68237;15877,74585;22228,77758;28579,80932;34930,84106;44456,80932;50807,80932;57158,77758;63509,71411;66685,65063;73036,58716;73036,52368;76211,42846;76211,34912;73036,28564;69860,19043" o:connectangles="0,0,0,0,0,0,0,0,0,0,0,0,0,0,0,0,0,0,0,0,0,0,0,0,0,0,0,0,0,0,0,0,0"/>
                </v:shape>
                <v:shape id="Freeform 429" o:spid="_x0000_s1299" style="position:absolute;left:13906;top:19431;width:1127;height:1301;visibility:visible;mso-wrap-style:square;v-text-anchor:top" coordsize="71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" path="m67,20l63,14,57,8,51,4,45,2,37,,31,,23,2,17,6r-6,4l7,16,4,24,2,30,,38r,8l2,54r2,8l9,68r4,6l19,78r6,2l33,82r6,l47,80r6,-4l59,72r4,-6l67,60r2,-8l71,44r,-8l69,28,67,20xe" fillcolor="white [3212]" stroked="f">
                  <v:path arrowok="t" o:connecttype="custom" o:connectlocs="106377,31738;100026,22217;90500,12695;80974,6348;71447,3174;58746,0;49219,0;36518,3174;26991,9521;17465,15869;11114,25391;6351,38086;3175,47607;0,60303;0,72998;3175,85693;6351,98389;14289,107910;20640,117432;30167,123779;39693,126953;52395,130127;61921,130127;74623,126953;84149,120606;93675,114258;100026,104736;106377,95215;109553,82520;112728,69824;112728,57129;109553,44434;106377,31738" o:connectangles="0,0,0,0,0,0,0,0,0,0,0,0,0,0,0,0,0,0,0,0,0,0,0,0,0,0,0,0,0,0,0,0,0"/>
                </v:shape>
                <v:shape id="Freeform 430" o:spid="_x0000_s1300" style="position:absolute;left:14406;top:15621;width:1143;height:1301;visibility:visible;mso-wrap-style:square;v-text-anchor:top" coordsize="72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" path="m66,20l64,14,58,8,52,4,46,2,38,,32,,24,2,18,6r-6,4l8,16,4,24,,30r,8l,46r2,8l4,62r4,6l12,74r6,4l26,80r6,2l40,82r6,-2l54,76r4,-4l64,66r4,-6l70,52r2,-8l72,36,70,28,66,20xe" fillcolor="white [3212]" stroked="f">
                  <v:path arrowok="t" o:connecttype="custom" o:connectlocs="104790,31738;101614,22217;92088,12695;82562,6348;73035,3174;60333,0;50807,0;38105,3174;28579,9521;19053,15869;12702,25391;6351,38086;0,47607;0,60303;0,72998;3175,85693;6351,98389;12702,107910;19053,117432;28579,123779;41281,126953;50807,130127;63509,130127;73035,126953;85737,120606;92088,114258;101614,104736;107965,95215;111141,82520;114316,69824;114316,57129;111141,44434;104790,31738" o:connectangles="0,0,0,0,0,0,0,0,0,0,0,0,0,0,0,0,0,0,0,0,0,0,0,0,0,0,0,0,0,0,0,0,0"/>
                </v:shape>
                <v:shape id="Freeform 431" o:spid="_x0000_s1301" style="position:absolute;left:10001;top:17621;width:1143;height:1269;visibility:visible;mso-wrap-style:square;v-text-anchor:top" coordsize="72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" path="m66,20l64,14,58,8,52,4,47,,39,,31,,25,2,18,6r-6,4l8,14,4,22,2,28,,36r,8l2,52r2,8l8,66r4,6l20,76r7,2l33,80r8,l49,78r5,-4l58,70r6,-6l68,58r2,-8l72,42r,-8l70,26,66,20xe" fillcolor="white [3212]" stroked="f">
                  <v:path arrowok="t" o:connecttype="custom" o:connectlocs="104790,31738;101614,22217;92088,12695;82562,6348;74623,0;61921,0;49219,0;39693,3174;28579,9521;19053,15869;12702,22217;6351,34912;3175,44434;0,57129;0,69824;3175,82519;6351,95215;12702,104736;19053,114258;31754,120605;42869,123779;52395,126953;65097,126953;77798,123779;85737,117432;92088,111084;101614,101562;107965,92041;111141,79346;114316,66650;114316,53955;111141,41260;104790,31738" o:connectangles="0,0,0,0,0,0,0,0,0,0,0,0,0,0,0,0,0,0,0,0,0,0,0,0,0,0,0,0,0,0,0,0,0"/>
                </v:shape>
                <v:shape id="Freeform 432" o:spid="_x0000_s1302" style="position:absolute;top:21713;width:11510;height:2269;visibility:visible;mso-wrap-style:square;v-text-anchor:top" coordsize="719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" path="m52,65l88,57r36,-7l160,46r36,-2l234,42r36,l305,44r35,2l374,50r34,3l440,59r32,6l501,73r28,6l557,87r26,8l608,101r22,8l650,115r18,6l681,127r14,6l705,137r8,2l717,141r2,2l691,121,662,101,630,85,599,69,567,55,535,44,503,34,472,26,440,18,406,12,376,6,342,4,311,,280,,250,,218,,190,,160,2,134,6,106,8,81,12,57,16,34,22,12,26,,30,,81,16,75,52,65xe" fillcolor="white [3212]" stroked="f">
                  <v:path arrowok="t" o:connecttype="custom" o:connectlocs="83249,103150;140883,90454;198518,79346;256152,72998;313786,69824;374622,66650;432256,66650;488289,69824;544323,72998;598755,79346;653187,84107;704417,93628;755648,103150;802075,115845;846902,125366;891728,138062;933353,150757;973377,160279;1008598,172974;1040617,182495;1069434,192017;1090246,201538;1112659,211060;1128669,217408;1141476,220581;1147880,223755;1151082,226929;1106255,192017;1059828,160279;1008598,134888;958968,109497;907738,87280;856507,69824;805277,53955;755648,41260;704417,28564;649985,19043;601957,9521;547524,6348;497895,0;448266,0;400237,0;349007,0;304180,0;256152,3174;214527,9521;169701,12695;129677,19043;91254,25391;54432,34912;19211,41260;0,47607;0,128540;25615,119019;83249,103150" o:connectangles="0,0,0,0,0,0,0,0,0,0,0,0,0,0,0,0,0,0,0,0,0,0,0,0,0,0,0,0,0,0,0,0,0,0,0,0,0,0,0,0,0,0,0,0,0,0,0,0,0,0,0,0,0,0,0"/>
                </v:shape>
                <v:shape id="Freeform 433" o:spid="_x0000_s1303" style="position:absolute;left:10096;top:15144;width:175;height:191;visibility:visible;mso-wrap-style:square;v-text-anchor:top" coordsize="11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" path="m9,l5,,2,,,2,,4,,6,,8r,2l2,12r3,l9,12r2,-2l11,8r,-2l11,4r,-2l9,xe" fillcolor="white [3212]" stroked="f">
                  <v:path arrowok="t" o:connecttype="custom" o:connectlocs="14290,0;7939,0;3175,0;0,3174;0,6348;0,9522;0,12695;0,15869;3175,19043;7939,19043;14290,19043;17465,15869;17465,12695;17465,9522;17465,6348;17465,3174;14290,0" o:connectangles="0,0,0,0,0,0,0,0,0,0,0,0,0,0,0,0,0"/>
                </v:shape>
                <v:shape id="Freeform 434" o:spid="_x0000_s1304" style="position:absolute;left:8763;top:11715;width:476;height:492;visibility:visible;mso-wrap-style:square;v-text-anchor:top" coordsize="30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" path="m26,6l20,2,14,,9,2,5,6,3,9,,15r3,6l5,27r4,4l14,31r6,l26,27r2,-6l30,15,28,9,26,6xe" fillcolor="white [3212]" stroked="f">
                  <v:path arrowok="t" o:connecttype="custom" o:connectlocs="41281,9521;31755,3174;22228,0;14290,3174;7939,9521;4763,14282;0,23804;4763,33325;7939,42846;14290,49194;22228,49194;31755,49194;41281,42846;44457,33325;47632,23804;44457,14282;41281,9521" o:connectangles="0,0,0,0,0,0,0,0,0,0,0,0,0,0,0,0,0"/>
                </v:shape>
                <v:shape id="Freeform 435" o:spid="_x0000_s1305" style="position:absolute;left:5334;top:13049;width:444;height:476;visibility:visible;mso-wrap-style:square;v-text-anchor:top" coordsize="28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" path="m24,4l20,,14,,8,,4,4,,8r,8l,22r4,4l8,30r6,l20,30r4,-4l26,22r2,-6l26,8,24,4xe" fillcolor="white [3212]" stroked="f">
                  <v:path arrowok="t" o:connecttype="custom" o:connectlocs="38105,6348;31754,0;22228,0;12702,0;6351,6348;0,12695;0,25390;0,34912;6351,41259;12702,47607;22228,47607;31754,47607;38105,41259;41281,34912;44456,25390;41281,12695;38105,6348" o:connectangles="0,0,0,0,0,0,0,0,0,0,0,0,0,0,0,0,0"/>
                </v:shape>
                <v:shape id="Freeform 436" o:spid="_x0000_s1306" style="position:absolute;left:11620;top:16478;width:699;height:777;visibility:visible;mso-wrap-style:square;v-text-anchor:top" coordsize="44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" path="m38,8l32,2,22,,14,2,8,8,2,16,,26r2,8l8,42r6,5l22,49,32,47r6,-5l42,34r2,-8l42,16,38,8xe" fillcolor="white [3212]" stroked="f">
                  <v:path arrowok="t" o:connecttype="custom" o:connectlocs="60334,12695;50807,3174;34930,0;22228,3174;12702,12695;3175,25391;0,41260;3175,53955;12702,66651;22228,74585;34930,77759;50807,74585;60334,66651;66685,53955;69860,41260;66685,25391;60334,12695" o:connectangles="0,0,0,0,0,0,0,0,0,0,0,0,0,0,0,0,0"/>
                </v:shape>
                <v:shape id="Freeform 437" o:spid="_x0000_s1307" style="position:absolute;left:14097;top:14001;width:571;height:603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" path="m32,4l26,,18,,12,,6,4,2,12,,18r2,8l6,32r6,4l18,38r8,-2l32,32r4,-6l36,18r,-6l32,4xe" fillcolor="white [3212]" stroked="f">
                  <v:path arrowok="t" o:connecttype="custom" o:connectlocs="50807,6348;41281,0;28579,0;19053,0;9526,6348;3175,19043;0,28565;3175,41260;9526,50781;19053,57129;28579,60303;41281,57129;50807,50781;57158,41260;57158,28565;57158,19043;50807,6348" o:connectangles="0,0,0,0,0,0,0,0,0,0,0,0,0,0,0,0,0"/>
                </v:shape>
                <v:shape id="Freeform 438" o:spid="_x0000_s1308" style="position:absolute;left:12382;top:12382;width:413;height:444;visibility:visible;mso-wrap-style:square;v-text-anchor:top" coordsize="26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" path="m22,4l18,,12,,8,,4,4,2,8,,14r2,6l4,24r4,2l12,28r6,-2l22,24r2,-4l26,14,24,8,22,4xe" fillcolor="white [3212]" stroked="f">
                  <v:path arrowok="t" o:connecttype="custom" o:connectlocs="34930,6348;28579,0;19053,0;12702,0;6351,6348;3175,12695;0,22217;3175,31739;6351,38086;12702,41260;19053,44434;28579,41260;34930,38086;38106,31739;41281,22217;38106,12695;34930,6348" o:connectangles="0,0,0,0,0,0,0,0,0,0,0,0,0,0,0,0,0"/>
                </v:shape>
                <v:shape id="Freeform 439" o:spid="_x0000_s1309" style="position:absolute;left:10191;top:19431;width:381;height:476;visibility:visible;mso-wrap-style:square;v-text-anchor:top" coordsize="24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" path="m22,6l16,2,12,,6,2,2,6,,10r,6l,20r2,6l6,28r6,2l16,28r6,-2l24,20r,-4l24,10,22,6xe" fillcolor="white [3212]" stroked="f">
                  <v:path arrowok="t" o:connecttype="custom" o:connectlocs="34930,9521;25403,3174;19053,0;9526,3174;3175,9521;0,15869;0,25390;0,31738;3175,41259;9526,44433;19053,47607;25403,44433;34930,41259;38105,31738;38105,25390;38105,15869;34930,9521" o:connectangles="0,0,0,0,0,0,0,0,0,0,0,0,0,0,0,0,0"/>
                </v:shape>
                <v:shape id="Freeform 440" o:spid="_x0000_s1310" style="position:absolute;left:11525;top:2762;width:159;height:190;visibility:visible;mso-wrap-style:square;v-text-anchor:top" coordsize="10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" path="m8,l4,,2,,,2,,4,,6,,8r,2l2,12r2,l8,12r2,-2l10,8r,-2l10,4r,-2l8,xe" fillcolor="white [3212]" stroked="f">
                  <v:path arrowok="t" o:connecttype="custom" o:connectlocs="12702,0;6351,0;3175,0;0,3174;0,6348;0,9522;0,12695;0,15869;3175,19043;6351,19043;12702,19043;15877,15869;15877,12695;15877,9522;15877,6348;15877,3174;12702,0" o:connectangles="0,0,0,0,0,0,0,0,0,0,0,0,0,0,0,0,0"/>
                </v:shape>
                <v:shape id="Freeform 441" o:spid="_x0000_s1311" style="position:absolute;left:6762;top:666;width:445;height:476;visibility:visible;mso-wrap-style:square;v-text-anchor:top" coordsize="28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" path="m24,4l20,,14,,8,,4,4,,8r,8l,22r4,4l8,30r6,l20,30r4,-4l26,22r2,-6l26,8,24,4xe" fillcolor="white [3212]" stroked="f">
                  <v:path arrowok="t" o:connecttype="custom" o:connectlocs="38105,6348;31754,0;22228,0;12702,0;6351,6348;0,12695;0,25390;0,34912;6351,41259;12702,47607;22228,47607;31754,47607;38105,41259;41281,34912;44456,25390;41281,12695;38105,6348" o:connectangles="0,0,0,0,0,0,0,0,0,0,0,0,0,0,0,0,0"/>
                </v:shape>
                <v:shape id="Freeform 442" o:spid="_x0000_s1312" style="position:absolute;left:14382;top:3048;width:699;height:793;visibility:visible;mso-wrap-style:square;v-text-anchor:top" coordsize="44,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" path="m38,8l32,2,22,,14,2,8,8,2,16,,26r2,8l8,42r6,6l22,50,32,48r6,-6l42,34r2,-8l42,16,38,8xe" fillcolor="white [3212]" stroked="f">
                  <v:path arrowok="t" o:connecttype="custom" o:connectlocs="60334,12695;50807,3174;34930,0;22228,3174;12702,12695;3175,25391;0,41260;3175,53955;12702,66651;22228,76172;34930,79346;50807,76172;60334,66651;66685,53955;69860,41260;66685,25391;60334,12695" o:connectangles="0,0,0,0,0,0,0,0,0,0,0,0,0,0,0,0,0"/>
                </v:shape>
                <v:shape id="Freeform 443" o:spid="_x0000_s1313" style="position:absolute;left:15621;top:1619;width:571;height:603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" path="m32,4l26,,18,,12,,6,4,2,12,,18r2,8l6,32r6,4l18,38r8,-2l32,32r4,-6l36,18r,-6l32,4xe" fillcolor="white [3212]" stroked="f">
                  <v:path arrowok="t" o:connecttype="custom" o:connectlocs="50807,6348;41281,0;28579,0;19053,0;9526,6348;3175,19043;0,28565;3175,41260;9526,50781;19053,57129;28579,60303;41281,57129;50807,50781;57158,41260;57158,28565;57158,19043;50807,6348" o:connectangles="0,0,0,0,0,0,0,0,0,0,0,0,0,0,0,0,0"/>
                </v:shape>
                <v:shape id="Freeform 444" o:spid="_x0000_s1314" style="position:absolute;left:11620;top:7048;width:397;height:492;visibility:visible;mso-wrap-style:square;v-text-anchor:top" coordsize="25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" path="m23,7l17,2,13,,6,2,3,7,,11r,6l,21r3,6l6,29r7,2l17,29r6,-2l25,21r,-4l25,11,23,7xe" fillcolor="white [3212]" stroked="f">
                  <v:path arrowok="t" o:connecttype="custom" o:connectlocs="36518,11108;26991,3174;20640,0;9526,3174;4763,11108;0,17456;0,26977;0,33325;4763,42846;9526,46020;20640,49194;26991,46020;36518,42846;39693,33325;39693,26977;39693,17456;36518,11108" o:connectangles="0,0,0,0,0,0,0,0,0,0,0,0,0,0,0,0,0"/>
                </v:shape>
                <v:shape id="Freeform 445" o:spid="_x0000_s1315" style="position:absolute;top:9140;width:6382;height:11617;visibility:visible;mso-wrap-style:square;v-text-anchor:top" coordsize="396,7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" path="m20,664r16,l53,664r14,l79,664r15,l102,664r4,2l104,668r-6,6l92,682r-5,10l81,704r,12l87,724r9,4l110,730r16,2l144,732r18,-2l176,732r12,-2l192,724r2,-10l194,704r-4,-10l188,684r-4,-6l182,676r-2,-14l180,652r6,-8l194,640r10,-2l216,638r14,l247,640r16,4l281,648r17,2l316,654r18,2l350,658r14,l378,656r10,-4l394,646r2,-6l394,634r-4,-8l384,619r-10,-8l364,601,352,591r-12,-8l328,573,316,563r-12,-8l294,547r-9,-8l277,531,267,517r-8,-11l255,492r,-12l261,468r8,-8l283,452r19,-6l316,438r6,-8l316,420,306,410,290,398,271,385,251,371,232,355,218,339,206,325r-6,-14l196,299r,-10l198,280r6,-6l210,268r8,-4l226,260r6,-2l236,254r,-4l232,244r-6,-10l214,224,198,208,184,186,170,161,160,133,148,105,142,81,136,60,134,44r,-12l130,22,124,12,118,4,114,r-6,l106,4r,8l104,30,96,58,85,91,71,127,55,165,36,196,24,220,12,234r-6,8l,248r,l,266r,l6,274r8,8l24,293r12,18l34,331,24,349,8,367,,375,,480r10,8l20,502r4,6l22,517r-6,6l8,531,,537,,662r2,l20,664xe" fillcolor="white [3212]" stroked="f">
                  <v:path arrowok="t" o:connecttype="custom" o:connectlocs="85422,1053710;151503,1053710;167620,1060058;140220,1098143;140220,1148925;203078,1161620;283664,1161620;312676,1133056;303005,1085448;290111,1050536;312676,1015624;370698,1012450;452896,1028319;538318,1041015;609234,1041015;638245,1015624;618904,982299;567329,937865;509307,893432;459343,855346;417438,802978;420661,742675;486742,707763;509307,666503;436779,610961;351357,537963;315899,474487;328793,434814;364251,412597;380368,396728;344910,355468;273994,255493;228866,128540;215972,50781;190184,6348;170843,6348;154726,92041;88645,261841;19341,371338;0,393554;9670,434814;58022,493530;12894,582397;16117,774413;35458,820434;0,852172;32235,1053710" o:connectangles="0,0,0,0,0,0,0,0,0,0,0,0,0,0,0,0,0,0,0,0,0,0,0,0,0,0,0,0,0,0,0,0,0,0,0,0,0,0,0,0,0,0,0,0,0,0,0"/>
                </v:shape>
                <v:shape id="Freeform 446" o:spid="_x0000_s1316" style="position:absolute;left:1714;top:18669;width:1048;height:1761;visibility:visible;mso-wrap-style:square;v-text-anchor:top" coordsize="66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" path="m22,r,10l18,37,12,71,,99r36,12l44,89r22,16l52,22,22,xe" fillcolor="#ed7d31 [3205]" stroked="f">
                  <v:path arrowok="t" o:connecttype="custom" o:connectlocs="34930,0;34930,15869;28579,58716;19053,112671;0,157104;57158,176147;69860,141235;104790,166626;82562,34912;34930,0" o:connectangles="0,0,0,0,0,0,0,0,0,0"/>
                </v:shape>
                <v:shape id="Freeform 447" o:spid="_x0000_s1317" style="position:absolute;top:9523;width:5858;height:9855;visibility:visible;mso-wrap-style:square;v-text-anchor:top" coordsize="363,6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" path="m94,621r4,-2l104,617r8,-2l122,611r14,-2l150,605r16,-2l184,601r22,-2l228,599r24,l278,599r25,2l331,605r32,6l357,607,341,596,319,578,293,554,270,526,250,493,238,458r,-38l301,406r-6,-4l282,394,262,380,240,361,216,337,194,309,178,277r-8,-33l220,222r-4,l208,218,194,208,178,190,160,162,144,123,130,69,120,r,8l118,32r-8,31l102,103,88,143,71,180,46,212,18,230r51,18l69,254r,11l65,287r-4,24l51,337,36,365,14,388,,396r,22l28,440r2,2l32,444r4,4l38,454r4,6l46,470r,8l46,490r-6,12l34,514,24,527,8,540,,546r,65l92,621r2,xe" fillcolor="#a8d08d [1945]" stroked="f">
                  <v:path arrowok="t" o:connecttype="custom" o:connectlocs="158166,982299;180761,975952;219496,966430;267914,956909;332472,950561;406713,950561;489024,953735;585860,969604;550353,945800;472884,879150;403485,782348;384118,666503;476112,637939;422852,603027;348611,534790;287281,439575;355067,352295;335699,345947;287281,301513;232407,195190;193673,0;190445,50781;164622,163452;114590,285644;29051,364990;111362,403076;104906,455444;82311,534790;22595,615722;0,663330;48418,701416;58102,710937;67785,729980;74241,758544;64558,796630;38735,836303;0,866455;148482,985473" o:connectangles="0,0,0,0,0,0,0,0,0,0,0,0,0,0,0,0,0,0,0,0,0,0,0,0,0,0,0,0,0,0,0,0,0,0,0,0,0,0"/>
                </v:shape>
                <v:shape id="Freeform 448" o:spid="_x0000_s1318" style="position:absolute;left:2000;top:12001;width:508;height:1079;visibility:visible;mso-wrap-style:square;v-text-anchor:top" coordsize="32,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" path="m22,44l18,34,12,24,8,16,4,8,2,r,l,32,4,52r8,12l14,68,32,56,28,52,22,44xe" fillcolor="#70ad47 [3209]" stroked="f">
                  <v:path arrowok="t" o:connecttype="custom" o:connectlocs="34930,69824;28579,53955;19053,38086;12702,25391;6351,12695;3175,0;3175,0;0,50781;6351,82519;19053,101562;22228,107910;50807,88867;44456,82519;34930,69824" o:connectangles="0,0,0,0,0,0,0,0,0,0,0,0,0,0"/>
                </v:shape>
                <v:shape id="Freeform 449" o:spid="_x0000_s1319" style="position:absolute;left:2381;top:13906;width:1222;height:1920;visibility:visible;mso-wrap-style:square;v-text-anchor:top" coordsize="77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" path="m48,88l34,70,24,50,14,32,8,16,4,4,2,,,16,2,34,6,52r6,18l18,84r6,12l28,105r2,2l30,121r10,l48,121r9,-2l63,117r6,-2l73,113r2,l77,113,63,103,48,88xe" fillcolor="#70ad47 [3209]" stroked="f">
                  <v:path arrowok="t" o:connecttype="custom" o:connectlocs="76211,139648;53983,111084;38105,79345;22228,50781;12702,25391;6351,6348;3175,0;0,25391;3175,53955;9526,82519;19053,111084;28579,133300;38105,152343;44456,166625;47632,169799;47632,192016;63509,192016;76211,192016;90500,188842;100027,185668;109553,182495;115904,179321;119080,179321;122255,179321;100027,163452;76211,139648" o:connectangles="0,0,0,0,0,0,0,0,0,0,0,0,0,0,0,0,0,0,0,0,0,0,0,0,0,0"/>
                </v:shape>
                <v:shape id="Freeform 450" o:spid="_x0000_s1320" style="position:absolute;left:1809;top:16573;width:2366;height:2333;visibility:visible;mso-wrap-style:square;v-text-anchor:top" coordsize="149,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" path="m110,83l102,61,96,43,94,26r,-12l96,4,96,,88,16,82,34,80,49r,18l82,83r2,10l86,103r2,2l72,107r-16,4l42,119r-14,6l16,133r-8,8l2,145,,147r6,-4l14,139r10,-2l34,133r12,-2l58,129r12,-2l84,127r12,-2l108,123r10,l128,123r9,-2l143,121r4,l149,121,126,103,110,83xe" fillcolor="#70ad47 [3209]" stroked="f">
                  <v:path arrowok="t" o:connecttype="custom" o:connectlocs="174650,131714;161948,96802;152422,68237;149246,41260;149246,22217;152422,6348;152422,0;139720,25391;130193,53955;127018,77759;127018,106323;130193,131714;133369,147583;136544,163452;139720,166626;114316,169800;88913,176147;66684,188842;44456,198364;25404,211059;12702,223755;3175,230102;0,233276;9526,226928;22228,220581;38105,217407;53983,211059;73035,207885;92088,204712;111141,201538;133369,201538;152422,198364;171474,195190;187352,195190;203229,195190;217518,192016;227045,192016;233396,192016;236571,192016;200053,163452;174650,131714" o:connectangles="0,0,0,0,0,0,0,0,0,0,0,0,0,0,0,0,0,0,0,0,0,0,0,0,0,0,0,0,0,0,0,0,0,0,0,0,0,0,0,0,0"/>
                </v:shape>
                <v:shape id="Freeform 451" o:spid="_x0000_s1321" style="position:absolute;left:3429;top:4857;width:206;height:222;visibility:visible;mso-wrap-style:square;v-text-anchor:top" coordsize="13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" path="m11,2l9,2,7,,5,2,2,2,,4,,6r,4l2,12r3,2l7,14r2,l11,12r2,-2l13,6r,-2l11,2xe" fillcolor="white [3212]" stroked="f">
                  <v:path arrowok="t" o:connecttype="custom" o:connectlocs="17465,3174;14289,3174;11114,0;7938,3174;3175,3174;0,6348;0,9522;0,15869;3175,19043;7938,22217;11114,22217;14289,22217;17465,19043;20640,15869;20640,9522;20640,6348;17465,3174" o:connectangles="0,0,0,0,0,0,0,0,0,0,0,0,0,0,0,0,0"/>
                </v:shape>
                <v:shape id="Freeform 452" o:spid="_x0000_s1322" style="position:absolute;left:5810;top:9525;width:508;height:571;visibility:visible;mso-wrap-style:square;v-text-anchor:top" coordsize="32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" path="m26,6l22,2,16,,10,2,4,6,,12r,6l,24r4,6l10,34r6,2l22,34r4,-4l30,24r2,-6l30,12,26,6xe" fillcolor="white [3212]" stroked="f">
                  <v:path arrowok="t" o:connecttype="custom" o:connectlocs="41281,9522;34930,3174;25404,0;15877,3174;6351,9522;0,19043;0,28565;0,38086;6351,47608;15877,53955;25404,57129;34930,53955;41281,47608;47632,38086;50807,28565;47632,19043;41281,9522" o:connectangles="0,0,0,0,0,0,0,0,0,0,0,0,0,0,0,0,0"/>
                </v:shape>
                <v:shape id="Freeform 453" o:spid="_x0000_s1323" style="position:absolute;left:3810;top:11525;width:476;height:492;visibility:visible;mso-wrap-style:square;v-text-anchor:top" coordsize="30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" path="m26,4l20,2,14,,8,2,4,4,2,10,,16r2,5l4,27r4,2l14,31r6,-2l26,27r2,-6l30,16,28,10,26,4xe" fillcolor="white [3212]" stroked="f">
                  <v:path arrowok="t" o:connecttype="custom" o:connectlocs="41281,6348;31755,3174;22228,0;12702,3174;6351,6348;3175,15869;0,25390;3175,33325;6351,42846;12702,46020;22228,49194;31755,46020;41281,42846;44457,33325;47632,25390;44457,15869;41281,6348" o:connectangles="0,0,0,0,0,0,0,0,0,0,0,0,0,0,0,0,0"/>
                </v:shape>
                <v:shape id="Freeform 454" o:spid="_x0000_s1324" style="position:absolute;left:381;top:8001;width:285;height:238;visibility:visible;mso-wrap-style:square;v-text-anchor:top" coordsize="18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" path="m14,2l12,,8,,4,,2,2,,4,,8r,4l2,14r2,1l8,15r4,l14,14r2,-2l18,8,16,4,14,2xe" fillcolor="white [3212]" stroked="f">
                  <v:path arrowok="t" o:connecttype="custom" o:connectlocs="22228,3174;19053,0;12702,0;6351,0;3175,3174;0,6348;0,12695;0,19043;3175,22217;6351,23804;12702,23804;19053,23804;22228,22217;25404,19043;28579,12695;25404,6348;22228,3174" o:connectangles="0,0,0,0,0,0,0,0,0,0,0,0,0,0,0,0,0"/>
                </v:shape>
                <v:shape id="Freeform 455" o:spid="_x0000_s1325" style="position:absolute;left:2762;top:14287;width:524;height:571;visibility:visible;mso-wrap-style:square;v-text-anchor:top" coordsize="33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" path="m27,6l22,2,16,,10,2,4,6,,12r,6l,24r4,6l10,34r6,2l22,34r5,-4l31,24r2,-6l31,12,27,6xe" fillcolor="white [3212]" stroked="f">
                  <v:path arrowok="t" o:connecttype="custom" o:connectlocs="42869,9522;34930,3174;25404,0;15877,3174;6351,9522;0,19043;0,28565;0,38086;6351,47608;15877,53955;25404,57129;34930,53955;42869,47608;49220,38086;52395,28565;49220,19043;42869,9522" o:connectangles="0,0,0,0,0,0,0,0,0,0,0,0,0,0,0,0,0"/>
                </v:shape>
                <v:shape id="Freeform 456" o:spid="_x0000_s1326" style="position:absolute;left:8477;top:5429;width:794;height:825;visibility:visible;mso-wrap-style:square;v-text-anchor:top" coordsize="50,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" path="m42,6l34,2,24,,16,2,8,6,2,16,,26,2,36r6,8l16,50r8,2l34,50r8,-6l48,36,50,26,48,16,42,6xe" fillcolor="white [3212]" stroked="f">
                  <v:path arrowok="t" o:connecttype="custom" o:connectlocs="66684,9521;53982,3174;38105,0;25404,3174;12702,9521;3175,25390;0,41260;3175,57129;12702,69824;25404,79345;38105,82519;53982,79345;66684,69824;76211,57129;79386,41260;76211,25390;66684,9521" o:connectangles="0,0,0,0,0,0,0,0,0,0,0,0,0,0,0,0,0"/>
                </v:shape>
              </v:group>
              <v:group id="Holiday card" o:spid="_x0000_s1327" style="position:absolute;top:31908;width:18427;height:32011" coordorigin="-47" coordsize="18416,320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">
                <v:rect id="Rectangle 3293" o:spid="_x0000_s1328" style="position:absolute;width:18290;height:141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" fillcolor="#bdd6ee [1300]" stroked="f"/>
                <v:shape id="Freeform 399" o:spid="_x0000_s1329" style="position:absolute;top:3808;width:18286;height:20487;visibility:visible;mso-wrap-style:square;v-text-anchor:top" coordsize="1150,1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" path="m1148,20l1114,4,1078,r-39,4l999,20,959,48,917,91r-39,58l841,212r-38,60l765,325r-36,50l695,418r-33,38l628,488r-33,25l565,533r-28,12l509,551r-24,-2l460,541,438,525,418,502,400,470,384,438,368,416,356,402r-10,-7l334,395r-11,5l315,410r-10,14l295,442r-10,20l276,484r-12,22l250,529r-14,20l218,569r-20,18l178,597r-20,l138,589,120,573,100,553,83,529,65,506,46,480,28,456,12,436,,426r,865l6,1291r18,l46,1291r29,-2l106,1289r38,-2l184,1283r44,-4l278,1277r50,-6l380,1267r54,-6l491,1257r56,-6l606,1245r60,-6l723,1233r58,-6l837,1221r58,-6l947,1211r54,-6l1049,1199r47,-4l1140,1189r10,-2l1150,22r-2,-2xe" fillcolor="#9cc2e5 [1940]" stroked="f">
                  <v:path arrowok="t" o:connecttype="custom" o:connectlocs="1771373,6348;1652116,6348;1524908,76172;1396109,236450;1276852,431640;1159184,595092;1052647,723632;946111,814086;853885,864867;771199,871215;696465,833129;636041,745849;585157,660156;550175,626830;513603,634765;484981,672851;453179,733154;419787,802978;375264,871215;314840,931518;251236,947387;190812,909301;131978,839477;73145,761718;19081,691894;0,2048704;38162,2048704;119258,2045530;228975,2042356;362543,2029661;521553,2016966;690104,2001097;869786,1985228;1059008,1966185;1241869,1947142;1423141,1928099;1591692,1912230;1742752,1896360;1828617,1883665;1825437,31738" o:connectangles="0,0,0,0,0,0,0,0,0,0,0,0,0,0,0,0,0,0,0,0,0,0,0,0,0,0,0,0,0,0,0,0,0,0,0,0,0,0,0,0"/>
                </v:shape>
                <v:shape id="Freeform 400" o:spid="_x0000_s1330" style="position:absolute;left:-47;top:15898;width:18407;height:10696;visibility:visible;mso-wrap-style:square;v-text-anchor:top" coordsize="1150,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" path="m1144,48r-24,21l1098,93r-20,29l1057,152r-22,30l1013,209r-26,22l957,245r-34,8l885,245,841,227,789,192,729,138,699,108,666,82,636,60,603,42,571,26,539,16,507,8,478,2,448,,416,,386,2,358,8r-29,6l301,22,274,32,246,45,220,58,196,72,172,86r-24,16l124,117r-20,19l83,152,65,168,46,184,30,201,12,217,,231,,673r4,l46,673r46,-4l142,661r54,-8l254,645r57,-11l374,622r62,-14l501,594r64,-16l632,562r63,-18l759,529r64,-18l885,495r58,-18l1001,459r54,-16l1104,429r46,-13l1150,46r-6,2xe" fillcolor="white [3212]" stroked="f">
                  <v:path arrowok="t" o:connecttype="custom" o:connectlocs="1792747,109660;1725519,193891;1656690,289247;1579858,367121;1477416,402085;1346161,360764;1166886,219319;1066044,130320;965202,66749;862759,25428;765119,3179;665877,0;573039,12714;481801,34964;393764,71517;313731,114427;236899,162106;166469,216141;104043,266997;48020,319443;0,367121;6403,1069579;147261,1063222;313731,1037794;497807,1007597;697891,966276;904377,918598;1112464,864563;1317349,812117;1509429,758082;1688704,704047;1840767,661136;1831163,76285" o:connectangles="0,0,0,0,0,0,0,0,0,0,0,0,0,0,0,0,0,0,0,0,0,0,0,0,0,0,0,0,0,0,0,0,0"/>
                </v:shape>
                <v:shape id="Freeform 401" o:spid="_x0000_s1331" style="position:absolute;top:20955;width:18258;height:11076;visibility:visible;mso-wrap-style:square;v-text-anchor:top" coordsize="1150,6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" path="m1112,38r-38,32l1041,104r-30,37l981,177r-28,32l925,238r-28,24l867,274r-32,4l799,268,761,242,717,201,693,177,670,151,642,131,616,111,587,94,557,78,527,62,497,50,466,38,434,28,402,18,368,12,334,6,301,2,268,,234,,202,,168,2,134,6r-32,8l71,20,38,28,6,38,,40,,698r364,l374,692r16,-12l406,668r26,-17l456,633r25,-14l509,605r26,-10l563,585r26,-6l616,571r28,-2l672,565r25,l725,563r26,2l779,565r28,4l833,571r26,4l886,579r27,6l939,589r26,6l991,601r26,4l1041,611r26,6l1090,621r24,4l1138,629r12,2l1150,14r-38,24xe" fillcolor="#9cc2e5 [1940]" stroked="f">
                  <v:path arrowok="t" o:connecttype="custom" o:connectlocs="1705214,111084;1605188,223755;1513100,331665;1424187,415771;1325748,441162;1208257,384033;1100292,280884;1019318,207886;931993,149170;836730,98389;739879,60303;638264,28564;530299,9521;425510,0;320720,0;212755,9521;112728,31738;9526,60303;0,1107665;593808,1098144;644615,1060058;724002,1004516;808151,960082;893888,928344;978037,906127;1066950,896606;1151099,893432;1236836,896606;1322573,906127;1406722,918822;1490872,934692;1573433,953734;1652819,969604;1730618,985473;1806828,998168;1825881,22217" o:connectangles="0,0,0,0,0,0,0,0,0,0,0,0,0,0,0,0,0,0,0,0,0,0,0,0,0,0,0,0,0,0,0,0,0,0,0,0"/>
                </v:shape>
                <v:shape id="Freeform 402" o:spid="_x0000_s1332" style="position:absolute;left:8477;top:16287;width:270;height:413;visibility:visible;mso-wrap-style:square;v-text-anchor:top" coordsize="17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" path="m6,r,2l6,8,4,16,,24r10,2l12,20r5,4l12,6,6,xe" fillcolor="#ed7d31 [3205]" stroked="f">
                  <v:path arrowok="t" o:connecttype="custom" o:connectlocs="9526,0;9526,3174;9526,12695;6351,25391;0,38086;15877,41260;19052,31738;26991,38086;19052,9522;9526,0" o:connectangles="0,0,0,0,0,0,0,0,0,0"/>
                </v:shape>
                <v:shape id="Freeform 403" o:spid="_x0000_s1333" style="position:absolute;left:7715;top:14192;width:1714;height:2269;visibility:visible;mso-wrap-style:square;v-text-anchor:top" coordsize="10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" path="m104,137r-6,-4l92,129r-4,-8l82,113r-2,-8l80,97,94,95r,-2l90,91,86,87,80,83,74,78,70,72,66,66,64,58,76,52,72,50,66,44,57,30,53,,51,8,47,24,41,42,27,54r12,4l39,62,37,72,33,85,21,95r10,4l31,99r2,4l35,107r,4l33,119r-6,6l15,131,,139r45,4l45,143r4,-2l56,141r8,-2l72,139r10,l96,139r12,2l108,139r-4,-2xe" fillcolor="#c5e0b3 [1305]" stroked="f">
                  <v:path arrowok="t" o:connecttype="custom" o:connectlocs="165123,217408;155597,211060;146070,204712;139720,192017;130193,179322;127018,166626;127018,153931;149246,150757;149246,147583;142895,144409;136544,138062;127018,131714;117491,123779;111141,114258;104790,104736;101614,92041;120667,82520;114316,79346;104790,69824;90500,47607;84149,0;80974,12695;74623,38086;65097,66650;42869,85693;61921,92041;61921,98389;58746,114258;52395,134888;33342,150757;49219,157105;49219,157105;52395,163452;55570,169800;55570,176148;52395,188843;42869,198365;23816,207886;0,220581;71448,226929;71448,226929;77798,223755;88912,223755;101614,220581;114316,220581;130193,220581;152421,220581;171474,223755;171474,220581;165123,217408" o:connectangles="0,0,0,0,0,0,0,0,0,0,0,0,0,0,0,0,0,0,0,0,0,0,0,0,0,0,0,0,0,0,0,0,0,0,0,0,0,0,0,0,0,0,0,0,0,0,0,0,0,0"/>
                </v:shape>
                <v:shape id="Freeform 404" o:spid="_x0000_s1334" style="position:absolute;left:8572;top:14763;width:143;height:254;visibility:visible;mso-wrap-style:square;v-text-anchor:top" coordsize="9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" path="m2,6l,2,,,,8r,6l2,16r,l9,14,4,12,2,6xe" fillcolor="#a8d08d [1945]" stroked="f">
                  <v:path arrowok="t" o:connecttype="custom" o:connectlocs="3176,9522;0,3174;0,0;0,12696;0,22217;3176,25391;3176,25391;14290,22217;6351,19043;3176,9522" o:connectangles="0,0,0,0,0,0,0,0,0,0"/>
                </v:shape>
                <v:shape id="Freeform 405" o:spid="_x0000_s1335" style="position:absolute;left:8572;top:15144;width:270;height:429;visibility:visible;mso-wrap-style:square;v-text-anchor:top" coordsize="17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" path="m6,12l2,4,,,,8r4,8l6,21r1,2l7,27r4,l13,27r2,-2l17,25,11,21,6,12xe" fillcolor="#a8d08d [1945]" stroked="f">
                  <v:path arrowok="t" o:connecttype="custom" o:connectlocs="9526,19043;3175,6348;0,0;0,12695;6351,25391;9526,33325;11114,36499;11114,42847;17465,42847;20640,42847;23816,39673;26991,39673;17465,33325;9526,19043" o:connectangles="0,0,0,0,0,0,0,0,0,0,0,0,0,0"/>
                </v:shape>
                <v:shape id="Freeform 406" o:spid="_x0000_s1336" style="position:absolute;left:8477;top:15811;width:555;height:540;visibility:visible;mso-wrap-style:square;v-text-anchor:top" coordsize="35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" path="m23,10r,-8l23,,18,8r,8l21,22r,2l14,26,6,28,2,32,,34,4,32,8,30r6,l21,28r4,l31,28r2,l35,28,27,18,23,10xe" fillcolor="#a8d08d [1945]" stroked="f">
                  <v:path arrowok="t" o:connecttype="custom" o:connectlocs="36517,15869;36517,3174;36517,0;28579,12695;28579,25391;33342,34912;33342,38086;22228,41260;9526,44434;3175,50781;0,53955;6351,50781;12702,47607;22228,47607;33342,44434;39693,44434;49219,44434;52395,44434;55570,44434;42868,28564;36517,15869" o:connectangles="0,0,0,0,0,0,0,0,0,0,0,0,0,0,0,0,0,0,0,0,0"/>
                </v:shape>
                <v:shape id="Freeform 407" o:spid="_x0000_s1337" style="position:absolute;left:6667;top:16383;width:254;height:412;visibility:visible;mso-wrap-style:square;v-text-anchor:top" coordsize="16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" path="m6,r,2l4,8,2,16,,22r10,4l10,20r6,4l12,4,6,xe" fillcolor="#ed7d31 [3205]" stroked="f">
                  <v:path arrowok="t" o:connecttype="custom" o:connectlocs="9527,0;9527,3174;6351,12695;3176,25391;0,34912;15878,41260;15878,31738;25404,38086;19053,6348;9527,0" o:connectangles="0,0,0,0,0,0,0,0,0,0"/>
                </v:shape>
                <v:shape id="Freeform 408" o:spid="_x0000_s1338" style="position:absolute;left:5905;top:14287;width:1715;height:2269;visibility:visible;mso-wrap-style:square;v-text-anchor:top" coordsize="10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" path="m102,137r-4,-4l92,127r-6,-6l82,113r-4,-8l78,97,94,93r-2,l88,91,84,87,78,83,74,77,68,72,66,64,64,56,76,52r-4,l66,44,58,28,52,,50,8,48,24,40,42,28,54r12,4l40,62,38,72,32,83,20,93r10,4l32,99r,2l34,105r,6l32,117r-6,6l16,131,,139r46,4l46,143r4,-2l56,141r6,-2l72,139r10,l94,139r14,2l106,141r-4,-4xe" fillcolor="#c5e0b3 [1305]" stroked="f">
                  <v:path arrowok="t" o:connecttype="custom" o:connectlocs="161948,217408;155597,211060;146070,201538;136544,192017;130193,179322;123842,166626;123842,153931;149246,147583;146070,147583;139720,144409;133369,138062;123842,131714;117491,122193;107965,114258;104790,101563;101614,88867;120667,82520;114316,82520;104790,69824;92088,44434;82562,0;79386,12695;76211,38086;63509,66650;44456,85693;63509,92041;63509,98389;60333,114258;50807,131714;31754,147583;47632,153931;50807,157105;50807,160279;53983,166626;53983,176148;50807,185669;41281,195191;25404,207886;0,220581;73035,226929;73035,226929;79386,223755;88912,223755;98439,220581;114316,220581;130193,220581;149246,220581;171474,223755;168299,223755;161948,217408" o:connectangles="0,0,0,0,0,0,0,0,0,0,0,0,0,0,0,0,0,0,0,0,0,0,0,0,0,0,0,0,0,0,0,0,0,0,0,0,0,0,0,0,0,0,0,0,0,0,0,0,0,0"/>
                </v:shape>
                <v:shape id="Freeform 409" o:spid="_x0000_s1339" style="position:absolute;left:5143;top:16192;width:238;height:413;visibility:visible;mso-wrap-style:square;v-text-anchor:top" coordsize="15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" path="m6,r,4l6,10,4,18,,24r10,2l12,22r3,4l14,6,6,xe" fillcolor="#ed7d31 [3205]" stroked="f">
                  <v:path arrowok="t" o:connecttype="custom" o:connectlocs="9526,0;9526,6348;9526,15869;6351,28565;0,38086;15877,41260;19053,34912;23816,41260;22228,9522;9526,0" o:connectangles="0,0,0,0,0,0,0,0,0,0"/>
                </v:shape>
                <v:shape id="Freeform 410" o:spid="_x0000_s1340" style="position:absolute;left:4476;top:14097;width:1699;height:2301;visibility:visible;mso-wrap-style:square;v-text-anchor:top" coordsize="107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" path="m103,139r-4,-6l93,129r-6,-6l81,115r-2,-8l79,97,93,95r,-2l89,91,85,87,79,83,73,80,69,72,65,66,63,58,75,52r-4,l65,44,57,30,53,,51,8,47,26,41,44,27,54r12,4l39,62,37,74,33,85,21,95r10,4l31,99r2,4l35,107r,6l33,119r-6,6l15,131,,139r45,6l47,145r4,-2l55,141r8,l71,139r12,l95,141r12,l107,141r-4,-2xe" fillcolor="#c5e0b3 [1305]" stroked="f">
                  <v:path arrowok="t" o:connecttype="custom" o:connectlocs="163535,220581;157184,211059;147658,204711;138132,195190;128605,182495;125430,169799;125430,153930;147658,150756;147658,147583;141307,144409;134956,138061;125430,131714;115904,126953;109553,114258;103202,104736;100026,92041;119079,82519;112728,82519;103202,69824;90500,47607;84149,0;80974,12695;74623,41260;65097,69824;42868,85693;61921,92041;61921,98388;58746,117431;52395,134887;33342,150756;49219,157104;49219,157104;52395,163452;55570,169799;55570,179321;52395,188842;42868,198364;23816,207885;0,220581;71447,230102;74623,230102;80974,226928;87325,223754;100026,223754;112728,220581;131781,220581;150833,223754;169886,223754;169886,223754;163535,220581" o:connectangles="0,0,0,0,0,0,0,0,0,0,0,0,0,0,0,0,0,0,0,0,0,0,0,0,0,0,0,0,0,0,0,0,0,0,0,0,0,0,0,0,0,0,0,0,0,0,0,0,0,0"/>
                </v:shape>
                <v:shape id="Freeform 411" o:spid="_x0000_s1341" style="position:absolute;left:5238;top:14763;width:127;height:222;visibility:visible;mso-wrap-style:square;v-text-anchor:top" coordsize="8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" path="m2,6l,2,,,,6r,6l2,14r,l8,14,4,10,2,6xe" fillcolor="#a8d08d [1945]" stroked="f">
                  <v:path arrowok="t" o:connecttype="custom" o:connectlocs="3176,9522;0,3174;0,0;0,9522;0,19043;3176,22217;3176,22217;12702,22217;6351,15869;3176,9522" o:connectangles="0,0,0,0,0,0,0,0,0,0"/>
                </v:shape>
                <v:shape id="Freeform 412" o:spid="_x0000_s1342" style="position:absolute;left:5334;top:15144;width:254;height:429;visibility:visible;mso-wrap-style:square;v-text-anchor:top" coordsize="16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" path="m4,12l,4,,,,6r2,8l4,21r2,2l6,27r4,l12,25r2,l16,25,10,19,4,12xe" fillcolor="#a8d08d [1945]" stroked="f">
                  <v:path arrowok="t" o:connecttype="custom" o:connectlocs="6351,19043;0,6348;0,0;0,9522;3176,22217;6351,33325;9527,36499;9527,42847;15878,42847;19053,39673;22229,39673;25404,39673;15878,30152;6351,19043" o:connectangles="0,0,0,0,0,0,0,0,0,0,0,0,0,0"/>
                </v:shape>
                <v:shape id="Freeform 413" o:spid="_x0000_s1343" style="position:absolute;left:5238;top:15811;width:540;height:508;visibility:visible;mso-wrap-style:square;v-text-anchor:top" coordsize="34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" path="m22,8r,-6l22,,18,6r,8l20,20r,4l14,26,6,28,2,30,,32,4,30r4,l14,28r6,l24,28r6,-2l32,26r2,l26,18,22,8xe" fillcolor="#a8d08d [1945]" stroked="f">
                  <v:path arrowok="t" o:connecttype="custom" o:connectlocs="34930,12695;34930,3174;34930,0;28579,9521;28579,22217;31755,31738;31755,38086;22228,41260;9526,44433;3175,47607;0,50781;6351,47607;12702,47607;22228,44433;31755,44433;38106,44433;47632,41260;50808,41260;53983,41260;41281,28564;34930,12695" o:connectangles="0,0,0,0,0,0,0,0,0,0,0,0,0,0,0,0,0,0,0,0,0"/>
                </v:shape>
                <v:shape id="Freeform 414" o:spid="_x0000_s1344" style="position:absolute;left:6762;top:14859;width:127;height:253;visibility:visible;mso-wrap-style:square;v-text-anchor:top" coordsize="8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" path="m4,6l2,2,,,,8r2,4l4,16r,l8,14,6,10,4,6xe" fillcolor="#a8d08d [1945]" stroked="f">
                  <v:path arrowok="t" o:connecttype="custom" o:connectlocs="6351,9522;3176,3174;0,0;0,12696;3176,19043;6351,25391;6351,25391;12702,22217;9527,15869;6351,9522" o:connectangles="0,0,0,0,0,0,0,0,0,0"/>
                </v:shape>
                <v:shape id="Freeform 415" o:spid="_x0000_s1345" style="position:absolute;left:6858;top:15240;width:285;height:428;visibility:visible;mso-wrap-style:square;v-text-anchor:top" coordsize="18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" path="m6,11l2,4,,,,8r2,7l6,21r2,4l8,27r2,l14,25r2,l18,25,10,19,6,11xe" fillcolor="#a8d08d [1945]" stroked="f">
                  <v:path arrowok="t" o:connecttype="custom" o:connectlocs="9526,17456;3175,6348;0,0;0,12695;3175,23804;9526,33325;12702,39673;12702,42847;15877,42847;22228,39673;25404,39673;28579,39673;15877,30152;9526,17456" o:connectangles="0,0,0,0,0,0,0,0,0,0,0,0,0,0"/>
                </v:shape>
                <v:shape id="Freeform 416" o:spid="_x0000_s1346" style="position:absolute;left:6667;top:15906;width:540;height:540;visibility:visible;mso-wrap-style:square;v-text-anchor:top" coordsize="34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" path="m22,10r,-8l22,,18,8r,8l18,20r2,4l12,26,6,28,,32r,2l2,32,8,30r4,l18,30r6,-2l28,28r4,l34,28,24,20,22,10xe" fillcolor="#a8d08d [1945]" stroked="f">
                  <v:path arrowok="t" o:connecttype="custom" o:connectlocs="34930,15869;34930,3174;34930,0;28579,12695;28579,25391;28579,31738;31755,38086;19053,41260;9526,44434;0,50781;0,53955;3175,50781;12702,47607;19053,47607;28579,47607;38106,44434;44457,44434;50808,44434;53983,44434;38106,31738;34930,15869" o:connectangles="0,0,0,0,0,0,0,0,0,0,0,0,0,0,0,0,0,0,0,0,0"/>
                </v:shape>
                <v:shape id="Freeform 417" o:spid="_x0000_s1347" style="position:absolute;left:8572;top:5143;width:9796;height:26803;visibility:visible;mso-wrap-style:square;v-text-anchor:top" coordsize="617,16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" path="m611,881l597,870r-8,-12l583,844r-2,-12l583,818r8,-12l613,786r4,-4l617,689r-2,-2l599,671,585,655,567,638,551,618,536,598,520,580,504,560,492,540,480,523,470,505r-8,-18l456,471r-2,-16l454,441r8,-19l476,416r14,l506,422r14,7l532,435r6,-2l538,422r-6,-18l522,390,510,376,498,362r-8,-14l486,336r6,-16l504,305r20,-18l543,265r20,-22l579,223r8,-16l587,196r-10,-3l551,199r-27,10l500,221r-18,6l470,231r-12,2l450,229r-6,-12l438,199r-8,-24l420,148,408,115,394,84,378,54,363,28,347,10,334,r-4,l326,r-4,2l320,4,310,48r,73l312,196r-4,41l302,245r-10,12l282,267r-12,10l256,289r-14,12l228,312r-14,12l202,334r-12,10l180,354r-8,10l168,370r-2,6l168,382r6,2l184,386r12,2l208,388r12,l234,388r14,l262,388r12,l286,388r12,2l306,390r6,2l318,396r2,4l318,406r-4,6l304,425r-4,14l300,451r4,10l312,467r10,2l334,467r13,-6l360,455r7,2l376,465r3,14l379,497r-3,22l367,542r-12,26l341,594r-19,30l304,655r-20,32l266,717r-16,26l238,762r-8,16l228,788r4,8l242,804r12,6l268,816r12,4l292,824r8,4l302,834r4,14l306,868r-2,21l300,913r-12,24l272,959r-24,18l236,984r-14,8l208,998r-14,4l180,1008r-14,4l154,1016r-9,4l135,1024r-11,4l118,1034r-6,4l111,1044r-3,8l111,1060r6,10l129,1090r19,19l168,1127r22,16l212,1157r18,14l246,1179r12,6l264,1191r,8l260,1210r-8,13l242,1236r-12,14l216,1265r-12,13l196,1286r-10,9l174,1301r-12,8l150,1315r-11,7l124,1330r-13,4l96,1340r-12,6l72,1350r-12,4l50,1358r-10,2l32,1362r-6,l16,1364r-8,2l,1370r,8l,1388r8,14l22,1418r20,19l54,1449r12,10l78,1467r12,8l100,1481r11,6l123,1491r10,6l141,1499r9,2l160,1503r10,2l180,1505r8,-2l198,1503r8,-2l216,1499r12,-4l240,1493r12,-2l266,1489r12,-4l292,1485r12,-2l318,1483r12,l340,1485r9,4l357,1493r6,6l367,1505r5,10l372,1535r-5,19l361,1572r-10,16l340,1604r-14,10l312,1622r-18,2l292,1624r-4,2l284,1632r-4,4l280,1642r4,8l292,1659r16,10l322,1677r16,6l353,1689r2,l553,1689r10,-12l571,1663r2,-9l575,1650r2,l585,1650r14,2l613,1652r4,l617,887r-6,-6xe" fillcolor="white [3212]" stroked="f">
                  <v:path arrowok="t" o:connecttype="custom" o:connectlocs="922467,1320312;979625,1093383;874835,980712;762107,829955;720826,699829;825616,680786;828791,618896;781160,507812;919292,353882;831967,331665;714475,363403;647791,182495;530299,0;492194,76172;463615,407837;362001,495117;273088,577636;292141,612548;393755,615722;485843,618896;498545,653808;495370,741088;582694,725219;582694,860107;450913,1090209;362001,1250487;444562,1301269;485843,1377440;393755,1550414;285790,1599608;196878,1631347;176237,1682128;301667,1813842;419159,1890013;365176,1983641;276264,2064574;176237,2116942;79386,2155028;12702,2167723;34930,2250243;142895,2340697;223869,2378783;298492,2385130;381053,2369261;482668,2353392;566817,2369261;582694,2466063;495370,2573973;444562,2596190;511247,2661253;893888,2661253;928818,2618406;970099,1398070" o:connectangles="0,0,0,0,0,0,0,0,0,0,0,0,0,0,0,0,0,0,0,0,0,0,0,0,0,0,0,0,0,0,0,0,0,0,0,0,0,0,0,0,0,0,0,0,0,0,0,0,0,0,0,0,0"/>
                </v:shape>
                <v:shape id="Freeform 418" o:spid="_x0000_s1348" style="position:absolute;left:14097;top:28384;width:3016;height:3253;visibility:visible;mso-wrap-style:square;v-text-anchor:top" coordsize="190,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" path="m64,r,6l62,22,60,46,56,75r-8,29l38,136,22,162,,186r106,19l126,164r64,32l148,42,64,xe" fillcolor="#ed7d31 [3205]" stroked="f">
                  <v:path arrowok="t" o:connecttype="custom" o:connectlocs="101614,0;101614,9521;98439,34912;95263,72998;88912,119018;76211,165039;60333,215820;34930,257080;0,295166;168298,325317;200053,260254;301667,311035;234983,66650;101614,0" o:connectangles="0,0,0,0,0,0,0,0,0,0,0,0,0,0"/>
                </v:shape>
                <v:shape id="Freeform 419" o:spid="_x0000_s1349" style="position:absolute;left:9144;top:11430;width:9177;height:19360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" path="m9827,4270l9550,4123,9273,3943,9031,3770,8893,3574v-35,-77,-69,-153,-104,-230c8801,3257,8812,3169,8824,3082r34,l8927,3082r139,l9239,3066r207,-33l9654,2984r208,-58l10000,2877r,-66c9977,2806,9954,2800,9931,2795v-46,-22,-93,-43,-139,-65l9550,2648r-242,-99l9031,2418,8720,2270,8426,2107,8080,1918,7768,1705,7457,1475,7180,1213,6938,943,6730,648c6672,539,6615,429,6557,320,6522,213,6488,107,6453,r,16l6453,98v-11,41,-23,82,-34,123c6396,276,6372,330,6349,385v-23,66,-46,131,-69,197l6211,795v-35,82,-69,164,-104,246l5969,1279r-139,262l5623,1803v-69,85,-139,169,-208,254l5173,2320r-277,229l4550,2762r-346,164l3824,3066r1211,131l5035,3213v11,22,23,44,34,66l5069,3361r,114l5069,3623v-11,55,-23,109,-34,164c5012,3839,4988,3891,4965,3943v-34,60,-69,120,-103,180c4816,4189,4769,4254,4723,4320r-207,180l4204,4680r-311,172l3443,5016r-485,132l2336,5262r-675,82l1661,5361r35,32c1730,5407,1765,5420,1799,5434v17,17,35,33,52,50l1955,5541r173,66l2266,5689r208,81l2682,5852r207,74l3166,6000r277,82l3754,6148r312,65l4412,6262r346,33l4758,6311r,50c4735,6383,4712,6404,4689,6426v-23,33,-47,66,-70,99c4585,6569,4550,6612,4516,6656r-139,123l4170,6926r-208,148l3685,7221r-346,164l2958,7533r-449,139l1990,7803r-571,99l761,8000,,8066v12,5,23,11,35,16c46,8087,58,8093,69,8098v23,17,46,33,69,50c184,8170,231,8191,277,8213r138,66l588,8344r173,66l1003,8492r243,57l1488,8615r311,49l2059,8697r346,33l2716,8730r381,-17l3443,8664r381,-49l4204,8598r381,l4931,8598r346,33l5623,8680r346,66l6280,8811r312,82l6903,8992r277,98l7457,9189r277,98l7976,9385r277,90l8460,9574r173,65l8789,9705r208,65l9170,9820r173,49l9481,9902r173,32l9827,9967r173,17l10000,10000r,-5680l9827,4270xe" fillcolor="#a8d08d [1945]" stroked="f">
                  <v:path arrowok="t" o:connecttype="custom" o:connectlocs="901828,826687;876407,798227;850987,763378;828778,729885;816114,691939;806570,647410;809782,596686;812902,596686;819234,596686;831990,596686;847867,593588;866863,587199;885951,577713;905040,566484;917704,556997;917704,544219;911372,541122;898616,528537;876407,512662;854199,493495;828778,468133;800238,439480;773257,407922;741505,371331;712872,330094;684332,285565;658911,234841;636703,182568;617615,125455;601739,61953;592194,0;592194,3098;592194,18973;589074,42786;582650,74537;576318,112677;569986,153915;560442,201541;547778,247619;535021,298343;516025,349067;496937,398242;474728,449160;449308,493495;417555,534733;385803,566484;350930,593588;462064,618950;462064,622048;465184,634826;465184,650701;465184,672772;465184,701425;462064,733176;455640,763378;446188,798227;433432,836367;414435,871215;385803,906064;357262,939364;315965,971115;271457,996670;214376,1018741;152431,1034617;152431,1037908;155643,1044103;165095,1052041;169867,1061721;179411,1072756;195287,1085534;207952,1101410;227040,1117092;246128,1132967;265125,1147294;290545,1161620;315965,1177496;344506,1190274;373138,1202858;404891,1212344;436644,1218733;436644,1221831;436644,1231511;430311,1244095;423887,1263262;414435,1288624;401679,1312437;382683,1340897;363594,1369550;338174,1398010;306421,1429761;271457,1458414;230252,1485325;182623,1510687;130222,1529854;69837,1548827;0,1561605;3212,1564703;6332,1567800;12664,1577481;25420,1590065;38085,1602843;53961,1615427;69837,1628205;92046,1644080;114346,1655115;136554,1667893;165095,1677380;188955,1683769;220708,1690158;249248,1690158;284213,1686866;315965,1677380;350930,1667893;385803,1664602;420767,1664602;452520,1664602;484272,1670991;516025,1680478;547778,1693255;576318,1705840;604950,1721715;633491,1740882;658911,1759855;684332,1779022;709752,1797995;731961,1816968;757381,1834392;776378,1853559;792254,1866143;806570,1878921;825658,1891505;841535,1901185;857411,1910672;870075,1917061;885951,1923256;901828,1929645;917704,1932936;917704,1936034;917704,836367;901828,826687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rect id="Rectangle 3315" o:spid="_x0000_s1350" style="position:absolute;left:18288;top:20669;width:31;height: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" fillcolor="#70ad47 [3209]" stroked="f"/>
                <v:shape id="Freeform 421" o:spid="_x0000_s1351" style="position:absolute;left:14835;top:14859;width:3477;height:5792;visibility:visible;mso-wrap-style:square;v-text-anchor:top" coordsize="21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" path="m191,349l177,339,161,325,149,309,136,291,122,275,110,258,100,240,90,222,82,208,76,194,70,182r-4,-8l66,168r,-2l72,164r10,-2l94,160r12,-2l118,154r8,-4l128,147r-4,-4l114,135,102,117,88,95,76,69,64,43,54,22,48,6,46,,44,24r4,25l52,71r8,20l66,109r8,16l78,133r2,2l,168r2,26l10,216r12,22l34,256r18,17l70,289r20,14l112,317r20,12l151,339r18,8l185,353r16,6l211,363r6,2l219,365r,l205,359,191,349xe" fillcolor="#70ad47 [3209]" stroked="f">
                  <v:path arrowok="t" o:connecttype="custom" o:connectlocs="303255,553832;281027,537963;255623,515747;236570,490356;215930,461791;193702,436401;174649,409423;158772,380859;142895,352295;130193,330078;120667,307861;111141,288818;104790,276123;104790,266601;104790,263427;114316,260254;130193,257080;149246,253906;168298,250732;187351,244384;200053,238037;203228,233276;196877,226928;181000,214233;161948,185669;139719,150757;120667,109497;101614,68237;85737,34912;76211,9521;73035,0;69860,38086;76211,77759;82562,112671;95263,144409;104790,172973;117491,198364;123842,211059;127018,214233;0,266601;3175,307861;15877,342773;34930,377685;53983,406250;82562,433227;111141,458618;142895,480834;177825,503051;209579,522094;239746,537963;268325,550659;293728,560180;319132,569702;335009,576049;344536,579223;347711,579223;347711,579223;325483,569702;303255,553832" o:connectangles="0,0,0,0,0,0,0,0,0,0,0,0,0,0,0,0,0,0,0,0,0,0,0,0,0,0,0,0,0,0,0,0,0,0,0,0,0,0,0,0,0,0,0,0,0,0,0,0,0,0,0,0,0,0,0,0,0,0,0"/>
                </v:shape>
                <v:shape id="Freeform 422" o:spid="_x0000_s1352" style="position:absolute;left:16359;top:22002;width:1984;height:4761;visibility:visible;mso-wrap-style:square;v-text-anchor:top" coordsize="125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" path="m115,209l105,189,93,169,83,149,75,133,67,115,61,99,57,85,55,75r,-8l57,63r8,-6l77,49,87,39,99,30,109,18,117,8r4,-6l123,r-4,2l105,8,85,18,61,30,40,39,20,49,6,57,,63,2,75,8,99r12,34l34,171r17,40l73,249r26,31l125,300r,-77l115,209xe" fillcolor="#70ad47 [3209]" stroked="f">
                  <v:path arrowok="t" o:connecttype="custom" o:connectlocs="182588,331665;166711,299927;147658,268188;131781,236450;119079,211059;106377,182495;96851,157104;90500,134888;87325,119019;87325,106323;90500,99976;103202,90454;122254,77759;138132,61890;157184,47607;173061,28564;185763,12695;192114,3174;195290,0;188939,3174;166711,12695;134956,28564;96851,47607;63509,61890;31754,77759;9526,90454;0,99976;3175,119019;12702,157104;31754,211059;53982,271362;80974,334839;115904,395141;157184,444336;198465,476074;198465,353882;182588,331665" o:connectangles="0,0,0,0,0,0,0,0,0,0,0,0,0,0,0,0,0,0,0,0,0,0,0,0,0,0,0,0,0,0,0,0,0,0,0,0,0"/>
                </v:shape>
                <v:shape id="Freeform 423" o:spid="_x0000_s1353" style="position:absolute;left:14097;top:27051;width:3889;height:3078;visibility:visible;mso-wrap-style:square;v-text-anchor:top" coordsize="245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" path="m237,172r-6,-13l221,147,211,131,199,115,188,101,174,85,160,69,148,56,134,42,120,30,108,20,98,12,88,6,82,2,68,,54,2,40,8,28,14,18,22,8,28,2,34,,34r18,4l34,46r20,8l74,65,94,77r20,14l134,105r20,14l172,133r18,14l205,159r14,11l229,180r8,6l243,192r2,2l243,184r-6,-12xe" fillcolor="#70ad47 [3209]" stroked="f">
                  <v:path arrowok="t" o:connecttype="custom" o:connectlocs="376290,272949;366764,252319;350887,233276;335009,207886;315957,182495;298492,160278;276264,134888;254036,109497;234983,88867;212755,66650;190527,47607;171474,31738;155597,19043;139720,9521;130193,3174;107965,0;85737,3174;63509,12695;44456,22217;28579,34912;12702,44434;3175,53955;0,53955;28579,60303;53983,72998;85737,85693;117491,103149;149246,122192;181000,144409;212755,166626;244509,188843;273088,211059;301667,233276;325483,252319;347711,269775;363588,285644;376290,295166;385817,304687;388992,307861;385817,291992;376290,272949" o:connectangles="0,0,0,0,0,0,0,0,0,0,0,0,0,0,0,0,0,0,0,0,0,0,0,0,0,0,0,0,0,0,0,0,0,0,0,0,0,0,0,0,0"/>
                </v:shape>
                <v:shape id="Freeform 424" o:spid="_x0000_s1354" style="position:absolute;left:11620;top:5524;width:5986;height:6776;visibility:visible;mso-wrap-style:square;v-text-anchor:top" coordsize="377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" path="m228,239l149,r4,235l,338,167,328r-37,99l218,352r94,36l266,285,377,189,228,239xe" fillcolor="#ffc000 [3207]" stroked="f">
                  <v:path arrowok="t" o:connecttype="custom" o:connectlocs="362001,379272;236571,0;242922,372925;0,536377;265150,520508;206404,677612;346124,558593;495370,615722;422335,452270;598572,299927;362001,379272" o:connectangles="0,0,0,0,0,0,0,0,0,0,0"/>
                </v:shape>
                <v:shape id="Freeform 425" o:spid="_x0000_s1355" style="position:absolute;left:15430;top:23717;width:1159;height:1301;visibility:visible;mso-wrap-style:square;v-text-anchor:top" coordsize="73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" path="m69,20l65,14,59,10,53,4,47,2,38,,32,,24,2,18,6r-6,4l8,16,4,24,2,32,,39r,9l2,56r2,8l10,70r4,4l20,78r6,4l34,82r6,l48,80r7,-4l61,72r4,-6l69,60r4,-8l73,43r,-7l71,28,69,20xe" fillcolor="white [3212]" stroked="f">
                  <v:path arrowok="t" o:connecttype="custom" o:connectlocs="109553,31738;103202,22217;93676,15869;84149,6348;74623,3174;60334,0;50807,0;38105,3174;28579,9521;19053,15869;12702,25391;6351,38086;3175,50781;0,61890;0,76172;3175,88867;6351,101563;15877,111084;22228,117432;31755,123779;41281,130127;53983,130127;63509,130127;76211,126953;87325,120606;96851,114258;103202,104736;109553,95215;115904,82520;115904,68237;115904,57129;112729,44434;109553,31738" o:connectangles="0,0,0,0,0,0,0,0,0,0,0,0,0,0,0,0,0,0,0,0,0,0,0,0,0,0,0,0,0,0,0,0,0"/>
                </v:shape>
                <v:shape id="Freeform 426" o:spid="_x0000_s1356" style="position:absolute;left:11239;top:26479;width:1159;height:1317;visibility:visible;mso-wrap-style:square;v-text-anchor:top" coordsize="73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" path="m69,20l65,14,61,8,53,4,47,2,41,,33,,27,2,18,6r-4,4l8,16,4,24,2,32,,40r,8l2,56r4,7l8,71r6,4l21,79r6,2l35,83r6,l49,81r6,-4l61,73r4,-6l69,60r2,-8l73,44r,-8l71,28,69,20xe" fillcolor="white [3212]" stroked="f">
                  <v:path arrowok="t" o:connecttype="custom" o:connectlocs="109553,31738;103202,22217;96851,12695;84149,6348;74623,3174;65097,0;52395,0;42869,3174;28579,9521;22228,15869;12702,25391;6351,38086;3175,50781;0,63477;0,76172;3175,88867;9526,99976;12702,112671;22228,119019;33342,125366;42869,128540;55570,131714;65097,131714;77799,128540;87325,122193;96851,115845;103202,106323;109553,95215;112729,82520;115904,69824;115904,57129;112729,44434;109553,31738" o:connectangles="0,0,0,0,0,0,0,0,0,0,0,0,0,0,0,0,0,0,0,0,0,0,0,0,0,0,0,0,0,0,0,0,0"/>
                </v:shape>
                <v:shape id="Freeform 427" o:spid="_x0000_s1357" style="position:absolute;left:15621;top:28003;width:1143;height:1317;visibility:visible;mso-wrap-style:square;v-text-anchor:top" coordsize="72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" path="m68,20l64,14,58,10,52,4,46,2,38,,32,2,24,4,18,8r-6,4l8,18,4,24,2,32,,41r,8l2,57r2,8l10,71r4,4l20,81r6,2l34,83r6,l48,83r6,-4l60,73r4,-6l68,61r2,-8l72,45r,-8l70,28,68,20xe" fillcolor="white [3212]" stroked="f">
                  <v:path arrowok="t" o:connecttype="custom" o:connectlocs="107965,31738;101614,22217;92088,15869;82562,6348;73035,3174;60333,0;50807,3174;38105,6348;28579,12695;19053,19043;12702,28564;6351,38086;3175,50781;0,65064;0,77759;3175,90454;6351,103150;15877,112671;22228,119019;31754,128540;41281,131714;53983,131714;63509,131714;76211,131714;85737,125366;95263,115845;101614,106323;107965,96802;111141,84107;114316,71411;114316,58716;111141,44434;107965,31738" o:connectangles="0,0,0,0,0,0,0,0,0,0,0,0,0,0,0,0,0,0,0,0,0,0,0,0,0,0,0,0,0,0,0,0,0"/>
                </v:shape>
                <v:shape id="Freeform 428" o:spid="_x0000_s1358" style="position:absolute;left:13144;top:22193;width:762;height:841;visibility:visible;mso-wrap-style:square;v-text-anchor:top" coordsize="48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" path="m44,12l42,8,40,4,34,2,30,,26,,22,,16,,12,4,8,6,6,10,2,14r,6l,23r,6l2,35r2,4l6,43r4,4l14,49r4,2l22,53r6,-2l32,51r4,-2l40,45r2,-4l46,37r,-4l48,27r,-5l46,18,44,12xe" fillcolor="white [3212]" stroked="f">
                  <v:path arrowok="t" o:connecttype="custom" o:connectlocs="69860,19043;66685,12695;63509,6348;53983,3174;47632,0;41281,0;34930,0;25404,0;19053,6348;12702,9521;9526,15869;3175,22217;3175,31738;0,36499;0,46020;3175,55542;6351,61889;9526,68237;15877,74585;22228,77758;28579,80932;34930,84106;44456,80932;50807,80932;57158,77758;63509,71411;66685,65063;73036,58716;73036,52368;76211,42846;76211,34912;73036,28564;69860,19043" o:connectangles="0,0,0,0,0,0,0,0,0,0,0,0,0,0,0,0,0,0,0,0,0,0,0,0,0,0,0,0,0,0,0,0,0"/>
                </v:shape>
                <v:shape id="Freeform 429" o:spid="_x0000_s1359" style="position:absolute;left:13906;top:19431;width:1127;height:1301;visibility:visible;mso-wrap-style:square;v-text-anchor:top" coordsize="71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" path="m67,20l63,14,57,8,51,4,45,2,37,,31,,23,2,17,6r-6,4l7,16,4,24,2,30,,38r,8l2,54r2,8l9,68r4,6l19,78r6,2l33,82r6,l47,80r6,-4l59,72r4,-6l67,60r2,-8l71,44r,-8l69,28,67,20xe" fillcolor="white [3212]" stroked="f">
                  <v:path arrowok="t" o:connecttype="custom" o:connectlocs="106377,31738;100026,22217;90500,12695;80974,6348;71447,3174;58746,0;49219,0;36518,3174;26991,9521;17465,15869;11114,25391;6351,38086;3175,47607;0,60303;0,72998;3175,85693;6351,98389;14289,107910;20640,117432;30167,123779;39693,126953;52395,130127;61921,130127;74623,126953;84149,120606;93675,114258;100026,104736;106377,95215;109553,82520;112728,69824;112728,57129;109553,44434;106377,31738" o:connectangles="0,0,0,0,0,0,0,0,0,0,0,0,0,0,0,0,0,0,0,0,0,0,0,0,0,0,0,0,0,0,0,0,0"/>
                </v:shape>
                <v:shape id="Freeform 430" o:spid="_x0000_s1360" style="position:absolute;left:14406;top:15621;width:1143;height:1301;visibility:visible;mso-wrap-style:square;v-text-anchor:top" coordsize="72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" path="m66,20l64,14,58,8,52,4,46,2,38,,32,,24,2,18,6r-6,4l8,16,4,24,,30r,8l,46r2,8l4,62r4,6l12,74r6,4l26,80r6,2l40,82r6,-2l54,76r4,-4l64,66r4,-6l70,52r2,-8l72,36,70,28,66,20xe" fillcolor="white [3212]" stroked="f">
                  <v:path arrowok="t" o:connecttype="custom" o:connectlocs="104790,31738;101614,22217;92088,12695;82562,6348;73035,3174;60333,0;50807,0;38105,3174;28579,9521;19053,15869;12702,25391;6351,38086;0,47607;0,60303;0,72998;3175,85693;6351,98389;12702,107910;19053,117432;28579,123779;41281,126953;50807,130127;63509,130127;73035,126953;85737,120606;92088,114258;101614,104736;107965,95215;111141,82520;114316,69824;114316,57129;111141,44434;104790,31738" o:connectangles="0,0,0,0,0,0,0,0,0,0,0,0,0,0,0,0,0,0,0,0,0,0,0,0,0,0,0,0,0,0,0,0,0"/>
                </v:shape>
                <v:shape id="Freeform 431" o:spid="_x0000_s1361" style="position:absolute;left:10001;top:17621;width:1143;height:1269;visibility:visible;mso-wrap-style:square;v-text-anchor:top" coordsize="72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" path="m66,20l64,14,58,8,52,4,47,,39,,31,,25,2,18,6r-6,4l8,14,4,22,2,28,,36r,8l2,52r2,8l8,66r4,6l20,76r7,2l33,80r8,l49,78r5,-4l58,70r6,-6l68,58r2,-8l72,42r,-8l70,26,66,20xe" fillcolor="white [3212]" stroked="f">
                  <v:path arrowok="t" o:connecttype="custom" o:connectlocs="104790,31738;101614,22217;92088,12695;82562,6348;74623,0;61921,0;49219,0;39693,3174;28579,9521;19053,15869;12702,22217;6351,34912;3175,44434;0,57129;0,69824;3175,82519;6351,95215;12702,104736;19053,114258;31754,120605;42869,123779;52395,126953;65097,126953;77798,123779;85737,117432;92088,111084;101614,101562;107965,92041;111141,79346;114316,66650;114316,53955;111141,41260;104790,31738" o:connectangles="0,0,0,0,0,0,0,0,0,0,0,0,0,0,0,0,0,0,0,0,0,0,0,0,0,0,0,0,0,0,0,0,0"/>
                </v:shape>
                <v:shape id="Freeform 432" o:spid="_x0000_s1362" style="position:absolute;top:21713;width:11510;height:2269;visibility:visible;mso-wrap-style:square;v-text-anchor:top" coordsize="719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" path="m52,65l88,57r36,-7l160,46r36,-2l234,42r36,l305,44r35,2l374,50r34,3l440,59r32,6l501,73r28,6l557,87r26,8l608,101r22,8l650,115r18,6l681,127r14,6l705,137r8,2l717,141r2,2l691,121,662,101,630,85,599,69,567,55,535,44,503,34,472,26,440,18,406,12,376,6,342,4,311,,280,,250,,218,,190,,160,2,134,6,106,8,81,12,57,16,34,22,12,26,,30,,81,16,75,52,65xe" fillcolor="white [3212]" stroked="f">
                  <v:path arrowok="t" o:connecttype="custom" o:connectlocs="83249,103150;140883,90454;198518,79346;256152,72998;313786,69824;374622,66650;432256,66650;488289,69824;544323,72998;598755,79346;653187,84107;704417,93628;755648,103150;802075,115845;846902,125366;891728,138062;933353,150757;973377,160279;1008598,172974;1040617,182495;1069434,192017;1090246,201538;1112659,211060;1128669,217408;1141476,220581;1147880,223755;1151082,226929;1106255,192017;1059828,160279;1008598,134888;958968,109497;907738,87280;856507,69824;805277,53955;755648,41260;704417,28564;649985,19043;601957,9521;547524,6348;497895,0;448266,0;400237,0;349007,0;304180,0;256152,3174;214527,9521;169701,12695;129677,19043;91254,25391;54432,34912;19211,41260;0,47607;0,128540;25615,119019;83249,103150" o:connectangles="0,0,0,0,0,0,0,0,0,0,0,0,0,0,0,0,0,0,0,0,0,0,0,0,0,0,0,0,0,0,0,0,0,0,0,0,0,0,0,0,0,0,0,0,0,0,0,0,0,0,0,0,0,0,0"/>
                </v:shape>
                <v:shape id="Freeform 433" o:spid="_x0000_s1363" style="position:absolute;left:10096;top:15144;width:175;height:191;visibility:visible;mso-wrap-style:square;v-text-anchor:top" coordsize="11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" path="m9,l5,,2,,,2,,4,,6,,8r,2l2,12r3,l9,12r2,-2l11,8r,-2l11,4r,-2l9,xe" fillcolor="white [3212]" stroked="f">
                  <v:path arrowok="t" o:connecttype="custom" o:connectlocs="14290,0;7939,0;3175,0;0,3174;0,6348;0,9522;0,12695;0,15869;3175,19043;7939,19043;14290,19043;17465,15869;17465,12695;17465,9522;17465,6348;17465,3174;14290,0" o:connectangles="0,0,0,0,0,0,0,0,0,0,0,0,0,0,0,0,0"/>
                </v:shape>
                <v:shape id="Freeform 434" o:spid="_x0000_s1364" style="position:absolute;left:8763;top:11715;width:476;height:492;visibility:visible;mso-wrap-style:square;v-text-anchor:top" coordsize="30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" path="m26,6l20,2,14,,9,2,5,6,3,9,,15r3,6l5,27r4,4l14,31r6,l26,27r2,-6l30,15,28,9,26,6xe" fillcolor="white [3212]" stroked="f">
                  <v:path arrowok="t" o:connecttype="custom" o:connectlocs="41281,9521;31755,3174;22228,0;14290,3174;7939,9521;4763,14282;0,23804;4763,33325;7939,42846;14290,49194;22228,49194;31755,49194;41281,42846;44457,33325;47632,23804;44457,14282;41281,9521" o:connectangles="0,0,0,0,0,0,0,0,0,0,0,0,0,0,0,0,0"/>
                </v:shape>
                <v:shape id="Freeform 435" o:spid="_x0000_s1365" style="position:absolute;left:5334;top:13049;width:444;height:476;visibility:visible;mso-wrap-style:square;v-text-anchor:top" coordsize="28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" path="m24,4l20,,14,,8,,4,4,,8r,8l,22r4,4l8,30r6,l20,30r4,-4l26,22r2,-6l26,8,24,4xe" fillcolor="white [3212]" stroked="f">
                  <v:path arrowok="t" o:connecttype="custom" o:connectlocs="38105,6348;31754,0;22228,0;12702,0;6351,6348;0,12695;0,25390;0,34912;6351,41259;12702,47607;22228,47607;31754,47607;38105,41259;41281,34912;44456,25390;41281,12695;38105,6348" o:connectangles="0,0,0,0,0,0,0,0,0,0,0,0,0,0,0,0,0"/>
                </v:shape>
                <v:shape id="Freeform 436" o:spid="_x0000_s1366" style="position:absolute;left:11620;top:16478;width:699;height:777;visibility:visible;mso-wrap-style:square;v-text-anchor:top" coordsize="44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" path="m38,8l32,2,22,,14,2,8,8,2,16,,26r2,8l8,42r6,5l22,49,32,47r6,-5l42,34r2,-8l42,16,38,8xe" fillcolor="white [3212]" stroked="f">
                  <v:path arrowok="t" o:connecttype="custom" o:connectlocs="60334,12695;50807,3174;34930,0;22228,3174;12702,12695;3175,25391;0,41260;3175,53955;12702,66651;22228,74585;34930,77759;50807,74585;60334,66651;66685,53955;69860,41260;66685,25391;60334,12695" o:connectangles="0,0,0,0,0,0,0,0,0,0,0,0,0,0,0,0,0"/>
                </v:shape>
                <v:shape id="Freeform 437" o:spid="_x0000_s1367" style="position:absolute;left:14097;top:14001;width:571;height:603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" path="m32,4l26,,18,,12,,6,4,2,12,,18r2,8l6,32r6,4l18,38r8,-2l32,32r4,-6l36,18r,-6l32,4xe" fillcolor="white [3212]" stroked="f">
                  <v:path arrowok="t" o:connecttype="custom" o:connectlocs="50807,6348;41281,0;28579,0;19053,0;9526,6348;3175,19043;0,28565;3175,41260;9526,50781;19053,57129;28579,60303;41281,57129;50807,50781;57158,41260;57158,28565;57158,19043;50807,6348" o:connectangles="0,0,0,0,0,0,0,0,0,0,0,0,0,0,0,0,0"/>
                </v:shape>
                <v:shape id="Freeform 438" o:spid="_x0000_s1368" style="position:absolute;left:12382;top:12382;width:413;height:444;visibility:visible;mso-wrap-style:square;v-text-anchor:top" coordsize="26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" path="m22,4l18,,12,,8,,4,4,2,8,,14r2,6l4,24r4,2l12,28r6,-2l22,24r2,-4l26,14,24,8,22,4xe" fillcolor="white [3212]" stroked="f">
                  <v:path arrowok="t" o:connecttype="custom" o:connectlocs="34930,6348;28579,0;19053,0;12702,0;6351,6348;3175,12695;0,22217;3175,31739;6351,38086;12702,41260;19053,44434;28579,41260;34930,38086;38106,31739;41281,22217;38106,12695;34930,6348" o:connectangles="0,0,0,0,0,0,0,0,0,0,0,0,0,0,0,0,0"/>
                </v:shape>
                <v:shape id="Freeform 439" o:spid="_x0000_s1369" style="position:absolute;left:10191;top:19431;width:381;height:476;visibility:visible;mso-wrap-style:square;v-text-anchor:top" coordsize="24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" path="m22,6l16,2,12,,6,2,2,6,,10r,6l,20r2,6l6,28r6,2l16,28r6,-2l24,20r,-4l24,10,22,6xe" fillcolor="white [3212]" stroked="f">
                  <v:path arrowok="t" o:connecttype="custom" o:connectlocs="34930,9521;25403,3174;19053,0;9526,3174;3175,9521;0,15869;0,25390;0,31738;3175,41259;9526,44433;19053,47607;25403,44433;34930,41259;38105,31738;38105,25390;38105,15869;34930,9521" o:connectangles="0,0,0,0,0,0,0,0,0,0,0,0,0,0,0,0,0"/>
                </v:shape>
                <v:shape id="Freeform 440" o:spid="_x0000_s1370" style="position:absolute;left:11525;top:2762;width:159;height:190;visibility:visible;mso-wrap-style:square;v-text-anchor:top" coordsize="10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" path="m8,l4,,2,,,2,,4,,6,,8r,2l2,12r2,l8,12r2,-2l10,8r,-2l10,4r,-2l8,xe" fillcolor="white [3212]" stroked="f">
                  <v:path arrowok="t" o:connecttype="custom" o:connectlocs="12702,0;6351,0;3175,0;0,3174;0,6348;0,9522;0,12695;0,15869;3175,19043;6351,19043;12702,19043;15877,15869;15877,12695;15877,9522;15877,6348;15877,3174;12702,0" o:connectangles="0,0,0,0,0,0,0,0,0,0,0,0,0,0,0,0,0"/>
                </v:shape>
                <v:shape id="Freeform 441" o:spid="_x0000_s1371" style="position:absolute;left:6762;top:666;width:445;height:476;visibility:visible;mso-wrap-style:square;v-text-anchor:top" coordsize="28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" path="m24,4l20,,14,,8,,4,4,,8r,8l,22r4,4l8,30r6,l20,30r4,-4l26,22r2,-6l26,8,24,4xe" fillcolor="white [3212]" stroked="f">
                  <v:path arrowok="t" o:connecttype="custom" o:connectlocs="38105,6348;31754,0;22228,0;12702,0;6351,6348;0,12695;0,25390;0,34912;6351,41259;12702,47607;22228,47607;31754,47607;38105,41259;41281,34912;44456,25390;41281,12695;38105,6348" o:connectangles="0,0,0,0,0,0,0,0,0,0,0,0,0,0,0,0,0"/>
                </v:shape>
                <v:shape id="Freeform 442" o:spid="_x0000_s1372" style="position:absolute;left:14382;top:3048;width:699;height:793;visibility:visible;mso-wrap-style:square;v-text-anchor:top" coordsize="44,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" path="m38,8l32,2,22,,14,2,8,8,2,16,,26r2,8l8,42r6,6l22,50,32,48r6,-6l42,34r2,-8l42,16,38,8xe" fillcolor="white [3212]" stroked="f">
                  <v:path arrowok="t" o:connecttype="custom" o:connectlocs="60334,12695;50807,3174;34930,0;22228,3174;12702,12695;3175,25391;0,41260;3175,53955;12702,66651;22228,76172;34930,79346;50807,76172;60334,66651;66685,53955;69860,41260;66685,25391;60334,12695" o:connectangles="0,0,0,0,0,0,0,0,0,0,0,0,0,0,0,0,0"/>
                </v:shape>
                <v:shape id="Freeform 443" o:spid="_x0000_s1373" style="position:absolute;left:15621;top:1619;width:571;height:603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" path="m32,4l26,,18,,12,,6,4,2,12,,18r2,8l6,32r6,4l18,38r8,-2l32,32r4,-6l36,18r,-6l32,4xe" fillcolor="white [3212]" stroked="f">
                  <v:path arrowok="t" o:connecttype="custom" o:connectlocs="50807,6348;41281,0;28579,0;19053,0;9526,6348;3175,19043;0,28565;3175,41260;9526,50781;19053,57129;28579,60303;41281,57129;50807,50781;57158,41260;57158,28565;57158,19043;50807,6348" o:connectangles="0,0,0,0,0,0,0,0,0,0,0,0,0,0,0,0,0"/>
                </v:shape>
                <v:shape id="Freeform 444" o:spid="_x0000_s1374" style="position:absolute;left:11620;top:7048;width:397;height:492;visibility:visible;mso-wrap-style:square;v-text-anchor:top" coordsize="25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" path="m23,7l17,2,13,,6,2,3,7,,11r,6l,21r3,6l6,29r7,2l17,29r6,-2l25,21r,-4l25,11,23,7xe" fillcolor="white [3212]" stroked="f">
                  <v:path arrowok="t" o:connecttype="custom" o:connectlocs="36518,11108;26991,3174;20640,0;9526,3174;4763,11108;0,17456;0,26977;0,33325;4763,42846;9526,46020;20640,49194;26991,46020;36518,42846;39693,33325;39693,26977;39693,17456;36518,11108" o:connectangles="0,0,0,0,0,0,0,0,0,0,0,0,0,0,0,0,0"/>
                </v:shape>
                <v:shape id="Freeform 445" o:spid="_x0000_s1375" style="position:absolute;top:9140;width:6382;height:11617;visibility:visible;mso-wrap-style:square;v-text-anchor:top" coordsize="396,7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" path="m20,664r16,l53,664r14,l79,664r15,l102,664r4,2l104,668r-6,6l92,682r-5,10l81,704r,12l87,724r9,4l110,730r16,2l144,732r18,-2l176,732r12,-2l192,724r2,-10l194,704r-4,-10l188,684r-4,-6l182,676r-2,-14l180,652r6,-8l194,640r10,-2l216,638r14,l247,640r16,4l281,648r17,2l316,654r18,2l350,658r14,l378,656r10,-4l394,646r2,-6l394,634r-4,-8l384,619r-10,-8l364,601,352,591r-12,-8l328,573,316,563r-12,-8l294,547r-9,-8l277,531,267,517r-8,-11l255,492r,-12l261,468r8,-8l283,452r19,-6l316,438r6,-8l316,420,306,410,290,398,271,385,251,371,232,355,218,339,206,325r-6,-14l196,299r,-10l198,280r6,-6l210,268r8,-4l226,260r6,-2l236,254r,-4l232,244r-6,-10l214,224,198,208,184,186,170,161,160,133,148,105,142,81,136,60,134,44r,-12l130,22,124,12,118,4,114,r-6,l106,4r,8l104,30,96,58,85,91,71,127,55,165,36,196,24,220,12,234r-6,8l,248r,l,266r,l6,274r8,8l24,293r12,18l34,331,24,349,8,367,,375,,480r10,8l20,502r4,6l22,517r-6,6l8,531,,537,,662r2,l20,664xe" fillcolor="white [3212]" stroked="f">
                  <v:path arrowok="t" o:connecttype="custom" o:connectlocs="85422,1053710;151503,1053710;167620,1060058;140220,1098143;140220,1148925;203078,1161620;283664,1161620;312676,1133056;303005,1085448;290111,1050536;312676,1015624;370698,1012450;452896,1028319;538318,1041015;609234,1041015;638245,1015624;618904,982299;567329,937865;509307,893432;459343,855346;417438,802978;420661,742675;486742,707763;509307,666503;436779,610961;351357,537963;315899,474487;328793,434814;364251,412597;380368,396728;344910,355468;273994,255493;228866,128540;215972,50781;190184,6348;170843,6348;154726,92041;88645,261841;19341,371338;0,393554;9670,434814;58022,493530;12894,582397;16117,774413;35458,820434;0,852172;32235,1053710" o:connectangles="0,0,0,0,0,0,0,0,0,0,0,0,0,0,0,0,0,0,0,0,0,0,0,0,0,0,0,0,0,0,0,0,0,0,0,0,0,0,0,0,0,0,0,0,0,0,0"/>
                </v:shape>
                <v:shape id="Freeform 446" o:spid="_x0000_s1376" style="position:absolute;left:1714;top:18669;width:1048;height:1761;visibility:visible;mso-wrap-style:square;v-text-anchor:top" coordsize="66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" path="m22,r,10l18,37,12,71,,99r36,12l44,89r22,16l52,22,22,xe" fillcolor="#ed7d31 [3205]" stroked="f">
                  <v:path arrowok="t" o:connecttype="custom" o:connectlocs="34930,0;34930,15869;28579,58716;19053,112671;0,157104;57158,176147;69860,141235;104790,166626;82562,34912;34930,0" o:connectangles="0,0,0,0,0,0,0,0,0,0"/>
                </v:shape>
                <v:shape id="Freeform 447" o:spid="_x0000_s1377" style="position:absolute;top:9523;width:5858;height:9855;visibility:visible;mso-wrap-style:square;v-text-anchor:top" coordsize="363,6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" path="m94,621r4,-2l104,617r8,-2l122,611r14,-2l150,605r16,-2l184,601r22,-2l228,599r24,l278,599r25,2l331,605r32,6l357,607,341,596,319,578,293,554,270,526,250,493,238,458r,-38l301,406r-6,-4l282,394,262,380,240,361,216,337,194,309,178,277r-8,-33l220,222r-4,l208,218,194,208,178,190,160,162,144,123,130,69,120,r,8l118,32r-8,31l102,103,88,143,71,180,46,212,18,230r51,18l69,254r,11l65,287r-4,24l51,337,36,365,14,388,,396r,22l28,440r2,2l32,444r4,4l38,454r4,6l46,470r,8l46,490r-6,12l34,514,24,527,8,540,,546r,65l92,621r2,xe" fillcolor="#a8d08d [1945]" stroked="f">
                  <v:path arrowok="t" o:connecttype="custom" o:connectlocs="158166,982299;180761,975952;219496,966430;267914,956909;332472,950561;406713,950561;489024,953735;585860,969604;550353,945800;472884,879150;403485,782348;384118,666503;476112,637939;422852,603027;348611,534790;287281,439575;355067,352295;335699,345947;287281,301513;232407,195190;193673,0;190445,50781;164622,163452;114590,285644;29051,364990;111362,403076;104906,455444;82311,534790;22595,615722;0,663330;48418,701416;58102,710937;67785,729980;74241,758544;64558,796630;38735,836303;0,866455;148482,985473" o:connectangles="0,0,0,0,0,0,0,0,0,0,0,0,0,0,0,0,0,0,0,0,0,0,0,0,0,0,0,0,0,0,0,0,0,0,0,0,0,0"/>
                </v:shape>
                <v:shape id="Freeform 448" o:spid="_x0000_s1378" style="position:absolute;left:2000;top:12001;width:508;height:1079;visibility:visible;mso-wrap-style:square;v-text-anchor:top" coordsize="32,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" path="m22,44l18,34,12,24,8,16,4,8,2,r,l,32,4,52r8,12l14,68,32,56,28,52,22,44xe" fillcolor="#70ad47 [3209]" stroked="f">
                  <v:path arrowok="t" o:connecttype="custom" o:connectlocs="34930,69824;28579,53955;19053,38086;12702,25391;6351,12695;3175,0;3175,0;0,50781;6351,82519;19053,101562;22228,107910;50807,88867;44456,82519;34930,69824" o:connectangles="0,0,0,0,0,0,0,0,0,0,0,0,0,0"/>
                </v:shape>
                <v:shape id="Freeform 449" o:spid="_x0000_s1379" style="position:absolute;left:2381;top:13906;width:1222;height:1920;visibility:visible;mso-wrap-style:square;v-text-anchor:top" coordsize="77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" path="m48,88l34,70,24,50,14,32,8,16,4,4,2,,,16,2,34,6,52r6,18l18,84r6,12l28,105r2,2l30,121r10,l48,121r9,-2l63,117r6,-2l73,113r2,l77,113,63,103,48,88xe" fillcolor="#70ad47 [3209]" stroked="f">
                  <v:path arrowok="t" o:connecttype="custom" o:connectlocs="76211,139648;53983,111084;38105,79345;22228,50781;12702,25391;6351,6348;3175,0;0,25391;3175,53955;9526,82519;19053,111084;28579,133300;38105,152343;44456,166625;47632,169799;47632,192016;63509,192016;76211,192016;90500,188842;100027,185668;109553,182495;115904,179321;119080,179321;122255,179321;100027,163452;76211,139648" o:connectangles="0,0,0,0,0,0,0,0,0,0,0,0,0,0,0,0,0,0,0,0,0,0,0,0,0,0"/>
                </v:shape>
                <v:shape id="Freeform 450" o:spid="_x0000_s1380" style="position:absolute;left:1809;top:16573;width:2366;height:2333;visibility:visible;mso-wrap-style:square;v-text-anchor:top" coordsize="149,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" path="m110,83l102,61,96,43,94,26r,-12l96,4,96,,88,16,82,34,80,49r,18l82,83r2,10l86,103r2,2l72,107r-16,4l42,119r-14,6l16,133r-8,8l2,145,,147r6,-4l14,139r10,-2l34,133r12,-2l58,129r12,-2l84,127r12,-2l108,123r10,l128,123r9,-2l143,121r4,l149,121,126,103,110,83xe" fillcolor="#70ad47 [3209]" stroked="f">
                  <v:path arrowok="t" o:connecttype="custom" o:connectlocs="174650,131714;161948,96802;152422,68237;149246,41260;149246,22217;152422,6348;152422,0;139720,25391;130193,53955;127018,77759;127018,106323;130193,131714;133369,147583;136544,163452;139720,166626;114316,169800;88913,176147;66684,188842;44456,198364;25404,211059;12702,223755;3175,230102;0,233276;9526,226928;22228,220581;38105,217407;53983,211059;73035,207885;92088,204712;111141,201538;133369,201538;152422,198364;171474,195190;187352,195190;203229,195190;217518,192016;227045,192016;233396,192016;236571,192016;200053,163452;174650,131714" o:connectangles="0,0,0,0,0,0,0,0,0,0,0,0,0,0,0,0,0,0,0,0,0,0,0,0,0,0,0,0,0,0,0,0,0,0,0,0,0,0,0,0,0"/>
                </v:shape>
                <v:shape id="Freeform 451" o:spid="_x0000_s1381" style="position:absolute;left:3429;top:4857;width:206;height:222;visibility:visible;mso-wrap-style:square;v-text-anchor:top" coordsize="13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" path="m11,2l9,2,7,,5,2,2,2,,4,,6r,4l2,12r3,2l7,14r2,l11,12r2,-2l13,6r,-2l11,2xe" fillcolor="white [3212]" stroked="f">
                  <v:path arrowok="t" o:connecttype="custom" o:connectlocs="17465,3174;14289,3174;11114,0;7938,3174;3175,3174;0,6348;0,9522;0,15869;3175,19043;7938,22217;11114,22217;14289,22217;17465,19043;20640,15869;20640,9522;20640,6348;17465,3174" o:connectangles="0,0,0,0,0,0,0,0,0,0,0,0,0,0,0,0,0"/>
                </v:shape>
                <v:shape id="Freeform 452" o:spid="_x0000_s1382" style="position:absolute;left:5810;top:9525;width:508;height:571;visibility:visible;mso-wrap-style:square;v-text-anchor:top" coordsize="32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" path="m26,6l22,2,16,,10,2,4,6,,12r,6l,24r4,6l10,34r6,2l22,34r4,-4l30,24r2,-6l30,12,26,6xe" fillcolor="white [3212]" stroked="f">
                  <v:path arrowok="t" o:connecttype="custom" o:connectlocs="41281,9522;34930,3174;25404,0;15877,3174;6351,9522;0,19043;0,28565;0,38086;6351,47608;15877,53955;25404,57129;34930,53955;41281,47608;47632,38086;50807,28565;47632,19043;41281,9522" o:connectangles="0,0,0,0,0,0,0,0,0,0,0,0,0,0,0,0,0"/>
                </v:shape>
                <v:shape id="Freeform 453" o:spid="_x0000_s1383" style="position:absolute;left:3810;top:11525;width:476;height:492;visibility:visible;mso-wrap-style:square;v-text-anchor:top" coordsize="30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" path="m26,4l20,2,14,,8,2,4,4,2,10,,16r2,5l4,27r4,2l14,31r6,-2l26,27r2,-6l30,16,28,10,26,4xe" fillcolor="white [3212]" stroked="f">
                  <v:path arrowok="t" o:connecttype="custom" o:connectlocs="41281,6348;31755,3174;22228,0;12702,3174;6351,6348;3175,15869;0,25390;3175,33325;6351,42846;12702,46020;22228,49194;31755,46020;41281,42846;44457,33325;47632,25390;44457,15869;41281,6348" o:connectangles="0,0,0,0,0,0,0,0,0,0,0,0,0,0,0,0,0"/>
                </v:shape>
                <v:shape id="Freeform 454" o:spid="_x0000_s1384" style="position:absolute;left:381;top:8001;width:285;height:238;visibility:visible;mso-wrap-style:square;v-text-anchor:top" coordsize="18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" path="m14,2l12,,8,,4,,2,2,,4,,8r,4l2,14r2,1l8,15r4,l14,14r2,-2l18,8,16,4,14,2xe" fillcolor="white [3212]" stroked="f">
                  <v:path arrowok="t" o:connecttype="custom" o:connectlocs="22228,3174;19053,0;12702,0;6351,0;3175,3174;0,6348;0,12695;0,19043;3175,22217;6351,23804;12702,23804;19053,23804;22228,22217;25404,19043;28579,12695;25404,6348;22228,3174" o:connectangles="0,0,0,0,0,0,0,0,0,0,0,0,0,0,0,0,0"/>
                </v:shape>
                <v:shape id="Freeform 455" o:spid="_x0000_s1385" style="position:absolute;left:2762;top:14287;width:524;height:571;visibility:visible;mso-wrap-style:square;v-text-anchor:top" coordsize="33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" path="m27,6l22,2,16,,10,2,4,6,,12r,6l,24r4,6l10,34r6,2l22,34r5,-4l31,24r2,-6l31,12,27,6xe" fillcolor="white [3212]" stroked="f">
                  <v:path arrowok="t" o:connecttype="custom" o:connectlocs="42869,9522;34930,3174;25404,0;15877,3174;6351,9522;0,19043;0,28565;0,38086;6351,47608;15877,53955;25404,57129;34930,53955;42869,47608;49220,38086;52395,28565;49220,19043;42869,9522" o:connectangles="0,0,0,0,0,0,0,0,0,0,0,0,0,0,0,0,0"/>
                </v:shape>
                <v:shape id="Freeform 456" o:spid="_x0000_s1386" style="position:absolute;left:8477;top:5429;width:794;height:825;visibility:visible;mso-wrap-style:square;v-text-anchor:top" coordsize="50,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" path="m42,6l34,2,24,,16,2,8,6,2,16,,26,2,36r6,8l16,50r8,2l34,50r8,-6l48,36,50,26,48,16,42,6xe" fillcolor="white [3212]" stroked="f">
                  <v:path arrowok="t" o:connecttype="custom" o:connectlocs="66684,9521;53982,3174;38105,0;25404,3174;12702,9521;3175,25390;0,41260;3175,57129;12702,69824;25404,79345;38105,82519;53982,79345;66684,69824;76211,57129;79386,41260;76211,25390;66684,9521" o:connectangles="0,0,0,0,0,0,0,0,0,0,0,0,0,0,0,0,0"/>
                </v:shape>
              </v:group>
              <v:group id="Holiday card" o:spid="_x0000_s1387" style="position:absolute;left:18288;top:31908;width:18376;height:32011" coordsize="18368,320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">
                <v:rect id="Rectangle 3353" o:spid="_x0000_s1388" style="position:absolute;width:18290;height:141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" fillcolor="#bdd6ee [1300]" stroked="f"/>
                <v:shape id="Freeform 399" o:spid="_x0000_s1389" style="position:absolute;top:3808;width:18286;height:20487;visibility:visible;mso-wrap-style:square;v-text-anchor:top" coordsize="1150,1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" path="m1148,20l1114,4,1078,r-39,4l999,20,959,48,917,91r-39,58l841,212r-38,60l765,325r-36,50l695,418r-33,38l628,488r-33,25l565,533r-28,12l509,551r-24,-2l460,541,438,525,418,502,400,470,384,438,368,416,356,402r-10,-7l334,395r-11,5l315,410r-10,14l295,442r-10,20l276,484r-12,22l250,529r-14,20l218,569r-20,18l178,597r-20,l138,589,120,573,100,553,83,529,65,506,46,480,28,456,12,436,,426r,865l6,1291r18,l46,1291r29,-2l106,1289r38,-2l184,1283r44,-4l278,1277r50,-6l380,1267r54,-6l491,1257r56,-6l606,1245r60,-6l723,1233r58,-6l837,1221r58,-6l947,1211r54,-6l1049,1199r47,-4l1140,1189r10,-2l1150,22r-2,-2xe" fillcolor="#9cc2e5 [1940]" stroked="f">
                  <v:path arrowok="t" o:connecttype="custom" o:connectlocs="1771373,6348;1652116,6348;1524908,76172;1396109,236450;1276852,431640;1159184,595092;1052647,723632;946111,814086;853885,864867;771199,871215;696465,833129;636041,745849;585157,660156;550175,626830;513603,634765;484981,672851;453179,733154;419787,802978;375264,871215;314840,931518;251236,947387;190812,909301;131978,839477;73145,761718;19081,691894;0,2048704;38162,2048704;119258,2045530;228975,2042356;362543,2029661;521553,2016966;690104,2001097;869786,1985228;1059008,1966185;1241869,1947142;1423141,1928099;1591692,1912230;1742752,1896360;1828617,1883665;1825437,31738" o:connectangles="0,0,0,0,0,0,0,0,0,0,0,0,0,0,0,0,0,0,0,0,0,0,0,0,0,0,0,0,0,0,0,0,0,0,0,0,0,0,0,0"/>
                </v:shape>
                <v:shape id="Freeform 400" o:spid="_x0000_s1390" style="position:absolute;top:15898;width:18354;height:10696;visibility:visible;mso-wrap-style:square;v-text-anchor:top" coordsize="1150,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" path="m1144,48r-24,21l1098,93r-20,29l1057,152r-22,30l1013,209r-26,22l957,245r-34,8l885,245,841,227,789,192,729,138,699,108,666,82,636,60,603,42,571,26,539,16,507,8,478,2,448,,416,,386,2,358,8r-29,6l301,22,274,32,246,45,220,58,196,72,172,86r-24,16l124,117r-20,19l83,152,65,168,46,184,30,201,12,217,,231,,673r4,l46,673r46,-4l142,661r54,-8l254,645r57,-11l374,622r62,-14l501,594r64,-16l632,562r63,-18l759,529r64,-18l885,495r58,-18l1001,459r54,-16l1104,429r46,-13l1150,46r-6,2xe" fillcolor="white [3212]" stroked="f">
                  <v:path arrowok="t" o:connecttype="custom" o:connectlocs="1787603,109660;1720568,193891;1651937,289247;1575325,367121;1473176,402085;1342298,360764;1163538,219319;1062985,130320;962433,66749;860284,25428;762923,3179;663967,0;571394,12714;480418,34964;392634,71517;312830,114427;236219,162106;165992,216141;103745,266997;47882,319443;0,367121;6384,1069579;146839,1063222;312830,1037794;496379,1007597;695888,966276;901782,918598;1109271,864563;1313569,812117;1505098,758082;1683858,704047;1835485,661136;1825909,76285" o:connectangles="0,0,0,0,0,0,0,0,0,0,0,0,0,0,0,0,0,0,0,0,0,0,0,0,0,0,0,0,0,0,0,0,0"/>
                </v:shape>
                <v:shape id="Freeform 401" o:spid="_x0000_s1391" style="position:absolute;top:20955;width:18258;height:11076;visibility:visible;mso-wrap-style:square;v-text-anchor:top" coordsize="1150,6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" path="m1112,38r-38,32l1041,104r-30,37l981,177r-28,32l925,238r-28,24l867,274r-32,4l799,268,761,242,717,201,693,177,670,151,642,131,616,111,587,94,557,78,527,62,497,50,466,38,434,28,402,18,368,12,334,6,301,2,268,,234,,202,,168,2,134,6r-32,8l71,20,38,28,6,38,,40,,698r364,l374,692r16,-12l406,668r26,-17l456,633r25,-14l509,605r26,-10l563,585r26,-6l616,571r28,-2l672,565r25,l725,563r26,2l779,565r28,4l833,571r26,4l886,579r27,6l939,589r26,6l991,601r26,4l1041,611r26,6l1090,621r24,4l1138,629r12,2l1150,14r-38,24xe" fillcolor="#9cc2e5 [1940]" stroked="f">
                  <v:path arrowok="t" o:connecttype="custom" o:connectlocs="1705214,111084;1605188,223755;1513100,331665;1424187,415771;1325748,441162;1208257,384033;1100292,280884;1019318,207886;931993,149170;836730,98389;739879,60303;638264,28564;530299,9521;425510,0;320720,0;212755,9521;112728,31738;9526,60303;0,1107665;593808,1098144;644615,1060058;724002,1004516;808151,960082;893888,928344;978037,906127;1066950,896606;1151099,893432;1236836,896606;1322573,906127;1406722,918822;1490872,934692;1573433,953734;1652819,969604;1730618,985473;1806828,998168;1825881,22217" o:connectangles="0,0,0,0,0,0,0,0,0,0,0,0,0,0,0,0,0,0,0,0,0,0,0,0,0,0,0,0,0,0,0,0,0,0,0,0"/>
                </v:shape>
                <v:shape id="Freeform 402" o:spid="_x0000_s1392" style="position:absolute;left:8477;top:16287;width:270;height:413;visibility:visible;mso-wrap-style:square;v-text-anchor:top" coordsize="17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" path="m6,r,2l6,8,4,16,,24r10,2l12,20r5,4l12,6,6,xe" fillcolor="#ed7d31 [3205]" stroked="f">
                  <v:path arrowok="t" o:connecttype="custom" o:connectlocs="9526,0;9526,3174;9526,12695;6351,25391;0,38086;15877,41260;19052,31738;26991,38086;19052,9522;9526,0" o:connectangles="0,0,0,0,0,0,0,0,0,0"/>
                </v:shape>
                <v:shape id="Freeform 403" o:spid="_x0000_s1393" style="position:absolute;left:7715;top:14192;width:1714;height:2269;visibility:visible;mso-wrap-style:square;v-text-anchor:top" coordsize="10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" path="m104,137r-6,-4l92,129r-4,-8l82,113r-2,-8l80,97,94,95r,-2l90,91,86,87,80,83,74,78,70,72,66,66,64,58,76,52,72,50,66,44,57,30,53,,51,8,47,24,41,42,27,54r12,4l39,62,37,72,33,85,21,95r10,4l31,99r2,4l35,107r,4l33,119r-6,6l15,131,,139r45,4l45,143r4,-2l56,141r8,-2l72,139r10,l96,139r12,2l108,139r-4,-2xe" fillcolor="#c5e0b3 [1305]" stroked="f">
                  <v:path arrowok="t" o:connecttype="custom" o:connectlocs="165123,217408;155597,211060;146070,204712;139720,192017;130193,179322;127018,166626;127018,153931;149246,150757;149246,147583;142895,144409;136544,138062;127018,131714;117491,123779;111141,114258;104790,104736;101614,92041;120667,82520;114316,79346;104790,69824;90500,47607;84149,0;80974,12695;74623,38086;65097,66650;42869,85693;61921,92041;61921,98389;58746,114258;52395,134888;33342,150757;49219,157105;49219,157105;52395,163452;55570,169800;55570,176148;52395,188843;42869,198365;23816,207886;0,220581;71448,226929;71448,226929;77798,223755;88912,223755;101614,220581;114316,220581;130193,220581;152421,220581;171474,223755;171474,220581;165123,217408" o:connectangles="0,0,0,0,0,0,0,0,0,0,0,0,0,0,0,0,0,0,0,0,0,0,0,0,0,0,0,0,0,0,0,0,0,0,0,0,0,0,0,0,0,0,0,0,0,0,0,0,0,0"/>
                </v:shape>
                <v:shape id="Freeform 404" o:spid="_x0000_s1394" style="position:absolute;left:8572;top:14763;width:143;height:254;visibility:visible;mso-wrap-style:square;v-text-anchor:top" coordsize="9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" path="m2,6l,2,,,,8r,6l2,16r,l9,14,4,12,2,6xe" fillcolor="#a8d08d [1945]" stroked="f">
                  <v:path arrowok="t" o:connecttype="custom" o:connectlocs="3176,9522;0,3174;0,0;0,12696;0,22217;3176,25391;3176,25391;14290,22217;6351,19043;3176,9522" o:connectangles="0,0,0,0,0,0,0,0,0,0"/>
                </v:shape>
                <v:shape id="Freeform 405" o:spid="_x0000_s1395" style="position:absolute;left:8572;top:15144;width:270;height:429;visibility:visible;mso-wrap-style:square;v-text-anchor:top" coordsize="17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" path="m6,12l2,4,,,,8r4,8l6,21r1,2l7,27r4,l13,27r2,-2l17,25,11,21,6,12xe" fillcolor="#a8d08d [1945]" stroked="f">
                  <v:path arrowok="t" o:connecttype="custom" o:connectlocs="9526,19043;3175,6348;0,0;0,12695;6351,25391;9526,33325;11114,36499;11114,42847;17465,42847;20640,42847;23816,39673;26991,39673;17465,33325;9526,19043" o:connectangles="0,0,0,0,0,0,0,0,0,0,0,0,0,0"/>
                </v:shape>
                <v:shape id="Freeform 406" o:spid="_x0000_s1396" style="position:absolute;left:8477;top:15811;width:555;height:540;visibility:visible;mso-wrap-style:square;v-text-anchor:top" coordsize="35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" path="m23,10r,-8l23,,18,8r,8l21,22r,2l14,26,6,28,2,32,,34,4,32,8,30r6,l21,28r4,l31,28r2,l35,28,27,18,23,10xe" fillcolor="#a8d08d [1945]" stroked="f">
                  <v:path arrowok="t" o:connecttype="custom" o:connectlocs="36517,15869;36517,3174;36517,0;28579,12695;28579,25391;33342,34912;33342,38086;22228,41260;9526,44434;3175,50781;0,53955;6351,50781;12702,47607;22228,47607;33342,44434;39693,44434;49219,44434;52395,44434;55570,44434;42868,28564;36517,15869" o:connectangles="0,0,0,0,0,0,0,0,0,0,0,0,0,0,0,0,0,0,0,0,0"/>
                </v:shape>
                <v:shape id="Freeform 407" o:spid="_x0000_s1397" style="position:absolute;left:6667;top:16383;width:254;height:412;visibility:visible;mso-wrap-style:square;v-text-anchor:top" coordsize="16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" path="m6,r,2l4,8,2,16,,22r10,4l10,20r6,4l12,4,6,xe" fillcolor="#ed7d31 [3205]" stroked="f">
                  <v:path arrowok="t" o:connecttype="custom" o:connectlocs="9527,0;9527,3174;6351,12695;3176,25391;0,34912;15878,41260;15878,31738;25404,38086;19053,6348;9527,0" o:connectangles="0,0,0,0,0,0,0,0,0,0"/>
                </v:shape>
                <v:shape id="Freeform 408" o:spid="_x0000_s1398" style="position:absolute;left:5905;top:14287;width:1715;height:2269;visibility:visible;mso-wrap-style:square;v-text-anchor:top" coordsize="10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" path="m102,137r-4,-4l92,127r-6,-6l82,113r-4,-8l78,97,94,93r-2,l88,91,84,87,78,83,74,77,68,72,66,64,64,56,76,52r-4,l66,44,58,28,52,,50,8,48,24,40,42,28,54r12,4l40,62,38,72,32,83,20,93r10,4l32,99r,2l34,105r,6l32,117r-6,6l16,131,,139r46,4l46,143r4,-2l56,141r6,-2l72,139r10,l94,139r14,2l106,141r-4,-4xe" fillcolor="#c5e0b3 [1305]" stroked="f">
                  <v:path arrowok="t" o:connecttype="custom" o:connectlocs="161948,217408;155597,211060;146070,201538;136544,192017;130193,179322;123842,166626;123842,153931;149246,147583;146070,147583;139720,144409;133369,138062;123842,131714;117491,122193;107965,114258;104790,101563;101614,88867;120667,82520;114316,82520;104790,69824;92088,44434;82562,0;79386,12695;76211,38086;63509,66650;44456,85693;63509,92041;63509,98389;60333,114258;50807,131714;31754,147583;47632,153931;50807,157105;50807,160279;53983,166626;53983,176148;50807,185669;41281,195191;25404,207886;0,220581;73035,226929;73035,226929;79386,223755;88912,223755;98439,220581;114316,220581;130193,220581;149246,220581;171474,223755;168299,223755;161948,217408" o:connectangles="0,0,0,0,0,0,0,0,0,0,0,0,0,0,0,0,0,0,0,0,0,0,0,0,0,0,0,0,0,0,0,0,0,0,0,0,0,0,0,0,0,0,0,0,0,0,0,0,0,0"/>
                </v:shape>
                <v:shape id="Freeform 409" o:spid="_x0000_s1399" style="position:absolute;left:5143;top:16192;width:238;height:413;visibility:visible;mso-wrap-style:square;v-text-anchor:top" coordsize="15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" path="m6,r,4l6,10,4,18,,24r10,2l12,22r3,4l14,6,6,xe" fillcolor="#ed7d31 [3205]" stroked="f">
                  <v:path arrowok="t" o:connecttype="custom" o:connectlocs="9526,0;9526,6348;9526,15869;6351,28565;0,38086;15877,41260;19053,34912;23816,41260;22228,9522;9526,0" o:connectangles="0,0,0,0,0,0,0,0,0,0"/>
                </v:shape>
                <v:shape id="Freeform 410" o:spid="_x0000_s1400" style="position:absolute;left:4476;top:14097;width:1699;height:2301;visibility:visible;mso-wrap-style:square;v-text-anchor:top" coordsize="107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" path="m103,139r-4,-6l93,129r-6,-6l81,115r-2,-8l79,97,93,95r,-2l89,91,85,87,79,83,73,80,69,72,65,66,63,58,75,52r-4,l65,44,57,30,53,,51,8,47,26,41,44,27,54r12,4l39,62,37,74,33,85,21,95r10,4l31,99r2,4l35,107r,6l33,119r-6,6l15,131,,139r45,6l47,145r4,-2l55,141r8,l71,139r12,l95,141r12,l107,141r-4,-2xe" fillcolor="#c5e0b3 [1305]" stroked="f">
                  <v:path arrowok="t" o:connecttype="custom" o:connectlocs="163535,220581;157184,211059;147658,204711;138132,195190;128605,182495;125430,169799;125430,153930;147658,150756;147658,147583;141307,144409;134956,138061;125430,131714;115904,126953;109553,114258;103202,104736;100026,92041;119079,82519;112728,82519;103202,69824;90500,47607;84149,0;80974,12695;74623,41260;65097,69824;42868,85693;61921,92041;61921,98388;58746,117431;52395,134887;33342,150756;49219,157104;49219,157104;52395,163452;55570,169799;55570,179321;52395,188842;42868,198364;23816,207885;0,220581;71447,230102;74623,230102;80974,226928;87325,223754;100026,223754;112728,220581;131781,220581;150833,223754;169886,223754;169886,223754;163535,220581" o:connectangles="0,0,0,0,0,0,0,0,0,0,0,0,0,0,0,0,0,0,0,0,0,0,0,0,0,0,0,0,0,0,0,0,0,0,0,0,0,0,0,0,0,0,0,0,0,0,0,0,0,0"/>
                </v:shape>
                <v:shape id="Freeform 411" o:spid="_x0000_s1401" style="position:absolute;left:5238;top:14763;width:127;height:222;visibility:visible;mso-wrap-style:square;v-text-anchor:top" coordsize="8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" path="m2,6l,2,,,,6r,6l2,14r,l8,14,4,10,2,6xe" fillcolor="#a8d08d [1945]" stroked="f">
                  <v:path arrowok="t" o:connecttype="custom" o:connectlocs="3176,9522;0,3174;0,0;0,9522;0,19043;3176,22217;3176,22217;12702,22217;6351,15869;3176,9522" o:connectangles="0,0,0,0,0,0,0,0,0,0"/>
                </v:shape>
                <v:shape id="Freeform 412" o:spid="_x0000_s1402" style="position:absolute;left:5334;top:15144;width:254;height:429;visibility:visible;mso-wrap-style:square;v-text-anchor:top" coordsize="16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" path="m4,12l,4,,,,6r2,8l4,21r2,2l6,27r4,l12,25r2,l16,25,10,19,4,12xe" fillcolor="#a8d08d [1945]" stroked="f">
                  <v:path arrowok="t" o:connecttype="custom" o:connectlocs="6351,19043;0,6348;0,0;0,9522;3176,22217;6351,33325;9527,36499;9527,42847;15878,42847;19053,39673;22229,39673;25404,39673;15878,30152;6351,19043" o:connectangles="0,0,0,0,0,0,0,0,0,0,0,0,0,0"/>
                </v:shape>
                <v:shape id="Freeform 413" o:spid="_x0000_s1403" style="position:absolute;left:5238;top:15811;width:540;height:508;visibility:visible;mso-wrap-style:square;v-text-anchor:top" coordsize="34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" path="m22,8r,-6l22,,18,6r,8l20,20r,4l14,26,6,28,2,30,,32,4,30r4,l14,28r6,l24,28r6,-2l32,26r2,l26,18,22,8xe" fillcolor="#a8d08d [1945]" stroked="f">
                  <v:path arrowok="t" o:connecttype="custom" o:connectlocs="34930,12695;34930,3174;34930,0;28579,9521;28579,22217;31755,31738;31755,38086;22228,41260;9526,44433;3175,47607;0,50781;6351,47607;12702,47607;22228,44433;31755,44433;38106,44433;47632,41260;50808,41260;53983,41260;41281,28564;34930,12695" o:connectangles="0,0,0,0,0,0,0,0,0,0,0,0,0,0,0,0,0,0,0,0,0"/>
                </v:shape>
                <v:shape id="Freeform 414" o:spid="_x0000_s1404" style="position:absolute;left:6762;top:14859;width:127;height:253;visibility:visible;mso-wrap-style:square;v-text-anchor:top" coordsize="8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" path="m4,6l2,2,,,,8r2,4l4,16r,l8,14,6,10,4,6xe" fillcolor="#a8d08d [1945]" stroked="f">
                  <v:path arrowok="t" o:connecttype="custom" o:connectlocs="6351,9522;3176,3174;0,0;0,12696;3176,19043;6351,25391;6351,25391;12702,22217;9527,15869;6351,9522" o:connectangles="0,0,0,0,0,0,0,0,0,0"/>
                </v:shape>
                <v:shape id="Freeform 415" o:spid="_x0000_s1405" style="position:absolute;left:6858;top:15240;width:285;height:428;visibility:visible;mso-wrap-style:square;v-text-anchor:top" coordsize="18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" path="m6,11l2,4,,,,8r2,7l6,21r2,4l8,27r2,l14,25r2,l18,25,10,19,6,11xe" fillcolor="#a8d08d [1945]" stroked="f">
                  <v:path arrowok="t" o:connecttype="custom" o:connectlocs="9526,17456;3175,6348;0,0;0,12695;3175,23804;9526,33325;12702,39673;12702,42847;15877,42847;22228,39673;25404,39673;28579,39673;15877,30152;9526,17456" o:connectangles="0,0,0,0,0,0,0,0,0,0,0,0,0,0"/>
                </v:shape>
                <v:shape id="Freeform 416" o:spid="_x0000_s1406" style="position:absolute;left:6667;top:15906;width:540;height:540;visibility:visible;mso-wrap-style:square;v-text-anchor:top" coordsize="34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" path="m22,10r,-8l22,,18,8r,8l18,20r2,4l12,26,6,28,,32r,2l2,32,8,30r4,l18,30r6,-2l28,28r4,l34,28,24,20,22,10xe" fillcolor="#a8d08d [1945]" stroked="f">
                  <v:path arrowok="t" o:connecttype="custom" o:connectlocs="34930,15869;34930,3174;34930,0;28579,12695;28579,25391;28579,31738;31755,38086;19053,41260;9526,44434;0,50781;0,53955;3175,50781;12702,47607;19053,47607;28579,47607;38106,44434;44457,44434;50808,44434;53983,44434;38106,31738;34930,15869" o:connectangles="0,0,0,0,0,0,0,0,0,0,0,0,0,0,0,0,0,0,0,0,0"/>
                </v:shape>
                <v:shape id="Freeform 417" o:spid="_x0000_s1407" style="position:absolute;left:8572;top:5143;width:9796;height:26803;visibility:visible;mso-wrap-style:square;v-text-anchor:top" coordsize="617,16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" path="m611,881l597,870r-8,-12l583,844r-2,-12l583,818r8,-12l613,786r4,-4l617,689r-2,-2l599,671,585,655,567,638,551,618,536,598,520,580,504,560,492,540,480,523,470,505r-8,-18l456,471r-2,-16l454,441r8,-19l476,416r14,l506,422r14,7l532,435r6,-2l538,422r-6,-18l522,390,510,376,498,362r-8,-14l486,336r6,-16l504,305r20,-18l543,265r20,-22l579,223r8,-16l587,196r-10,-3l551,199r-27,10l500,221r-18,6l470,231r-12,2l450,229r-6,-12l438,199r-8,-24l420,148,408,115,394,84,378,54,363,28,347,10,334,r-4,l326,r-4,2l320,4,310,48r,73l312,196r-4,41l302,245r-10,12l282,267r-12,10l256,289r-14,12l228,312r-14,12l202,334r-12,10l180,354r-8,10l168,370r-2,6l168,382r6,2l184,386r12,2l208,388r12,l234,388r14,l262,388r12,l286,388r12,2l306,390r6,2l318,396r2,4l318,406r-4,6l304,425r-4,14l300,451r4,10l312,467r10,2l334,467r13,-6l360,455r7,2l376,465r3,14l379,497r-3,22l367,542r-12,26l341,594r-19,30l304,655r-20,32l266,717r-16,26l238,762r-8,16l228,788r4,8l242,804r12,6l268,816r12,4l292,824r8,4l302,834r4,14l306,868r-2,21l300,913r-12,24l272,959r-24,18l236,984r-14,8l208,998r-14,4l180,1008r-14,4l154,1016r-9,4l135,1024r-11,4l118,1034r-6,4l111,1044r-3,8l111,1060r6,10l129,1090r19,19l168,1127r22,16l212,1157r18,14l246,1179r12,6l264,1191r,8l260,1210r-8,13l242,1236r-12,14l216,1265r-12,13l196,1286r-10,9l174,1301r-12,8l150,1315r-11,7l124,1330r-13,4l96,1340r-12,6l72,1350r-12,4l50,1358r-10,2l32,1362r-6,l16,1364r-8,2l,1370r,8l,1388r8,14l22,1418r20,19l54,1449r12,10l78,1467r12,8l100,1481r11,6l123,1491r10,6l141,1499r9,2l160,1503r10,2l180,1505r8,-2l198,1503r8,-2l216,1499r12,-4l240,1493r12,-2l266,1489r12,-4l292,1485r12,-2l318,1483r12,l340,1485r9,4l357,1493r6,6l367,1505r5,10l372,1535r-5,19l361,1572r-10,16l340,1604r-14,10l312,1622r-18,2l292,1624r-4,2l284,1632r-4,4l280,1642r4,8l292,1659r16,10l322,1677r16,6l353,1689r2,l553,1689r10,-12l571,1663r2,-9l575,1650r2,l585,1650r14,2l613,1652r4,l617,887r-6,-6xe" fillcolor="white [3212]" stroked="f">
                  <v:path arrowok="t" o:connecttype="custom" o:connectlocs="922467,1320312;979625,1093383;874835,980712;762107,829955;720826,699829;825616,680786;828791,618896;781160,507812;919292,353882;831967,331665;714475,363403;647791,182495;530299,0;492194,76172;463615,407837;362001,495117;273088,577636;292141,612548;393755,615722;485843,618896;498545,653808;495370,741088;582694,725219;582694,860107;450913,1090209;362001,1250487;444562,1301269;485843,1377440;393755,1550414;285790,1599608;196878,1631347;176237,1682128;301667,1813842;419159,1890013;365176,1983641;276264,2064574;176237,2116942;79386,2155028;12702,2167723;34930,2250243;142895,2340697;223869,2378783;298492,2385130;381053,2369261;482668,2353392;566817,2369261;582694,2466063;495370,2573973;444562,2596190;511247,2661253;893888,2661253;928818,2618406;970099,1398070" o:connectangles="0,0,0,0,0,0,0,0,0,0,0,0,0,0,0,0,0,0,0,0,0,0,0,0,0,0,0,0,0,0,0,0,0,0,0,0,0,0,0,0,0,0,0,0,0,0,0,0,0,0,0,0,0"/>
                </v:shape>
                <v:shape id="Freeform 418" o:spid="_x0000_s1408" style="position:absolute;left:14097;top:28384;width:3016;height:3253;visibility:visible;mso-wrap-style:square;v-text-anchor:top" coordsize="190,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" path="m64,r,6l62,22,60,46,56,75r-8,29l38,136,22,162,,186r106,19l126,164r64,32l148,42,64,xe" fillcolor="#ed7d31 [3205]" stroked="f">
                  <v:path arrowok="t" o:connecttype="custom" o:connectlocs="101614,0;101614,9521;98439,34912;95263,72998;88912,119018;76211,165039;60333,215820;34930,257080;0,295166;168298,325317;200053,260254;301667,311035;234983,66650;101614,0" o:connectangles="0,0,0,0,0,0,0,0,0,0,0,0,0,0"/>
                </v:shape>
                <v:shape id="Freeform 419" o:spid="_x0000_s1409" style="position:absolute;left:9144;top:11430;width:9177;height:19360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" path="m9827,4270l9550,4123,9273,3943,9031,3770,8893,3574v-35,-77,-69,-153,-104,-230c8801,3257,8812,3169,8824,3082r34,l8927,3082r139,l9239,3066r207,-33l9654,2984r208,-58l10000,2877r,-66c9977,2806,9954,2800,9931,2795v-46,-22,-93,-43,-139,-65l9550,2648r-242,-99l9031,2418,8720,2270,8426,2107,8080,1918,7768,1705,7457,1475,7180,1213,6938,943,6730,648c6672,539,6615,429,6557,320,6522,213,6488,107,6453,r,16l6453,98v-11,41,-23,82,-34,123c6396,276,6372,330,6349,385v-23,66,-46,131,-69,197l6211,795v-35,82,-69,164,-104,246l5969,1279r-139,262l5623,1803v-69,85,-139,169,-208,254l5173,2320r-277,229l4550,2762r-346,164l3824,3066r1211,131l5035,3213v11,22,23,44,34,66l5069,3361r,114l5069,3623v-11,55,-23,109,-34,164c5012,3839,4988,3891,4965,3943v-34,60,-69,120,-103,180c4816,4189,4769,4254,4723,4320r-207,180l4204,4680r-311,172l3443,5016r-485,132l2336,5262r-675,82l1661,5361r35,32c1730,5407,1765,5420,1799,5434v17,17,35,33,52,50l1955,5541r173,66l2266,5689r208,81l2682,5852r207,74l3166,6000r277,82l3754,6148r312,65l4412,6262r346,33l4758,6311r,50c4735,6383,4712,6404,4689,6426v-23,33,-47,66,-70,99c4585,6569,4550,6612,4516,6656r-139,123l4170,6926r-208,148l3685,7221r-346,164l2958,7533r-449,139l1990,7803r-571,99l761,8000,,8066v12,5,23,11,35,16c46,8087,58,8093,69,8098v23,17,46,33,69,50c184,8170,231,8191,277,8213r138,66l588,8344r173,66l1003,8492r243,57l1488,8615r311,49l2059,8697r346,33l2716,8730r381,-17l3443,8664r381,-49l4204,8598r381,l4931,8598r346,33l5623,8680r346,66l6280,8811r312,82l6903,8992r277,98l7457,9189r277,98l7976,9385r277,90l8460,9574r173,65l8789,9705r208,65l9170,9820r173,49l9481,9902r173,32l9827,9967r173,17l10000,10000r,-5680l9827,4270xe" fillcolor="#a8d08d [1945]" stroked="f">
                  <v:path arrowok="t" o:connecttype="custom" o:connectlocs="901828,826687;876407,798227;850987,763378;828778,729885;816114,691939;806570,647410;809782,596686;812902,596686;819234,596686;831990,596686;847867,593588;866863,587199;885951,577713;905040,566484;917704,556997;917704,544219;911372,541122;898616,528537;876407,512662;854199,493495;828778,468133;800238,439480;773257,407922;741505,371331;712872,330094;684332,285565;658911,234841;636703,182568;617615,125455;601739,61953;592194,0;592194,3098;592194,18973;589074,42786;582650,74537;576318,112677;569986,153915;560442,201541;547778,247619;535021,298343;516025,349067;496937,398242;474728,449160;449308,493495;417555,534733;385803,566484;350930,593588;462064,618950;462064,622048;465184,634826;465184,650701;465184,672772;465184,701425;462064,733176;455640,763378;446188,798227;433432,836367;414435,871215;385803,906064;357262,939364;315965,971115;271457,996670;214376,1018741;152431,1034617;152431,1037908;155643,1044103;165095,1052041;169867,1061721;179411,1072756;195287,1085534;207952,1101410;227040,1117092;246128,1132967;265125,1147294;290545,1161620;315965,1177496;344506,1190274;373138,1202858;404891,1212344;436644,1218733;436644,1221831;436644,1231511;430311,1244095;423887,1263262;414435,1288624;401679,1312437;382683,1340897;363594,1369550;338174,1398010;306421,1429761;271457,1458414;230252,1485325;182623,1510687;130222,1529854;69837,1548827;0,1561605;3212,1564703;6332,1567800;12664,1577481;25420,1590065;38085,1602843;53961,1615427;69837,1628205;92046,1644080;114346,1655115;136554,1667893;165095,1677380;188955,1683769;220708,1690158;249248,1690158;284213,1686866;315965,1677380;350930,1667893;385803,1664602;420767,1664602;452520,1664602;484272,1670991;516025,1680478;547778,1693255;576318,1705840;604950,1721715;633491,1740882;658911,1759855;684332,1779022;709752,1797995;731961,1816968;757381,1834392;776378,1853559;792254,1866143;806570,1878921;825658,1891505;841535,1901185;857411,1910672;870075,1917061;885951,1923256;901828,1929645;917704,1932936;917704,1936034;917704,836367;901828,826687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rect id="Rectangle 3375" o:spid="_x0000_s1410" style="position:absolute;left:18288;top:20669;width:31;height: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" fillcolor="#70ad47 [3209]" stroked="f"/>
                <v:shape id="Freeform 421" o:spid="_x0000_s1411" style="position:absolute;left:14835;top:14859;width:3477;height:5792;visibility:visible;mso-wrap-style:square;v-text-anchor:top" coordsize="21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" path="m191,349l177,339,161,325,149,309,136,291,122,275,110,258,100,240,90,222,82,208,76,194,70,182r-4,-8l66,168r,-2l72,164r10,-2l94,160r12,-2l118,154r8,-4l128,147r-4,-4l114,135,102,117,88,95,76,69,64,43,54,22,48,6,46,,44,24r4,25l52,71r8,20l66,109r8,16l78,133r2,2l,168r2,26l10,216r12,22l34,256r18,17l70,289r20,14l112,317r20,12l151,339r18,8l185,353r16,6l211,363r6,2l219,365r,l205,359,191,349xe" fillcolor="#70ad47 [3209]" stroked="f">
                  <v:path arrowok="t" o:connecttype="custom" o:connectlocs="303255,553832;281027,537963;255623,515747;236570,490356;215930,461791;193702,436401;174649,409423;158772,380859;142895,352295;130193,330078;120667,307861;111141,288818;104790,276123;104790,266601;104790,263427;114316,260254;130193,257080;149246,253906;168298,250732;187351,244384;200053,238037;203228,233276;196877,226928;181000,214233;161948,185669;139719,150757;120667,109497;101614,68237;85737,34912;76211,9521;73035,0;69860,38086;76211,77759;82562,112671;95263,144409;104790,172973;117491,198364;123842,211059;127018,214233;0,266601;3175,307861;15877,342773;34930,377685;53983,406250;82562,433227;111141,458618;142895,480834;177825,503051;209579,522094;239746,537963;268325,550659;293728,560180;319132,569702;335009,576049;344536,579223;347711,579223;347711,579223;325483,569702;303255,553832" o:connectangles="0,0,0,0,0,0,0,0,0,0,0,0,0,0,0,0,0,0,0,0,0,0,0,0,0,0,0,0,0,0,0,0,0,0,0,0,0,0,0,0,0,0,0,0,0,0,0,0,0,0,0,0,0,0,0,0,0,0,0"/>
                </v:shape>
                <v:shape id="Freeform 422" o:spid="_x0000_s1412" style="position:absolute;left:16359;top:22002;width:1984;height:4761;visibility:visible;mso-wrap-style:square;v-text-anchor:top" coordsize="125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" path="m115,209l105,189,93,169,83,149,75,133,67,115,61,99,57,85,55,75r,-8l57,63r8,-6l77,49,87,39,99,30,109,18,117,8r4,-6l123,r-4,2l105,8,85,18,61,30,40,39,20,49,6,57,,63,2,75,8,99r12,34l34,171r17,40l73,249r26,31l125,300r,-77l115,209xe" fillcolor="#70ad47 [3209]" stroked="f">
                  <v:path arrowok="t" o:connecttype="custom" o:connectlocs="182588,331665;166711,299927;147658,268188;131781,236450;119079,211059;106377,182495;96851,157104;90500,134888;87325,119019;87325,106323;90500,99976;103202,90454;122254,77759;138132,61890;157184,47607;173061,28564;185763,12695;192114,3174;195290,0;188939,3174;166711,12695;134956,28564;96851,47607;63509,61890;31754,77759;9526,90454;0,99976;3175,119019;12702,157104;31754,211059;53982,271362;80974,334839;115904,395141;157184,444336;198465,476074;198465,353882;182588,331665" o:connectangles="0,0,0,0,0,0,0,0,0,0,0,0,0,0,0,0,0,0,0,0,0,0,0,0,0,0,0,0,0,0,0,0,0,0,0,0,0"/>
                </v:shape>
                <v:shape id="Freeform 423" o:spid="_x0000_s1413" style="position:absolute;left:14097;top:27051;width:3889;height:3078;visibility:visible;mso-wrap-style:square;v-text-anchor:top" coordsize="245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" path="m237,172r-6,-13l221,147,211,131,199,115,188,101,174,85,160,69,148,56,134,42,120,30,108,20,98,12,88,6,82,2,68,,54,2,40,8,28,14,18,22,8,28,2,34,,34r18,4l34,46r20,8l74,65,94,77r20,14l134,105r20,14l172,133r18,14l205,159r14,11l229,180r8,6l243,192r2,2l243,184r-6,-12xe" fillcolor="#70ad47 [3209]" stroked="f">
                  <v:path arrowok="t" o:connecttype="custom" o:connectlocs="376290,272949;366764,252319;350887,233276;335009,207886;315957,182495;298492,160278;276264,134888;254036,109497;234983,88867;212755,66650;190527,47607;171474,31738;155597,19043;139720,9521;130193,3174;107965,0;85737,3174;63509,12695;44456,22217;28579,34912;12702,44434;3175,53955;0,53955;28579,60303;53983,72998;85737,85693;117491,103149;149246,122192;181000,144409;212755,166626;244509,188843;273088,211059;301667,233276;325483,252319;347711,269775;363588,285644;376290,295166;385817,304687;388992,307861;385817,291992;376290,272949" o:connectangles="0,0,0,0,0,0,0,0,0,0,0,0,0,0,0,0,0,0,0,0,0,0,0,0,0,0,0,0,0,0,0,0,0,0,0,0,0,0,0,0,0"/>
                </v:shape>
                <v:shape id="Freeform 424" o:spid="_x0000_s1414" style="position:absolute;left:11620;top:5524;width:5986;height:6776;visibility:visible;mso-wrap-style:square;v-text-anchor:top" coordsize="377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" path="m228,239l149,r4,235l,338,167,328r-37,99l218,352r94,36l266,285,377,189,228,239xe" fillcolor="#ffc000 [3207]" stroked="f">
                  <v:path arrowok="t" o:connecttype="custom" o:connectlocs="362001,379272;236571,0;242922,372925;0,536377;265150,520508;206404,677612;346124,558593;495370,615722;422335,452270;598572,299927;362001,379272" o:connectangles="0,0,0,0,0,0,0,0,0,0,0"/>
                </v:shape>
                <v:shape id="Freeform 425" o:spid="_x0000_s1415" style="position:absolute;left:15430;top:23717;width:1159;height:1301;visibility:visible;mso-wrap-style:square;v-text-anchor:top" coordsize="73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" path="m69,20l65,14,59,10,53,4,47,2,38,,32,,24,2,18,6r-6,4l8,16,4,24,2,32,,39r,9l2,56r2,8l10,70r4,4l20,78r6,4l34,82r6,l48,80r7,-4l61,72r4,-6l69,60r4,-8l73,43r,-7l71,28,69,20xe" fillcolor="white [3212]" stroked="f">
                  <v:path arrowok="t" o:connecttype="custom" o:connectlocs="109553,31738;103202,22217;93676,15869;84149,6348;74623,3174;60334,0;50807,0;38105,3174;28579,9521;19053,15869;12702,25391;6351,38086;3175,50781;0,61890;0,76172;3175,88867;6351,101563;15877,111084;22228,117432;31755,123779;41281,130127;53983,130127;63509,130127;76211,126953;87325,120606;96851,114258;103202,104736;109553,95215;115904,82520;115904,68237;115904,57129;112729,44434;109553,31738" o:connectangles="0,0,0,0,0,0,0,0,0,0,0,0,0,0,0,0,0,0,0,0,0,0,0,0,0,0,0,0,0,0,0,0,0"/>
                </v:shape>
                <v:shape id="Freeform 426" o:spid="_x0000_s1416" style="position:absolute;left:11239;top:26479;width:1159;height:1317;visibility:visible;mso-wrap-style:square;v-text-anchor:top" coordsize="73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" path="m69,20l65,14,61,8,53,4,47,2,41,,33,,27,2,18,6r-4,4l8,16,4,24,2,32,,40r,8l2,56r4,7l8,71r6,4l21,79r6,2l35,83r6,l49,81r6,-4l61,73r4,-6l69,60r2,-8l73,44r,-8l71,28,69,20xe" fillcolor="white [3212]" stroked="f">
                  <v:path arrowok="t" o:connecttype="custom" o:connectlocs="109553,31738;103202,22217;96851,12695;84149,6348;74623,3174;65097,0;52395,0;42869,3174;28579,9521;22228,15869;12702,25391;6351,38086;3175,50781;0,63477;0,76172;3175,88867;9526,99976;12702,112671;22228,119019;33342,125366;42869,128540;55570,131714;65097,131714;77799,128540;87325,122193;96851,115845;103202,106323;109553,95215;112729,82520;115904,69824;115904,57129;112729,44434;109553,31738" o:connectangles="0,0,0,0,0,0,0,0,0,0,0,0,0,0,0,0,0,0,0,0,0,0,0,0,0,0,0,0,0,0,0,0,0"/>
                </v:shape>
                <v:shape id="Freeform 427" o:spid="_x0000_s1417" style="position:absolute;left:15621;top:28003;width:1143;height:1317;visibility:visible;mso-wrap-style:square;v-text-anchor:top" coordsize="72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" path="m68,20l64,14,58,10,52,4,46,2,38,,32,2,24,4,18,8r-6,4l8,18,4,24,2,32,,41r,8l2,57r2,8l10,71r4,4l20,81r6,2l34,83r6,l48,83r6,-4l60,73r4,-6l68,61r2,-8l72,45r,-8l70,28,68,20xe" fillcolor="white [3212]" stroked="f">
                  <v:path arrowok="t" o:connecttype="custom" o:connectlocs="107965,31738;101614,22217;92088,15869;82562,6348;73035,3174;60333,0;50807,3174;38105,6348;28579,12695;19053,19043;12702,28564;6351,38086;3175,50781;0,65064;0,77759;3175,90454;6351,103150;15877,112671;22228,119019;31754,128540;41281,131714;53983,131714;63509,131714;76211,131714;85737,125366;95263,115845;101614,106323;107965,96802;111141,84107;114316,71411;114316,58716;111141,44434;107965,31738" o:connectangles="0,0,0,0,0,0,0,0,0,0,0,0,0,0,0,0,0,0,0,0,0,0,0,0,0,0,0,0,0,0,0,0,0"/>
                </v:shape>
                <v:shape id="Freeform 428" o:spid="_x0000_s1418" style="position:absolute;left:13144;top:22193;width:762;height:841;visibility:visible;mso-wrap-style:square;v-text-anchor:top" coordsize="48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" path="m44,12l42,8,40,4,34,2,30,,26,,22,,16,,12,4,8,6,6,10,2,14r,6l,23r,6l2,35r2,4l6,43r4,4l14,49r4,2l22,53r6,-2l32,51r4,-2l40,45r2,-4l46,37r,-4l48,27r,-5l46,18,44,12xe" fillcolor="white [3212]" stroked="f">
                  <v:path arrowok="t" o:connecttype="custom" o:connectlocs="69860,19043;66685,12695;63509,6348;53983,3174;47632,0;41281,0;34930,0;25404,0;19053,6348;12702,9521;9526,15869;3175,22217;3175,31738;0,36499;0,46020;3175,55542;6351,61889;9526,68237;15877,74585;22228,77758;28579,80932;34930,84106;44456,80932;50807,80932;57158,77758;63509,71411;66685,65063;73036,58716;73036,52368;76211,42846;76211,34912;73036,28564;69860,19043" o:connectangles="0,0,0,0,0,0,0,0,0,0,0,0,0,0,0,0,0,0,0,0,0,0,0,0,0,0,0,0,0,0,0,0,0"/>
                </v:shape>
                <v:shape id="Freeform 429" o:spid="_x0000_s1419" style="position:absolute;left:13906;top:19431;width:1127;height:1301;visibility:visible;mso-wrap-style:square;v-text-anchor:top" coordsize="71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" path="m67,20l63,14,57,8,51,4,45,2,37,,31,,23,2,17,6r-6,4l7,16,4,24,2,30,,38r,8l2,54r2,8l9,68r4,6l19,78r6,2l33,82r6,l47,80r6,-4l59,72r4,-6l67,60r2,-8l71,44r,-8l69,28,67,20xe" fillcolor="white [3212]" stroked="f">
                  <v:path arrowok="t" o:connecttype="custom" o:connectlocs="106377,31738;100026,22217;90500,12695;80974,6348;71447,3174;58746,0;49219,0;36518,3174;26991,9521;17465,15869;11114,25391;6351,38086;3175,47607;0,60303;0,72998;3175,85693;6351,98389;14289,107910;20640,117432;30167,123779;39693,126953;52395,130127;61921,130127;74623,126953;84149,120606;93675,114258;100026,104736;106377,95215;109553,82520;112728,69824;112728,57129;109553,44434;106377,31738" o:connectangles="0,0,0,0,0,0,0,0,0,0,0,0,0,0,0,0,0,0,0,0,0,0,0,0,0,0,0,0,0,0,0,0,0"/>
                </v:shape>
                <v:shape id="Freeform 430" o:spid="_x0000_s1420" style="position:absolute;left:14406;top:15621;width:1143;height:1301;visibility:visible;mso-wrap-style:square;v-text-anchor:top" coordsize="72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" path="m66,20l64,14,58,8,52,4,46,2,38,,32,,24,2,18,6r-6,4l8,16,4,24,,30r,8l,46r2,8l4,62r4,6l12,74r6,4l26,80r6,2l40,82r6,-2l54,76r4,-4l64,66r4,-6l70,52r2,-8l72,36,70,28,66,20xe" fillcolor="white [3212]" stroked="f">
                  <v:path arrowok="t" o:connecttype="custom" o:connectlocs="104790,31738;101614,22217;92088,12695;82562,6348;73035,3174;60333,0;50807,0;38105,3174;28579,9521;19053,15869;12702,25391;6351,38086;0,47607;0,60303;0,72998;3175,85693;6351,98389;12702,107910;19053,117432;28579,123779;41281,126953;50807,130127;63509,130127;73035,126953;85737,120606;92088,114258;101614,104736;107965,95215;111141,82520;114316,69824;114316,57129;111141,44434;104790,31738" o:connectangles="0,0,0,0,0,0,0,0,0,0,0,0,0,0,0,0,0,0,0,0,0,0,0,0,0,0,0,0,0,0,0,0,0"/>
                </v:shape>
                <v:shape id="Freeform 431" o:spid="_x0000_s1421" style="position:absolute;left:10001;top:17621;width:1143;height:1269;visibility:visible;mso-wrap-style:square;v-text-anchor:top" coordsize="72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" path="m66,20l64,14,58,8,52,4,47,,39,,31,,25,2,18,6r-6,4l8,14,4,22,2,28,,36r,8l2,52r2,8l8,66r4,6l20,76r7,2l33,80r8,l49,78r5,-4l58,70r6,-6l68,58r2,-8l72,42r,-8l70,26,66,20xe" fillcolor="white [3212]" stroked="f">
                  <v:path arrowok="t" o:connecttype="custom" o:connectlocs="104790,31738;101614,22217;92088,12695;82562,6348;74623,0;61921,0;49219,0;39693,3174;28579,9521;19053,15869;12702,22217;6351,34912;3175,44434;0,57129;0,69824;3175,82519;6351,95215;12702,104736;19053,114258;31754,120605;42869,123779;52395,126953;65097,126953;77798,123779;85737,117432;92088,111084;101614,101562;107965,92041;111141,79346;114316,66650;114316,53955;111141,41260;104790,31738" o:connectangles="0,0,0,0,0,0,0,0,0,0,0,0,0,0,0,0,0,0,0,0,0,0,0,0,0,0,0,0,0,0,0,0,0"/>
                </v:shape>
                <v:shape id="Freeform 432" o:spid="_x0000_s1422" style="position:absolute;top:21713;width:11510;height:2269;visibility:visible;mso-wrap-style:square;v-text-anchor:top" coordsize="719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" path="m52,65l88,57r36,-7l160,46r36,-2l234,42r36,l305,44r35,2l374,50r34,3l440,59r32,6l501,73r28,6l557,87r26,8l608,101r22,8l650,115r18,6l681,127r14,6l705,137r8,2l717,141r2,2l691,121,662,101,630,85,599,69,567,55,535,44,503,34,472,26,440,18,406,12,376,6,342,4,311,,280,,250,,218,,190,,160,2,134,6,106,8,81,12,57,16,34,22,12,26,,30,,81,16,75,52,65xe" fillcolor="white [3212]" stroked="f">
                  <v:path arrowok="t" o:connecttype="custom" o:connectlocs="83249,103150;140883,90454;198518,79346;256152,72998;313786,69824;374622,66650;432256,66650;488289,69824;544323,72998;598755,79346;653187,84107;704417,93628;755648,103150;802075,115845;846902,125366;891728,138062;933353,150757;973377,160279;1008598,172974;1040617,182495;1069434,192017;1090246,201538;1112659,211060;1128669,217408;1141476,220581;1147880,223755;1151082,226929;1106255,192017;1059828,160279;1008598,134888;958968,109497;907738,87280;856507,69824;805277,53955;755648,41260;704417,28564;649985,19043;601957,9521;547524,6348;497895,0;448266,0;400237,0;349007,0;304180,0;256152,3174;214527,9521;169701,12695;129677,19043;91254,25391;54432,34912;19211,41260;0,47607;0,128540;25615,119019;83249,103150" o:connectangles="0,0,0,0,0,0,0,0,0,0,0,0,0,0,0,0,0,0,0,0,0,0,0,0,0,0,0,0,0,0,0,0,0,0,0,0,0,0,0,0,0,0,0,0,0,0,0,0,0,0,0,0,0,0,0"/>
                </v:shape>
                <v:shape id="Freeform 433" o:spid="_x0000_s1423" style="position:absolute;left:10096;top:15144;width:175;height:191;visibility:visible;mso-wrap-style:square;v-text-anchor:top" coordsize="11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" path="m9,l5,,2,,,2,,4,,6,,8r,2l2,12r3,l9,12r2,-2l11,8r,-2l11,4r,-2l9,xe" fillcolor="white [3212]" stroked="f">
                  <v:path arrowok="t" o:connecttype="custom" o:connectlocs="14290,0;7939,0;3175,0;0,3174;0,6348;0,9522;0,12695;0,15869;3175,19043;7939,19043;14290,19043;17465,15869;17465,12695;17465,9522;17465,6348;17465,3174;14290,0" o:connectangles="0,0,0,0,0,0,0,0,0,0,0,0,0,0,0,0,0"/>
                </v:shape>
                <v:shape id="Freeform 434" o:spid="_x0000_s1424" style="position:absolute;left:8763;top:11715;width:476;height:492;visibility:visible;mso-wrap-style:square;v-text-anchor:top" coordsize="30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" path="m26,6l20,2,14,,9,2,5,6,3,9,,15r3,6l5,27r4,4l14,31r6,l26,27r2,-6l30,15,28,9,26,6xe" fillcolor="white [3212]" stroked="f">
                  <v:path arrowok="t" o:connecttype="custom" o:connectlocs="41281,9521;31755,3174;22228,0;14290,3174;7939,9521;4763,14282;0,23804;4763,33325;7939,42846;14290,49194;22228,49194;31755,49194;41281,42846;44457,33325;47632,23804;44457,14282;41281,9521" o:connectangles="0,0,0,0,0,0,0,0,0,0,0,0,0,0,0,0,0"/>
                </v:shape>
                <v:shape id="Freeform 435" o:spid="_x0000_s1425" style="position:absolute;left:5334;top:13049;width:444;height:476;visibility:visible;mso-wrap-style:square;v-text-anchor:top" coordsize="28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" path="m24,4l20,,14,,8,,4,4,,8r,8l,22r4,4l8,30r6,l20,30r4,-4l26,22r2,-6l26,8,24,4xe" fillcolor="white [3212]" stroked="f">
                  <v:path arrowok="t" o:connecttype="custom" o:connectlocs="38105,6348;31754,0;22228,0;12702,0;6351,6348;0,12695;0,25390;0,34912;6351,41259;12702,47607;22228,47607;31754,47607;38105,41259;41281,34912;44456,25390;41281,12695;38105,6348" o:connectangles="0,0,0,0,0,0,0,0,0,0,0,0,0,0,0,0,0"/>
                </v:shape>
                <v:shape id="Freeform 436" o:spid="_x0000_s1426" style="position:absolute;left:11620;top:16478;width:699;height:777;visibility:visible;mso-wrap-style:square;v-text-anchor:top" coordsize="44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" path="m38,8l32,2,22,,14,2,8,8,2,16,,26r2,8l8,42r6,5l22,49,32,47r6,-5l42,34r2,-8l42,16,38,8xe" fillcolor="white [3212]" stroked="f">
                  <v:path arrowok="t" o:connecttype="custom" o:connectlocs="60334,12695;50807,3174;34930,0;22228,3174;12702,12695;3175,25391;0,41260;3175,53955;12702,66651;22228,74585;34930,77759;50807,74585;60334,66651;66685,53955;69860,41260;66685,25391;60334,12695" o:connectangles="0,0,0,0,0,0,0,0,0,0,0,0,0,0,0,0,0"/>
                </v:shape>
                <v:shape id="Freeform 437" o:spid="_x0000_s1427" style="position:absolute;left:14097;top:14001;width:571;height:603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" path="m32,4l26,,18,,12,,6,4,2,12,,18r2,8l6,32r6,4l18,38r8,-2l32,32r4,-6l36,18r,-6l32,4xe" fillcolor="white [3212]" stroked="f">
                  <v:path arrowok="t" o:connecttype="custom" o:connectlocs="50807,6348;41281,0;28579,0;19053,0;9526,6348;3175,19043;0,28565;3175,41260;9526,50781;19053,57129;28579,60303;41281,57129;50807,50781;57158,41260;57158,28565;57158,19043;50807,6348" o:connectangles="0,0,0,0,0,0,0,0,0,0,0,0,0,0,0,0,0"/>
                </v:shape>
                <v:shape id="Freeform 438" o:spid="_x0000_s1428" style="position:absolute;left:12382;top:12382;width:413;height:444;visibility:visible;mso-wrap-style:square;v-text-anchor:top" coordsize="26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" path="m22,4l18,,12,,8,,4,4,2,8,,14r2,6l4,24r4,2l12,28r6,-2l22,24r2,-4l26,14,24,8,22,4xe" fillcolor="white [3212]" stroked="f">
                  <v:path arrowok="t" o:connecttype="custom" o:connectlocs="34930,6348;28579,0;19053,0;12702,0;6351,6348;3175,12695;0,22217;3175,31739;6351,38086;12702,41260;19053,44434;28579,41260;34930,38086;38106,31739;41281,22217;38106,12695;34930,6348" o:connectangles="0,0,0,0,0,0,0,0,0,0,0,0,0,0,0,0,0"/>
                </v:shape>
                <v:shape id="Freeform 439" o:spid="_x0000_s1429" style="position:absolute;left:10191;top:19431;width:381;height:476;visibility:visible;mso-wrap-style:square;v-text-anchor:top" coordsize="24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" path="m22,6l16,2,12,,6,2,2,6,,10r,6l,20r2,6l6,28r6,2l16,28r6,-2l24,20r,-4l24,10,22,6xe" fillcolor="white [3212]" stroked="f">
                  <v:path arrowok="t" o:connecttype="custom" o:connectlocs="34930,9521;25403,3174;19053,0;9526,3174;3175,9521;0,15869;0,25390;0,31738;3175,41259;9526,44433;19053,47607;25403,44433;34930,41259;38105,31738;38105,25390;38105,15869;34930,9521" o:connectangles="0,0,0,0,0,0,0,0,0,0,0,0,0,0,0,0,0"/>
                </v:shape>
                <v:shape id="Freeform 440" o:spid="_x0000_s1430" style="position:absolute;left:11525;top:2762;width:159;height:190;visibility:visible;mso-wrap-style:square;v-text-anchor:top" coordsize="10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" path="m8,l4,,2,,,2,,4,,6,,8r,2l2,12r2,l8,12r2,-2l10,8r,-2l10,4r,-2l8,xe" fillcolor="white [3212]" stroked="f">
                  <v:path arrowok="t" o:connecttype="custom" o:connectlocs="12702,0;6351,0;3175,0;0,3174;0,6348;0,9522;0,12695;0,15869;3175,19043;6351,19043;12702,19043;15877,15869;15877,12695;15877,9522;15877,6348;15877,3174;12702,0" o:connectangles="0,0,0,0,0,0,0,0,0,0,0,0,0,0,0,0,0"/>
                </v:shape>
                <v:shape id="Freeform 441" o:spid="_x0000_s1431" style="position:absolute;left:6762;top:666;width:445;height:476;visibility:visible;mso-wrap-style:square;v-text-anchor:top" coordsize="28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" path="m24,4l20,,14,,8,,4,4,,8r,8l,22r4,4l8,30r6,l20,30r4,-4l26,22r2,-6l26,8,24,4xe" fillcolor="white [3212]" stroked="f">
                  <v:path arrowok="t" o:connecttype="custom" o:connectlocs="38105,6348;31754,0;22228,0;12702,0;6351,6348;0,12695;0,25390;0,34912;6351,41259;12702,47607;22228,47607;31754,47607;38105,41259;41281,34912;44456,25390;41281,12695;38105,6348" o:connectangles="0,0,0,0,0,0,0,0,0,0,0,0,0,0,0,0,0"/>
                </v:shape>
                <v:shape id="Freeform 442" o:spid="_x0000_s1432" style="position:absolute;left:14382;top:3048;width:699;height:793;visibility:visible;mso-wrap-style:square;v-text-anchor:top" coordsize="44,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" path="m38,8l32,2,22,,14,2,8,8,2,16,,26r2,8l8,42r6,6l22,50,32,48r6,-6l42,34r2,-8l42,16,38,8xe" fillcolor="white [3212]" stroked="f">
                  <v:path arrowok="t" o:connecttype="custom" o:connectlocs="60334,12695;50807,3174;34930,0;22228,3174;12702,12695;3175,25391;0,41260;3175,53955;12702,66651;22228,76172;34930,79346;50807,76172;60334,66651;66685,53955;69860,41260;66685,25391;60334,12695" o:connectangles="0,0,0,0,0,0,0,0,0,0,0,0,0,0,0,0,0"/>
                </v:shape>
                <v:shape id="Freeform 443" o:spid="_x0000_s1433" style="position:absolute;left:15621;top:1619;width:571;height:603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" path="m32,4l26,,18,,12,,6,4,2,12,,18r2,8l6,32r6,4l18,38r8,-2l32,32r4,-6l36,18r,-6l32,4xe" fillcolor="white [3212]" stroked="f">
                  <v:path arrowok="t" o:connecttype="custom" o:connectlocs="50807,6348;41281,0;28579,0;19053,0;9526,6348;3175,19043;0,28565;3175,41260;9526,50781;19053,57129;28579,60303;41281,57129;50807,50781;57158,41260;57158,28565;57158,19043;50807,6348" o:connectangles="0,0,0,0,0,0,0,0,0,0,0,0,0,0,0,0,0"/>
                </v:shape>
                <v:shape id="Freeform 444" o:spid="_x0000_s1434" style="position:absolute;left:11620;top:7048;width:397;height:492;visibility:visible;mso-wrap-style:square;v-text-anchor:top" coordsize="25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" path="m23,7l17,2,13,,6,2,3,7,,11r,6l,21r3,6l6,29r7,2l17,29r6,-2l25,21r,-4l25,11,23,7xe" fillcolor="white [3212]" stroked="f">
                  <v:path arrowok="t" o:connecttype="custom" o:connectlocs="36518,11108;26991,3174;20640,0;9526,3174;4763,11108;0,17456;0,26977;0,33325;4763,42846;9526,46020;20640,49194;26991,46020;36518,42846;39693,33325;39693,26977;39693,17456;36518,11108" o:connectangles="0,0,0,0,0,0,0,0,0,0,0,0,0,0,0,0,0"/>
                </v:shape>
                <v:shape id="Freeform 445" o:spid="_x0000_s1435" style="position:absolute;top:9140;width:6382;height:11617;visibility:visible;mso-wrap-style:square;v-text-anchor:top" coordsize="396,7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" path="m20,664r16,l53,664r14,l79,664r15,l102,664r4,2l104,668r-6,6l92,682r-5,10l81,704r,12l87,724r9,4l110,730r16,2l144,732r18,-2l176,732r12,-2l192,724r2,-10l194,704r-4,-10l188,684r-4,-6l182,676r-2,-14l180,652r6,-8l194,640r10,-2l216,638r14,l247,640r16,4l281,648r17,2l316,654r18,2l350,658r14,l378,656r10,-4l394,646r2,-6l394,634r-4,-8l384,619r-10,-8l364,601,352,591r-12,-8l328,573,316,563r-12,-8l294,547r-9,-8l277,531,267,517r-8,-11l255,492r,-12l261,468r8,-8l283,452r19,-6l316,438r6,-8l316,420,306,410,290,398,271,385,251,371,232,355,218,339,206,325r-6,-14l196,299r,-10l198,280r6,-6l210,268r8,-4l226,260r6,-2l236,254r,-4l232,244r-6,-10l214,224,198,208,184,186,170,161,160,133,148,105,142,81,136,60,134,44r,-12l130,22,124,12,118,4,114,r-6,l106,4r,8l104,30,96,58,85,91,71,127,55,165,36,196,24,220,12,234r-6,8l,248r,l,266r,l6,274r8,8l24,293r12,18l34,331,24,349,8,367,,375,,480r10,8l20,502r4,6l22,517r-6,6l8,531,,537,,662r2,l20,664xe" fillcolor="white [3212]" stroked="f">
                  <v:path arrowok="t" o:connecttype="custom" o:connectlocs="85422,1053710;151503,1053710;167620,1060058;140220,1098143;140220,1148925;203078,1161620;283664,1161620;312676,1133056;303005,1085448;290111,1050536;312676,1015624;370698,1012450;452896,1028319;538318,1041015;609234,1041015;638245,1015624;618904,982299;567329,937865;509307,893432;459343,855346;417438,802978;420661,742675;486742,707763;509307,666503;436779,610961;351357,537963;315899,474487;328793,434814;364251,412597;380368,396728;344910,355468;273994,255493;228866,128540;215972,50781;190184,6348;170843,6348;154726,92041;88645,261841;19341,371338;0,393554;9670,434814;58022,493530;12894,582397;16117,774413;35458,820434;0,852172;32235,1053710" o:connectangles="0,0,0,0,0,0,0,0,0,0,0,0,0,0,0,0,0,0,0,0,0,0,0,0,0,0,0,0,0,0,0,0,0,0,0,0,0,0,0,0,0,0,0,0,0,0,0"/>
                </v:shape>
                <v:shape id="Freeform 446" o:spid="_x0000_s1436" style="position:absolute;left:1714;top:18669;width:1048;height:1761;visibility:visible;mso-wrap-style:square;v-text-anchor:top" coordsize="66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" path="m22,r,10l18,37,12,71,,99r36,12l44,89r22,16l52,22,22,xe" fillcolor="#ed7d31 [3205]" stroked="f">
                  <v:path arrowok="t" o:connecttype="custom" o:connectlocs="34930,0;34930,15869;28579,58716;19053,112671;0,157104;57158,176147;69860,141235;104790,166626;82562,34912;34930,0" o:connectangles="0,0,0,0,0,0,0,0,0,0"/>
                </v:shape>
                <v:shape id="Freeform 447" o:spid="_x0000_s1437" style="position:absolute;top:9523;width:5858;height:9855;visibility:visible;mso-wrap-style:square;v-text-anchor:top" coordsize="363,6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" path="m94,621r4,-2l104,617r8,-2l122,611r14,-2l150,605r16,-2l184,601r22,-2l228,599r24,l278,599r25,2l331,605r32,6l357,607,341,596,319,578,293,554,270,526,250,493,238,458r,-38l301,406r-6,-4l282,394,262,380,240,361,216,337,194,309,178,277r-8,-33l220,222r-4,l208,218,194,208,178,190,160,162,144,123,130,69,120,r,8l118,32r-8,31l102,103,88,143,71,180,46,212,18,230r51,18l69,254r,11l65,287r-4,24l51,337,36,365,14,388,,396r,22l28,440r2,2l32,444r4,4l38,454r4,6l46,470r,8l46,490r-6,12l34,514,24,527,8,540,,546r,65l92,621r2,xe" fillcolor="#a8d08d [1945]" stroked="f">
                  <v:path arrowok="t" o:connecttype="custom" o:connectlocs="158166,982299;180761,975952;219496,966430;267914,956909;332472,950561;406713,950561;489024,953735;585860,969604;550353,945800;472884,879150;403485,782348;384118,666503;476112,637939;422852,603027;348611,534790;287281,439575;355067,352295;335699,345947;287281,301513;232407,195190;193673,0;190445,50781;164622,163452;114590,285644;29051,364990;111362,403076;104906,455444;82311,534790;22595,615722;0,663330;48418,701416;58102,710937;67785,729980;74241,758544;64558,796630;38735,836303;0,866455;148482,985473" o:connectangles="0,0,0,0,0,0,0,0,0,0,0,0,0,0,0,0,0,0,0,0,0,0,0,0,0,0,0,0,0,0,0,0,0,0,0,0,0,0"/>
                </v:shape>
                <v:shape id="Freeform 448" o:spid="_x0000_s1438" style="position:absolute;left:2000;top:12001;width:508;height:1079;visibility:visible;mso-wrap-style:square;v-text-anchor:top" coordsize="32,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" path="m22,44l18,34,12,24,8,16,4,8,2,r,l,32,4,52r8,12l14,68,32,56,28,52,22,44xe" fillcolor="#70ad47 [3209]" stroked="f">
                  <v:path arrowok="t" o:connecttype="custom" o:connectlocs="34930,69824;28579,53955;19053,38086;12702,25391;6351,12695;3175,0;3175,0;0,50781;6351,82519;19053,101562;22228,107910;50807,88867;44456,82519;34930,69824" o:connectangles="0,0,0,0,0,0,0,0,0,0,0,0,0,0"/>
                </v:shape>
                <v:shape id="Freeform 449" o:spid="_x0000_s1439" style="position:absolute;left:2381;top:13906;width:1222;height:1920;visibility:visible;mso-wrap-style:square;v-text-anchor:top" coordsize="77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" path="m48,88l34,70,24,50,14,32,8,16,4,4,2,,,16,2,34,6,52r6,18l18,84r6,12l28,105r2,2l30,121r10,l48,121r9,-2l63,117r6,-2l73,113r2,l77,113,63,103,48,88xe" fillcolor="#70ad47 [3209]" stroked="f">
                  <v:path arrowok="t" o:connecttype="custom" o:connectlocs="76211,139648;53983,111084;38105,79345;22228,50781;12702,25391;6351,6348;3175,0;0,25391;3175,53955;9526,82519;19053,111084;28579,133300;38105,152343;44456,166625;47632,169799;47632,192016;63509,192016;76211,192016;90500,188842;100027,185668;109553,182495;115904,179321;119080,179321;122255,179321;100027,163452;76211,139648" o:connectangles="0,0,0,0,0,0,0,0,0,0,0,0,0,0,0,0,0,0,0,0,0,0,0,0,0,0"/>
                </v:shape>
                <v:shape id="Freeform 450" o:spid="_x0000_s1440" style="position:absolute;left:1809;top:16573;width:2366;height:2333;visibility:visible;mso-wrap-style:square;v-text-anchor:top" coordsize="149,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" path="m110,83l102,61,96,43,94,26r,-12l96,4,96,,88,16,82,34,80,49r,18l82,83r2,10l86,103r2,2l72,107r-16,4l42,119r-14,6l16,133r-8,8l2,145,,147r6,-4l14,139r10,-2l34,133r12,-2l58,129r12,-2l84,127r12,-2l108,123r10,l128,123r9,-2l143,121r4,l149,121,126,103,110,83xe" fillcolor="#70ad47 [3209]" stroked="f">
                  <v:path arrowok="t" o:connecttype="custom" o:connectlocs="174650,131714;161948,96802;152422,68237;149246,41260;149246,22217;152422,6348;152422,0;139720,25391;130193,53955;127018,77759;127018,106323;130193,131714;133369,147583;136544,163452;139720,166626;114316,169800;88913,176147;66684,188842;44456,198364;25404,211059;12702,223755;3175,230102;0,233276;9526,226928;22228,220581;38105,217407;53983,211059;73035,207885;92088,204712;111141,201538;133369,201538;152422,198364;171474,195190;187352,195190;203229,195190;217518,192016;227045,192016;233396,192016;236571,192016;200053,163452;174650,131714" o:connectangles="0,0,0,0,0,0,0,0,0,0,0,0,0,0,0,0,0,0,0,0,0,0,0,0,0,0,0,0,0,0,0,0,0,0,0,0,0,0,0,0,0"/>
                </v:shape>
                <v:shape id="Freeform 451" o:spid="_x0000_s1441" style="position:absolute;left:3429;top:4857;width:206;height:222;visibility:visible;mso-wrap-style:square;v-text-anchor:top" coordsize="13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" path="m11,2l9,2,7,,5,2,2,2,,4,,6r,4l2,12r3,2l7,14r2,l11,12r2,-2l13,6r,-2l11,2xe" fillcolor="white [3212]" stroked="f">
                  <v:path arrowok="t" o:connecttype="custom" o:connectlocs="17465,3174;14289,3174;11114,0;7938,3174;3175,3174;0,6348;0,9522;0,15869;3175,19043;7938,22217;11114,22217;14289,22217;17465,19043;20640,15869;20640,9522;20640,6348;17465,3174" o:connectangles="0,0,0,0,0,0,0,0,0,0,0,0,0,0,0,0,0"/>
                </v:shape>
                <v:shape id="Freeform 452" o:spid="_x0000_s1442" style="position:absolute;left:5810;top:9525;width:508;height:571;visibility:visible;mso-wrap-style:square;v-text-anchor:top" coordsize="32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" path="m26,6l22,2,16,,10,2,4,6,,12r,6l,24r4,6l10,34r6,2l22,34r4,-4l30,24r2,-6l30,12,26,6xe" fillcolor="white [3212]" stroked="f">
                  <v:path arrowok="t" o:connecttype="custom" o:connectlocs="41281,9522;34930,3174;25404,0;15877,3174;6351,9522;0,19043;0,28565;0,38086;6351,47608;15877,53955;25404,57129;34930,53955;41281,47608;47632,38086;50807,28565;47632,19043;41281,9522" o:connectangles="0,0,0,0,0,0,0,0,0,0,0,0,0,0,0,0,0"/>
                </v:shape>
                <v:shape id="Freeform 453" o:spid="_x0000_s1443" style="position:absolute;left:3810;top:11525;width:476;height:492;visibility:visible;mso-wrap-style:square;v-text-anchor:top" coordsize="30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" path="m26,4l20,2,14,,8,2,4,4,2,10,,16r2,5l4,27r4,2l14,31r6,-2l26,27r2,-6l30,16,28,10,26,4xe" fillcolor="white [3212]" stroked="f">
                  <v:path arrowok="t" o:connecttype="custom" o:connectlocs="41281,6348;31755,3174;22228,0;12702,3174;6351,6348;3175,15869;0,25390;3175,33325;6351,42846;12702,46020;22228,49194;31755,46020;41281,42846;44457,33325;47632,25390;44457,15869;41281,6348" o:connectangles="0,0,0,0,0,0,0,0,0,0,0,0,0,0,0,0,0"/>
                </v:shape>
                <v:shape id="Freeform 454" o:spid="_x0000_s1444" style="position:absolute;left:381;top:8001;width:285;height:238;visibility:visible;mso-wrap-style:square;v-text-anchor:top" coordsize="18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" path="m14,2l12,,8,,4,,2,2,,4,,8r,4l2,14r2,1l8,15r4,l14,14r2,-2l18,8,16,4,14,2xe" fillcolor="white [3212]" stroked="f">
                  <v:path arrowok="t" o:connecttype="custom" o:connectlocs="22228,3174;19053,0;12702,0;6351,0;3175,3174;0,6348;0,12695;0,19043;3175,22217;6351,23804;12702,23804;19053,23804;22228,22217;25404,19043;28579,12695;25404,6348;22228,3174" o:connectangles="0,0,0,0,0,0,0,0,0,0,0,0,0,0,0,0,0"/>
                </v:shape>
                <v:shape id="Freeform 455" o:spid="_x0000_s1445" style="position:absolute;left:2762;top:14287;width:524;height:571;visibility:visible;mso-wrap-style:square;v-text-anchor:top" coordsize="33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" path="m27,6l22,2,16,,10,2,4,6,,12r,6l,24r4,6l10,34r6,2l22,34r5,-4l31,24r2,-6l31,12,27,6xe" fillcolor="white [3212]" stroked="f">
                  <v:path arrowok="t" o:connecttype="custom" o:connectlocs="42869,9522;34930,3174;25404,0;15877,3174;6351,9522;0,19043;0,28565;0,38086;6351,47608;15877,53955;25404,57129;34930,53955;42869,47608;49220,38086;52395,28565;49220,19043;42869,9522" o:connectangles="0,0,0,0,0,0,0,0,0,0,0,0,0,0,0,0,0"/>
                </v:shape>
                <v:shape id="Freeform 456" o:spid="_x0000_s1446" style="position:absolute;left:8477;top:5429;width:794;height:825;visibility:visible;mso-wrap-style:square;v-text-anchor:top" coordsize="50,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" path="m42,6l34,2,24,,16,2,8,6,2,16,,26,2,36r6,8l16,50r8,2l34,50r8,-6l48,36,50,26,48,16,42,6xe" fillcolor="white [3212]" stroked="f">
                  <v:path arrowok="t" o:connecttype="custom" o:connectlocs="66684,9521;53982,3174;38105,0;25404,3174;12702,9521;3175,25390;0,41260;3175,57129;12702,69824;25404,79345;38105,82519;53982,79345;66684,69824;76211,57129;79386,41260;76211,25390;66684,9521" o:connectangles="0,0,0,0,0,0,0,0,0,0,0,0,0,0,0,0,0"/>
                </v:shape>
              </v:group>
              <v:group id="Holiday card" o:spid="_x0000_s1447" style="position:absolute;left:36480;top:31908;width:18377;height:32011" coordsize="18368,320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">
                <v:rect id="Rectangle 3413" o:spid="_x0000_s1448" style="position:absolute;width:18290;height:141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" fillcolor="#bdd6ee [1300]" stroked="f"/>
                <v:shape id="Freeform 399" o:spid="_x0000_s1449" style="position:absolute;top:3808;width:18286;height:20487;visibility:visible;mso-wrap-style:square;v-text-anchor:top" coordsize="1150,1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" path="m1148,20l1114,4,1078,r-39,4l999,20,959,48,917,91r-39,58l841,212r-38,60l765,325r-36,50l695,418r-33,38l628,488r-33,25l565,533r-28,12l509,551r-24,-2l460,541,438,525,418,502,400,470,384,438,368,416,356,402r-10,-7l334,395r-11,5l315,410r-10,14l295,442r-10,20l276,484r-12,22l250,529r-14,20l218,569r-20,18l178,597r-20,l138,589,120,573,100,553,83,529,65,506,46,480,28,456,12,436,,426r,865l6,1291r18,l46,1291r29,-2l106,1289r38,-2l184,1283r44,-4l278,1277r50,-6l380,1267r54,-6l491,1257r56,-6l606,1245r60,-6l723,1233r58,-6l837,1221r58,-6l947,1211r54,-6l1049,1199r47,-4l1140,1189r10,-2l1150,22r-2,-2xe" fillcolor="#9cc2e5 [1940]" stroked="f">
                  <v:path arrowok="t" o:connecttype="custom" o:connectlocs="1771373,6348;1652116,6348;1524908,76172;1396109,236450;1276852,431640;1159184,595092;1052647,723632;946111,814086;853885,864867;771199,871215;696465,833129;636041,745849;585157,660156;550175,626830;513603,634765;484981,672851;453179,733154;419787,802978;375264,871215;314840,931518;251236,947387;190812,909301;131978,839477;73145,761718;19081,691894;0,2048704;38162,2048704;119258,2045530;228975,2042356;362543,2029661;521553,2016966;690104,2001097;869786,1985228;1059008,1966185;1241869,1947142;1423141,1928099;1591692,1912230;1742752,1896360;1828617,1883665;1825437,31738" o:connectangles="0,0,0,0,0,0,0,0,0,0,0,0,0,0,0,0,0,0,0,0,0,0,0,0,0,0,0,0,0,0,0,0,0,0,0,0,0,0,0,0"/>
                </v:shape>
                <v:shape id="Freeform 400" o:spid="_x0000_s1450" style="position:absolute;top:15898;width:18354;height:10696;visibility:visible;mso-wrap-style:square;v-text-anchor:top" coordsize="1150,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" path="m1144,48r-24,21l1098,93r-20,29l1057,152r-22,30l1013,209r-26,22l957,245r-34,8l885,245,841,227,789,192,729,138,699,108,666,82,636,60,603,42,571,26,539,16,507,8,478,2,448,,416,,386,2,358,8r-29,6l301,22,274,32,246,45,220,58,196,72,172,86r-24,16l124,117r-20,19l83,152,65,168,46,184,30,201,12,217,,231,,673r4,l46,673r46,-4l142,661r54,-8l254,645r57,-11l374,622r62,-14l501,594r64,-16l632,562r63,-18l759,529r64,-18l885,495r58,-18l1001,459r54,-16l1104,429r46,-13l1150,46r-6,2xe" fillcolor="white [3212]" stroked="f">
                  <v:path arrowok="t" o:connecttype="custom" o:connectlocs="1787603,109660;1720568,193891;1651937,289247;1575325,367121;1473176,402085;1342298,360764;1163538,219319;1062985,130320;962433,66749;860284,25428;762923,3179;663967,0;571394,12714;480418,34964;392634,71517;312830,114427;236219,162106;165992,216141;103745,266997;47882,319443;0,367121;6384,1069579;146839,1063222;312830,1037794;496379,1007597;695888,966276;901782,918598;1109271,864563;1313569,812117;1505098,758082;1683858,704047;1835485,661136;1825909,76285" o:connectangles="0,0,0,0,0,0,0,0,0,0,0,0,0,0,0,0,0,0,0,0,0,0,0,0,0,0,0,0,0,0,0,0,0"/>
                </v:shape>
                <v:shape id="Freeform 401" o:spid="_x0000_s1451" style="position:absolute;top:20955;width:18258;height:11076;visibility:visible;mso-wrap-style:square;v-text-anchor:top" coordsize="1150,6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" path="m1112,38r-38,32l1041,104r-30,37l981,177r-28,32l925,238r-28,24l867,274r-32,4l799,268,761,242,717,201,693,177,670,151,642,131,616,111,587,94,557,78,527,62,497,50,466,38,434,28,402,18,368,12,334,6,301,2,268,,234,,202,,168,2,134,6r-32,8l71,20,38,28,6,38,,40,,698r364,l374,692r16,-12l406,668r26,-17l456,633r25,-14l509,605r26,-10l563,585r26,-6l616,571r28,-2l672,565r25,l725,563r26,2l779,565r28,4l833,571r26,4l886,579r27,6l939,589r26,6l991,601r26,4l1041,611r26,6l1090,621r24,4l1138,629r12,2l1150,14r-38,24xe" fillcolor="#9cc2e5 [1940]" stroked="f">
                  <v:path arrowok="t" o:connecttype="custom" o:connectlocs="1705214,111084;1605188,223755;1513100,331665;1424187,415771;1325748,441162;1208257,384033;1100292,280884;1019318,207886;931993,149170;836730,98389;739879,60303;638264,28564;530299,9521;425510,0;320720,0;212755,9521;112728,31738;9526,60303;0,1107665;593808,1098144;644615,1060058;724002,1004516;808151,960082;893888,928344;978037,906127;1066950,896606;1151099,893432;1236836,896606;1322573,906127;1406722,918822;1490872,934692;1573433,953734;1652819,969604;1730618,985473;1806828,998168;1825881,22217" o:connectangles="0,0,0,0,0,0,0,0,0,0,0,0,0,0,0,0,0,0,0,0,0,0,0,0,0,0,0,0,0,0,0,0,0,0,0,0"/>
                </v:shape>
                <v:shape id="Freeform 402" o:spid="_x0000_s1452" style="position:absolute;left:8477;top:16287;width:270;height:413;visibility:visible;mso-wrap-style:square;v-text-anchor:top" coordsize="17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" path="m6,r,2l6,8,4,16,,24r10,2l12,20r5,4l12,6,6,xe" fillcolor="#ed7d31 [3205]" stroked="f">
                  <v:path arrowok="t" o:connecttype="custom" o:connectlocs="9526,0;9526,3174;9526,12695;6351,25391;0,38086;15877,41260;19052,31738;26991,38086;19052,9522;9526,0" o:connectangles="0,0,0,0,0,0,0,0,0,0"/>
                </v:shape>
                <v:shape id="Freeform 403" o:spid="_x0000_s1453" style="position:absolute;left:7715;top:14192;width:1714;height:2269;visibility:visible;mso-wrap-style:square;v-text-anchor:top" coordsize="10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" path="m104,137r-6,-4l92,129r-4,-8l82,113r-2,-8l80,97,94,95r,-2l90,91,86,87,80,83,74,78,70,72,66,66,64,58,76,52,72,50,66,44,57,30,53,,51,8,47,24,41,42,27,54r12,4l39,62,37,72,33,85,21,95r10,4l31,99r2,4l35,107r,4l33,119r-6,6l15,131,,139r45,4l45,143r4,-2l56,141r8,-2l72,139r10,l96,139r12,2l108,139r-4,-2xe" fillcolor="#c5e0b3 [1305]" stroked="f">
                  <v:path arrowok="t" o:connecttype="custom" o:connectlocs="165123,217408;155597,211060;146070,204712;139720,192017;130193,179322;127018,166626;127018,153931;149246,150757;149246,147583;142895,144409;136544,138062;127018,131714;117491,123779;111141,114258;104790,104736;101614,92041;120667,82520;114316,79346;104790,69824;90500,47607;84149,0;80974,12695;74623,38086;65097,66650;42869,85693;61921,92041;61921,98389;58746,114258;52395,134888;33342,150757;49219,157105;49219,157105;52395,163452;55570,169800;55570,176148;52395,188843;42869,198365;23816,207886;0,220581;71448,226929;71448,226929;77798,223755;88912,223755;101614,220581;114316,220581;130193,220581;152421,220581;171474,223755;171474,220581;165123,217408" o:connectangles="0,0,0,0,0,0,0,0,0,0,0,0,0,0,0,0,0,0,0,0,0,0,0,0,0,0,0,0,0,0,0,0,0,0,0,0,0,0,0,0,0,0,0,0,0,0,0,0,0,0"/>
                </v:shape>
                <v:shape id="Freeform 404" o:spid="_x0000_s1454" style="position:absolute;left:8572;top:14763;width:143;height:254;visibility:visible;mso-wrap-style:square;v-text-anchor:top" coordsize="9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" path="m2,6l,2,,,,8r,6l2,16r,l9,14,4,12,2,6xe" fillcolor="#a8d08d [1945]" stroked="f">
                  <v:path arrowok="t" o:connecttype="custom" o:connectlocs="3176,9522;0,3174;0,0;0,12696;0,22217;3176,25391;3176,25391;14290,22217;6351,19043;3176,9522" o:connectangles="0,0,0,0,0,0,0,0,0,0"/>
                </v:shape>
                <v:shape id="Freeform 405" o:spid="_x0000_s1455" style="position:absolute;left:8572;top:15144;width:270;height:429;visibility:visible;mso-wrap-style:square;v-text-anchor:top" coordsize="17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" path="m6,12l2,4,,,,8r4,8l6,21r1,2l7,27r4,l13,27r2,-2l17,25,11,21,6,12xe" fillcolor="#a8d08d [1945]" stroked="f">
                  <v:path arrowok="t" o:connecttype="custom" o:connectlocs="9526,19043;3175,6348;0,0;0,12695;6351,25391;9526,33325;11114,36499;11114,42847;17465,42847;20640,42847;23816,39673;26991,39673;17465,33325;9526,19043" o:connectangles="0,0,0,0,0,0,0,0,0,0,0,0,0,0"/>
                </v:shape>
                <v:shape id="Freeform 406" o:spid="_x0000_s1456" style="position:absolute;left:8477;top:15811;width:555;height:540;visibility:visible;mso-wrap-style:square;v-text-anchor:top" coordsize="35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" path="m23,10r,-8l23,,18,8r,8l21,22r,2l14,26,6,28,2,32,,34,4,32,8,30r6,l21,28r4,l31,28r2,l35,28,27,18,23,10xe" fillcolor="#a8d08d [1945]" stroked="f">
                  <v:path arrowok="t" o:connecttype="custom" o:connectlocs="36517,15869;36517,3174;36517,0;28579,12695;28579,25391;33342,34912;33342,38086;22228,41260;9526,44434;3175,50781;0,53955;6351,50781;12702,47607;22228,47607;33342,44434;39693,44434;49219,44434;52395,44434;55570,44434;42868,28564;36517,15869" o:connectangles="0,0,0,0,0,0,0,0,0,0,0,0,0,0,0,0,0,0,0,0,0"/>
                </v:shape>
                <v:shape id="Freeform 407" o:spid="_x0000_s1457" style="position:absolute;left:6667;top:16383;width:254;height:412;visibility:visible;mso-wrap-style:square;v-text-anchor:top" coordsize="16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" path="m6,r,2l4,8,2,16,,22r10,4l10,20r6,4l12,4,6,xe" fillcolor="#ed7d31 [3205]" stroked="f">
                  <v:path arrowok="t" o:connecttype="custom" o:connectlocs="9527,0;9527,3174;6351,12695;3176,25391;0,34912;15878,41260;15878,31738;25404,38086;19053,6348;9527,0" o:connectangles="0,0,0,0,0,0,0,0,0,0"/>
                </v:shape>
                <v:shape id="Freeform 408" o:spid="_x0000_s1458" style="position:absolute;left:5905;top:14287;width:1715;height:2269;visibility:visible;mso-wrap-style:square;v-text-anchor:top" coordsize="10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" path="m102,137r-4,-4l92,127r-6,-6l82,113r-4,-8l78,97,94,93r-2,l88,91,84,87,78,83,74,77,68,72,66,64,64,56,76,52r-4,l66,44,58,28,52,,50,8,48,24,40,42,28,54r12,4l40,62,38,72,32,83,20,93r10,4l32,99r,2l34,105r,6l32,117r-6,6l16,131,,139r46,4l46,143r4,-2l56,141r6,-2l72,139r10,l94,139r14,2l106,141r-4,-4xe" fillcolor="#c5e0b3 [1305]" stroked="f">
                  <v:path arrowok="t" o:connecttype="custom" o:connectlocs="161948,217408;155597,211060;146070,201538;136544,192017;130193,179322;123842,166626;123842,153931;149246,147583;146070,147583;139720,144409;133369,138062;123842,131714;117491,122193;107965,114258;104790,101563;101614,88867;120667,82520;114316,82520;104790,69824;92088,44434;82562,0;79386,12695;76211,38086;63509,66650;44456,85693;63509,92041;63509,98389;60333,114258;50807,131714;31754,147583;47632,153931;50807,157105;50807,160279;53983,166626;53983,176148;50807,185669;41281,195191;25404,207886;0,220581;73035,226929;73035,226929;79386,223755;88912,223755;98439,220581;114316,220581;130193,220581;149246,220581;171474,223755;168299,223755;161948,217408" o:connectangles="0,0,0,0,0,0,0,0,0,0,0,0,0,0,0,0,0,0,0,0,0,0,0,0,0,0,0,0,0,0,0,0,0,0,0,0,0,0,0,0,0,0,0,0,0,0,0,0,0,0"/>
                </v:shape>
                <v:shape id="Freeform 409" o:spid="_x0000_s1459" style="position:absolute;left:5143;top:16192;width:238;height:413;visibility:visible;mso-wrap-style:square;v-text-anchor:top" coordsize="15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" path="m6,r,4l6,10,4,18,,24r10,2l12,22r3,4l14,6,6,xe" fillcolor="#ed7d31 [3205]" stroked="f">
                  <v:path arrowok="t" o:connecttype="custom" o:connectlocs="9526,0;9526,6348;9526,15869;6351,28565;0,38086;15877,41260;19053,34912;23816,41260;22228,9522;9526,0" o:connectangles="0,0,0,0,0,0,0,0,0,0"/>
                </v:shape>
                <v:shape id="Freeform 410" o:spid="_x0000_s1460" style="position:absolute;left:4476;top:14097;width:1699;height:2301;visibility:visible;mso-wrap-style:square;v-text-anchor:top" coordsize="107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" path="m103,139r-4,-6l93,129r-6,-6l81,115r-2,-8l79,97,93,95r,-2l89,91,85,87,79,83,73,80,69,72,65,66,63,58,75,52r-4,l65,44,57,30,53,,51,8,47,26,41,44,27,54r12,4l39,62,37,74,33,85,21,95r10,4l31,99r2,4l35,107r,6l33,119r-6,6l15,131,,139r45,6l47,145r4,-2l55,141r8,l71,139r12,l95,141r12,l107,141r-4,-2xe" fillcolor="#c5e0b3 [1305]" stroked="f">
                  <v:path arrowok="t" o:connecttype="custom" o:connectlocs="163535,220581;157184,211059;147658,204711;138132,195190;128605,182495;125430,169799;125430,153930;147658,150756;147658,147583;141307,144409;134956,138061;125430,131714;115904,126953;109553,114258;103202,104736;100026,92041;119079,82519;112728,82519;103202,69824;90500,47607;84149,0;80974,12695;74623,41260;65097,69824;42868,85693;61921,92041;61921,98388;58746,117431;52395,134887;33342,150756;49219,157104;49219,157104;52395,163452;55570,169799;55570,179321;52395,188842;42868,198364;23816,207885;0,220581;71447,230102;74623,230102;80974,226928;87325,223754;100026,223754;112728,220581;131781,220581;150833,223754;169886,223754;169886,223754;163535,220581" o:connectangles="0,0,0,0,0,0,0,0,0,0,0,0,0,0,0,0,0,0,0,0,0,0,0,0,0,0,0,0,0,0,0,0,0,0,0,0,0,0,0,0,0,0,0,0,0,0,0,0,0,0"/>
                </v:shape>
                <v:shape id="Freeform 411" o:spid="_x0000_s1461" style="position:absolute;left:5238;top:14763;width:127;height:222;visibility:visible;mso-wrap-style:square;v-text-anchor:top" coordsize="8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" path="m2,6l,2,,,,6r,6l2,14r,l8,14,4,10,2,6xe" fillcolor="#a8d08d [1945]" stroked="f">
                  <v:path arrowok="t" o:connecttype="custom" o:connectlocs="3176,9522;0,3174;0,0;0,9522;0,19043;3176,22217;3176,22217;12702,22217;6351,15869;3176,9522" o:connectangles="0,0,0,0,0,0,0,0,0,0"/>
                </v:shape>
                <v:shape id="Freeform 412" o:spid="_x0000_s1462" style="position:absolute;left:5334;top:15144;width:254;height:429;visibility:visible;mso-wrap-style:square;v-text-anchor:top" coordsize="16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" path="m4,12l,4,,,,6r2,8l4,21r2,2l6,27r4,l12,25r2,l16,25,10,19,4,12xe" fillcolor="#a8d08d [1945]" stroked="f">
                  <v:path arrowok="t" o:connecttype="custom" o:connectlocs="6351,19043;0,6348;0,0;0,9522;3176,22217;6351,33325;9527,36499;9527,42847;15878,42847;19053,39673;22229,39673;25404,39673;15878,30152;6351,19043" o:connectangles="0,0,0,0,0,0,0,0,0,0,0,0,0,0"/>
                </v:shape>
                <v:shape id="Freeform 413" o:spid="_x0000_s1463" style="position:absolute;left:5238;top:15811;width:540;height:508;visibility:visible;mso-wrap-style:square;v-text-anchor:top" coordsize="34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" path="m22,8r,-6l22,,18,6r,8l20,20r,4l14,26,6,28,2,30,,32,4,30r4,l14,28r6,l24,28r6,-2l32,26r2,l26,18,22,8xe" fillcolor="#a8d08d [1945]" stroked="f">
                  <v:path arrowok="t" o:connecttype="custom" o:connectlocs="34930,12695;34930,3174;34930,0;28579,9521;28579,22217;31755,31738;31755,38086;22228,41260;9526,44433;3175,47607;0,50781;6351,47607;12702,47607;22228,44433;31755,44433;38106,44433;47632,41260;50808,41260;53983,41260;41281,28564;34930,12695" o:connectangles="0,0,0,0,0,0,0,0,0,0,0,0,0,0,0,0,0,0,0,0,0"/>
                </v:shape>
                <v:shape id="Freeform 414" o:spid="_x0000_s1464" style="position:absolute;left:6762;top:14859;width:127;height:253;visibility:visible;mso-wrap-style:square;v-text-anchor:top" coordsize="8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" path="m4,6l2,2,,,,8r2,4l4,16r,l8,14,6,10,4,6xe" fillcolor="#a8d08d [1945]" stroked="f">
                  <v:path arrowok="t" o:connecttype="custom" o:connectlocs="6351,9522;3176,3174;0,0;0,12696;3176,19043;6351,25391;6351,25391;12702,22217;9527,15869;6351,9522" o:connectangles="0,0,0,0,0,0,0,0,0,0"/>
                </v:shape>
                <v:shape id="Freeform 415" o:spid="_x0000_s1465" style="position:absolute;left:6858;top:15240;width:285;height:428;visibility:visible;mso-wrap-style:square;v-text-anchor:top" coordsize="18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" path="m6,11l2,4,,,,8r2,7l6,21r2,4l8,27r2,l14,25r2,l18,25,10,19,6,11xe" fillcolor="#a8d08d [1945]" stroked="f">
                  <v:path arrowok="t" o:connecttype="custom" o:connectlocs="9526,17456;3175,6348;0,0;0,12695;3175,23804;9526,33325;12702,39673;12702,42847;15877,42847;22228,39673;25404,39673;28579,39673;15877,30152;9526,17456" o:connectangles="0,0,0,0,0,0,0,0,0,0,0,0,0,0"/>
                </v:shape>
                <v:shape id="Freeform 416" o:spid="_x0000_s1466" style="position:absolute;left:6667;top:15906;width:540;height:540;visibility:visible;mso-wrap-style:square;v-text-anchor:top" coordsize="34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" path="m22,10r,-8l22,,18,8r,8l18,20r2,4l12,26,6,28,,32r,2l2,32,8,30r4,l18,30r6,-2l28,28r4,l34,28,24,20,22,10xe" fillcolor="#a8d08d [1945]" stroked="f">
                  <v:path arrowok="t" o:connecttype="custom" o:connectlocs="34930,15869;34930,3174;34930,0;28579,12695;28579,25391;28579,31738;31755,38086;19053,41260;9526,44434;0,50781;0,53955;3175,50781;12702,47607;19053,47607;28579,47607;38106,44434;44457,44434;50808,44434;53983,44434;38106,31738;34930,15869" o:connectangles="0,0,0,0,0,0,0,0,0,0,0,0,0,0,0,0,0,0,0,0,0"/>
                </v:shape>
                <v:shape id="Freeform 417" o:spid="_x0000_s1467" style="position:absolute;left:8572;top:5143;width:9796;height:26803;visibility:visible;mso-wrap-style:square;v-text-anchor:top" coordsize="617,16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" path="m611,881l597,870r-8,-12l583,844r-2,-12l583,818r8,-12l613,786r4,-4l617,689r-2,-2l599,671,585,655,567,638,551,618,536,598,520,580,504,560,492,540,480,523,470,505r-8,-18l456,471r-2,-16l454,441r8,-19l476,416r14,l506,422r14,7l532,435r6,-2l538,422r-6,-18l522,390,510,376,498,362r-8,-14l486,336r6,-16l504,305r20,-18l543,265r20,-22l579,223r8,-16l587,196r-10,-3l551,199r-27,10l500,221r-18,6l470,231r-12,2l450,229r-6,-12l438,199r-8,-24l420,148,408,115,394,84,378,54,363,28,347,10,334,r-4,l326,r-4,2l320,4,310,48r,73l312,196r-4,41l302,245r-10,12l282,267r-12,10l256,289r-14,12l228,312r-14,12l202,334r-12,10l180,354r-8,10l168,370r-2,6l168,382r6,2l184,386r12,2l208,388r12,l234,388r14,l262,388r12,l286,388r12,2l306,390r6,2l318,396r2,4l318,406r-4,6l304,425r-4,14l300,451r4,10l312,467r10,2l334,467r13,-6l360,455r7,2l376,465r3,14l379,497r-3,22l367,542r-12,26l341,594r-19,30l304,655r-20,32l266,717r-16,26l238,762r-8,16l228,788r4,8l242,804r12,6l268,816r12,4l292,824r8,4l302,834r4,14l306,868r-2,21l300,913r-12,24l272,959r-24,18l236,984r-14,8l208,998r-14,4l180,1008r-14,4l154,1016r-9,4l135,1024r-11,4l118,1034r-6,4l111,1044r-3,8l111,1060r6,10l129,1090r19,19l168,1127r22,16l212,1157r18,14l246,1179r12,6l264,1191r,8l260,1210r-8,13l242,1236r-12,14l216,1265r-12,13l196,1286r-10,9l174,1301r-12,8l150,1315r-11,7l124,1330r-13,4l96,1340r-12,6l72,1350r-12,4l50,1358r-10,2l32,1362r-6,l16,1364r-8,2l,1370r,8l,1388r8,14l22,1418r20,19l54,1449r12,10l78,1467r12,8l100,1481r11,6l123,1491r10,6l141,1499r9,2l160,1503r10,2l180,1505r8,-2l198,1503r8,-2l216,1499r12,-4l240,1493r12,-2l266,1489r12,-4l292,1485r12,-2l318,1483r12,l340,1485r9,4l357,1493r6,6l367,1505r5,10l372,1535r-5,19l361,1572r-10,16l340,1604r-14,10l312,1622r-18,2l292,1624r-4,2l284,1632r-4,4l280,1642r4,8l292,1659r16,10l322,1677r16,6l353,1689r2,l553,1689r10,-12l571,1663r2,-9l575,1650r2,l585,1650r14,2l613,1652r4,l617,887r-6,-6xe" fillcolor="white [3212]" stroked="f">
                  <v:path arrowok="t" o:connecttype="custom" o:connectlocs="922467,1320312;979625,1093383;874835,980712;762107,829955;720826,699829;825616,680786;828791,618896;781160,507812;919292,353882;831967,331665;714475,363403;647791,182495;530299,0;492194,76172;463615,407837;362001,495117;273088,577636;292141,612548;393755,615722;485843,618896;498545,653808;495370,741088;582694,725219;582694,860107;450913,1090209;362001,1250487;444562,1301269;485843,1377440;393755,1550414;285790,1599608;196878,1631347;176237,1682128;301667,1813842;419159,1890013;365176,1983641;276264,2064574;176237,2116942;79386,2155028;12702,2167723;34930,2250243;142895,2340697;223869,2378783;298492,2385130;381053,2369261;482668,2353392;566817,2369261;582694,2466063;495370,2573973;444562,2596190;511247,2661253;893888,2661253;928818,2618406;970099,1398070" o:connectangles="0,0,0,0,0,0,0,0,0,0,0,0,0,0,0,0,0,0,0,0,0,0,0,0,0,0,0,0,0,0,0,0,0,0,0,0,0,0,0,0,0,0,0,0,0,0,0,0,0,0,0,0,0"/>
                </v:shape>
                <v:shape id="Freeform 418" o:spid="_x0000_s1468" style="position:absolute;left:14097;top:28384;width:3016;height:3253;visibility:visible;mso-wrap-style:square;v-text-anchor:top" coordsize="190,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" path="m64,r,6l62,22,60,46,56,75r-8,29l38,136,22,162,,186r106,19l126,164r64,32l148,42,64,xe" fillcolor="#ed7d31 [3205]" stroked="f">
                  <v:path arrowok="t" o:connecttype="custom" o:connectlocs="101614,0;101614,9521;98439,34912;95263,72998;88912,119018;76211,165039;60333,215820;34930,257080;0,295166;168298,325317;200053,260254;301667,311035;234983,66650;101614,0" o:connectangles="0,0,0,0,0,0,0,0,0,0,0,0,0,0"/>
                </v:shape>
                <v:shape id="Freeform 419" o:spid="_x0000_s1469" style="position:absolute;left:9144;top:11430;width:9177;height:19360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" path="m9827,4270l9550,4123,9273,3943,9031,3770,8893,3574v-35,-77,-69,-153,-104,-230c8801,3257,8812,3169,8824,3082r34,l8927,3082r139,l9239,3066r207,-33l9654,2984r208,-58l10000,2877r,-66c9977,2806,9954,2800,9931,2795v-46,-22,-93,-43,-139,-65l9550,2648r-242,-99l9031,2418,8720,2270,8426,2107,8080,1918,7768,1705,7457,1475,7180,1213,6938,943,6730,648c6672,539,6615,429,6557,320,6522,213,6488,107,6453,r,16l6453,98v-11,41,-23,82,-34,123c6396,276,6372,330,6349,385v-23,66,-46,131,-69,197l6211,795v-35,82,-69,164,-104,246l5969,1279r-139,262l5623,1803v-69,85,-139,169,-208,254l5173,2320r-277,229l4550,2762r-346,164l3824,3066r1211,131l5035,3213v11,22,23,44,34,66l5069,3361r,114l5069,3623v-11,55,-23,109,-34,164c5012,3839,4988,3891,4965,3943v-34,60,-69,120,-103,180c4816,4189,4769,4254,4723,4320r-207,180l4204,4680r-311,172l3443,5016r-485,132l2336,5262r-675,82l1661,5361r35,32c1730,5407,1765,5420,1799,5434v17,17,35,33,52,50l1955,5541r173,66l2266,5689r208,81l2682,5852r207,74l3166,6000r277,82l3754,6148r312,65l4412,6262r346,33l4758,6311r,50c4735,6383,4712,6404,4689,6426v-23,33,-47,66,-70,99c4585,6569,4550,6612,4516,6656r-139,123l4170,6926r-208,148l3685,7221r-346,164l2958,7533r-449,139l1990,7803r-571,99l761,8000,,8066v12,5,23,11,35,16c46,8087,58,8093,69,8098v23,17,46,33,69,50c184,8170,231,8191,277,8213r138,66l588,8344r173,66l1003,8492r243,57l1488,8615r311,49l2059,8697r346,33l2716,8730r381,-17l3443,8664r381,-49l4204,8598r381,l4931,8598r346,33l5623,8680r346,66l6280,8811r312,82l6903,8992r277,98l7457,9189r277,98l7976,9385r277,90l8460,9574r173,65l8789,9705r208,65l9170,9820r173,49l9481,9902r173,32l9827,9967r173,17l10000,10000r,-5680l9827,4270xe" fillcolor="#a8d08d [1945]" stroked="f">
                  <v:path arrowok="t" o:connecttype="custom" o:connectlocs="901828,826687;876407,798227;850987,763378;828778,729885;816114,691939;806570,647410;809782,596686;812902,596686;819234,596686;831990,596686;847867,593588;866863,587199;885951,577713;905040,566484;917704,556997;917704,544219;911372,541122;898616,528537;876407,512662;854199,493495;828778,468133;800238,439480;773257,407922;741505,371331;712872,330094;684332,285565;658911,234841;636703,182568;617615,125455;601739,61953;592194,0;592194,3098;592194,18973;589074,42786;582650,74537;576318,112677;569986,153915;560442,201541;547778,247619;535021,298343;516025,349067;496937,398242;474728,449160;449308,493495;417555,534733;385803,566484;350930,593588;462064,618950;462064,622048;465184,634826;465184,650701;465184,672772;465184,701425;462064,733176;455640,763378;446188,798227;433432,836367;414435,871215;385803,906064;357262,939364;315965,971115;271457,996670;214376,1018741;152431,1034617;152431,1037908;155643,1044103;165095,1052041;169867,1061721;179411,1072756;195287,1085534;207952,1101410;227040,1117092;246128,1132967;265125,1147294;290545,1161620;315965,1177496;344506,1190274;373138,1202858;404891,1212344;436644,1218733;436644,1221831;436644,1231511;430311,1244095;423887,1263262;414435,1288624;401679,1312437;382683,1340897;363594,1369550;338174,1398010;306421,1429761;271457,1458414;230252,1485325;182623,1510687;130222,1529854;69837,1548827;0,1561605;3212,1564703;6332,1567800;12664,1577481;25420,1590065;38085,1602843;53961,1615427;69837,1628205;92046,1644080;114346,1655115;136554,1667893;165095,1677380;188955,1683769;220708,1690158;249248,1690158;284213,1686866;315965,1677380;350930,1667893;385803,1664602;420767,1664602;452520,1664602;484272,1670991;516025,1680478;547778,1693255;576318,1705840;604950,1721715;633491,1740882;658911,1759855;684332,1779022;709752,1797995;731961,1816968;757381,1834392;776378,1853559;792254,1866143;806570,1878921;825658,1891505;841535,1901185;857411,1910672;870075,1917061;885951,1923256;901828,1929645;917704,1932936;917704,1936034;917704,836367;901828,826687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rect id="Rectangle 3435" o:spid="_x0000_s1470" style="position:absolute;left:18288;top:20669;width:31;height: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" fillcolor="#70ad47 [3209]" stroked="f"/>
                <v:shape id="Freeform 421" o:spid="_x0000_s1471" style="position:absolute;left:14835;top:14859;width:3477;height:5792;visibility:visible;mso-wrap-style:square;v-text-anchor:top" coordsize="21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" path="m191,349l177,339,161,325,149,309,136,291,122,275,110,258,100,240,90,222,82,208,76,194,70,182r-4,-8l66,168r,-2l72,164r10,-2l94,160r12,-2l118,154r8,-4l128,147r-4,-4l114,135,102,117,88,95,76,69,64,43,54,22,48,6,46,,44,24r4,25l52,71r8,20l66,109r8,16l78,133r2,2l,168r2,26l10,216r12,22l34,256r18,17l70,289r20,14l112,317r20,12l151,339r18,8l185,353r16,6l211,363r6,2l219,365r,l205,359,191,349xe" fillcolor="#70ad47 [3209]" stroked="f">
                  <v:path arrowok="t" o:connecttype="custom" o:connectlocs="303255,553832;281027,537963;255623,515747;236570,490356;215930,461791;193702,436401;174649,409423;158772,380859;142895,352295;130193,330078;120667,307861;111141,288818;104790,276123;104790,266601;104790,263427;114316,260254;130193,257080;149246,253906;168298,250732;187351,244384;200053,238037;203228,233276;196877,226928;181000,214233;161948,185669;139719,150757;120667,109497;101614,68237;85737,34912;76211,9521;73035,0;69860,38086;76211,77759;82562,112671;95263,144409;104790,172973;117491,198364;123842,211059;127018,214233;0,266601;3175,307861;15877,342773;34930,377685;53983,406250;82562,433227;111141,458618;142895,480834;177825,503051;209579,522094;239746,537963;268325,550659;293728,560180;319132,569702;335009,576049;344536,579223;347711,579223;347711,579223;325483,569702;303255,553832" o:connectangles="0,0,0,0,0,0,0,0,0,0,0,0,0,0,0,0,0,0,0,0,0,0,0,0,0,0,0,0,0,0,0,0,0,0,0,0,0,0,0,0,0,0,0,0,0,0,0,0,0,0,0,0,0,0,0,0,0,0,0"/>
                </v:shape>
                <v:shape id="Freeform 422" o:spid="_x0000_s1472" style="position:absolute;left:16359;top:22002;width:1984;height:4761;visibility:visible;mso-wrap-style:square;v-text-anchor:top" coordsize="125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" path="m115,209l105,189,93,169,83,149,75,133,67,115,61,99,57,85,55,75r,-8l57,63r8,-6l77,49,87,39,99,30,109,18,117,8r4,-6l123,r-4,2l105,8,85,18,61,30,40,39,20,49,6,57,,63,2,75,8,99r12,34l34,171r17,40l73,249r26,31l125,300r,-77l115,209xe" fillcolor="#70ad47 [3209]" stroked="f">
                  <v:path arrowok="t" o:connecttype="custom" o:connectlocs="182588,331665;166711,299927;147658,268188;131781,236450;119079,211059;106377,182495;96851,157104;90500,134888;87325,119019;87325,106323;90500,99976;103202,90454;122254,77759;138132,61890;157184,47607;173061,28564;185763,12695;192114,3174;195290,0;188939,3174;166711,12695;134956,28564;96851,47607;63509,61890;31754,77759;9526,90454;0,99976;3175,119019;12702,157104;31754,211059;53982,271362;80974,334839;115904,395141;157184,444336;198465,476074;198465,353882;182588,331665" o:connectangles="0,0,0,0,0,0,0,0,0,0,0,0,0,0,0,0,0,0,0,0,0,0,0,0,0,0,0,0,0,0,0,0,0,0,0,0,0"/>
                </v:shape>
                <v:shape id="Freeform 423" o:spid="_x0000_s1473" style="position:absolute;left:14097;top:27051;width:3889;height:3078;visibility:visible;mso-wrap-style:square;v-text-anchor:top" coordsize="245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" path="m237,172r-6,-13l221,147,211,131,199,115,188,101,174,85,160,69,148,56,134,42,120,30,108,20,98,12,88,6,82,2,68,,54,2,40,8,28,14,18,22,8,28,2,34,,34r18,4l34,46r20,8l74,65,94,77r20,14l134,105r20,14l172,133r18,14l205,159r14,11l229,180r8,6l243,192r2,2l243,184r-6,-12xe" fillcolor="#70ad47 [3209]" stroked="f">
                  <v:path arrowok="t" o:connecttype="custom" o:connectlocs="376290,272949;366764,252319;350887,233276;335009,207886;315957,182495;298492,160278;276264,134888;254036,109497;234983,88867;212755,66650;190527,47607;171474,31738;155597,19043;139720,9521;130193,3174;107965,0;85737,3174;63509,12695;44456,22217;28579,34912;12702,44434;3175,53955;0,53955;28579,60303;53983,72998;85737,85693;117491,103149;149246,122192;181000,144409;212755,166626;244509,188843;273088,211059;301667,233276;325483,252319;347711,269775;363588,285644;376290,295166;385817,304687;388992,307861;385817,291992;376290,272949" o:connectangles="0,0,0,0,0,0,0,0,0,0,0,0,0,0,0,0,0,0,0,0,0,0,0,0,0,0,0,0,0,0,0,0,0,0,0,0,0,0,0,0,0"/>
                </v:shape>
                <v:shape id="Freeform 424" o:spid="_x0000_s1474" style="position:absolute;left:11620;top:5524;width:5986;height:6776;visibility:visible;mso-wrap-style:square;v-text-anchor:top" coordsize="377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" path="m228,239l149,r4,235l,338,167,328r-37,99l218,352r94,36l266,285,377,189,228,239xe" fillcolor="#ffc000 [3207]" stroked="f">
                  <v:path arrowok="t" o:connecttype="custom" o:connectlocs="362001,379272;236571,0;242922,372925;0,536377;265150,520508;206404,677612;346124,558593;495370,615722;422335,452270;598572,299927;362001,379272" o:connectangles="0,0,0,0,0,0,0,0,0,0,0"/>
                </v:shape>
                <v:shape id="Freeform 425" o:spid="_x0000_s1475" style="position:absolute;left:15430;top:23717;width:1159;height:1301;visibility:visible;mso-wrap-style:square;v-text-anchor:top" coordsize="73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" path="m69,20l65,14,59,10,53,4,47,2,38,,32,,24,2,18,6r-6,4l8,16,4,24,2,32,,39r,9l2,56r2,8l10,70r4,4l20,78r6,4l34,82r6,l48,80r7,-4l61,72r4,-6l69,60r4,-8l73,43r,-7l71,28,69,20xe" fillcolor="white [3212]" stroked="f">
                  <v:path arrowok="t" o:connecttype="custom" o:connectlocs="109553,31738;103202,22217;93676,15869;84149,6348;74623,3174;60334,0;50807,0;38105,3174;28579,9521;19053,15869;12702,25391;6351,38086;3175,50781;0,61890;0,76172;3175,88867;6351,101563;15877,111084;22228,117432;31755,123779;41281,130127;53983,130127;63509,130127;76211,126953;87325,120606;96851,114258;103202,104736;109553,95215;115904,82520;115904,68237;115904,57129;112729,44434;109553,31738" o:connectangles="0,0,0,0,0,0,0,0,0,0,0,0,0,0,0,0,0,0,0,0,0,0,0,0,0,0,0,0,0,0,0,0,0"/>
                </v:shape>
                <v:shape id="Freeform 426" o:spid="_x0000_s1476" style="position:absolute;left:11239;top:26479;width:1159;height:1317;visibility:visible;mso-wrap-style:square;v-text-anchor:top" coordsize="73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" path="m69,20l65,14,61,8,53,4,47,2,41,,33,,27,2,18,6r-4,4l8,16,4,24,2,32,,40r,8l2,56r4,7l8,71r6,4l21,79r6,2l35,83r6,l49,81r6,-4l61,73r4,-6l69,60r2,-8l73,44r,-8l71,28,69,20xe" fillcolor="white [3212]" stroked="f">
                  <v:path arrowok="t" o:connecttype="custom" o:connectlocs="109553,31738;103202,22217;96851,12695;84149,6348;74623,3174;65097,0;52395,0;42869,3174;28579,9521;22228,15869;12702,25391;6351,38086;3175,50781;0,63477;0,76172;3175,88867;9526,99976;12702,112671;22228,119019;33342,125366;42869,128540;55570,131714;65097,131714;77799,128540;87325,122193;96851,115845;103202,106323;109553,95215;112729,82520;115904,69824;115904,57129;112729,44434;109553,31738" o:connectangles="0,0,0,0,0,0,0,0,0,0,0,0,0,0,0,0,0,0,0,0,0,0,0,0,0,0,0,0,0,0,0,0,0"/>
                </v:shape>
                <v:shape id="Freeform 427" o:spid="_x0000_s1477" style="position:absolute;left:15621;top:28003;width:1143;height:1317;visibility:visible;mso-wrap-style:square;v-text-anchor:top" coordsize="72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" path="m68,20l64,14,58,10,52,4,46,2,38,,32,2,24,4,18,8r-6,4l8,18,4,24,2,32,,41r,8l2,57r2,8l10,71r4,4l20,81r6,2l34,83r6,l48,83r6,-4l60,73r4,-6l68,61r2,-8l72,45r,-8l70,28,68,20xe" fillcolor="white [3212]" stroked="f">
                  <v:path arrowok="t" o:connecttype="custom" o:connectlocs="107965,31738;101614,22217;92088,15869;82562,6348;73035,3174;60333,0;50807,3174;38105,6348;28579,12695;19053,19043;12702,28564;6351,38086;3175,50781;0,65064;0,77759;3175,90454;6351,103150;15877,112671;22228,119019;31754,128540;41281,131714;53983,131714;63509,131714;76211,131714;85737,125366;95263,115845;101614,106323;107965,96802;111141,84107;114316,71411;114316,58716;111141,44434;107965,31738" o:connectangles="0,0,0,0,0,0,0,0,0,0,0,0,0,0,0,0,0,0,0,0,0,0,0,0,0,0,0,0,0,0,0,0,0"/>
                </v:shape>
                <v:shape id="Freeform 428" o:spid="_x0000_s1478" style="position:absolute;left:13144;top:22193;width:762;height:841;visibility:visible;mso-wrap-style:square;v-text-anchor:top" coordsize="48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" path="m44,12l42,8,40,4,34,2,30,,26,,22,,16,,12,4,8,6,6,10,2,14r,6l,23r,6l2,35r2,4l6,43r4,4l14,49r4,2l22,53r6,-2l32,51r4,-2l40,45r2,-4l46,37r,-4l48,27r,-5l46,18,44,12xe" fillcolor="white [3212]" stroked="f">
                  <v:path arrowok="t" o:connecttype="custom" o:connectlocs="69860,19043;66685,12695;63509,6348;53983,3174;47632,0;41281,0;34930,0;25404,0;19053,6348;12702,9521;9526,15869;3175,22217;3175,31738;0,36499;0,46020;3175,55542;6351,61889;9526,68237;15877,74585;22228,77758;28579,80932;34930,84106;44456,80932;50807,80932;57158,77758;63509,71411;66685,65063;73036,58716;73036,52368;76211,42846;76211,34912;73036,28564;69860,19043" o:connectangles="0,0,0,0,0,0,0,0,0,0,0,0,0,0,0,0,0,0,0,0,0,0,0,0,0,0,0,0,0,0,0,0,0"/>
                </v:shape>
                <v:shape id="Freeform 429" o:spid="_x0000_s1479" style="position:absolute;left:13906;top:19431;width:1127;height:1301;visibility:visible;mso-wrap-style:square;v-text-anchor:top" coordsize="71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" path="m67,20l63,14,57,8,51,4,45,2,37,,31,,23,2,17,6r-6,4l7,16,4,24,2,30,,38r,8l2,54r2,8l9,68r4,6l19,78r6,2l33,82r6,l47,80r6,-4l59,72r4,-6l67,60r2,-8l71,44r,-8l69,28,67,20xe" fillcolor="white [3212]" stroked="f">
                  <v:path arrowok="t" o:connecttype="custom" o:connectlocs="106377,31738;100026,22217;90500,12695;80974,6348;71447,3174;58746,0;49219,0;36518,3174;26991,9521;17465,15869;11114,25391;6351,38086;3175,47607;0,60303;0,72998;3175,85693;6351,98389;14289,107910;20640,117432;30167,123779;39693,126953;52395,130127;61921,130127;74623,126953;84149,120606;93675,114258;100026,104736;106377,95215;109553,82520;112728,69824;112728,57129;109553,44434;106377,31738" o:connectangles="0,0,0,0,0,0,0,0,0,0,0,0,0,0,0,0,0,0,0,0,0,0,0,0,0,0,0,0,0,0,0,0,0"/>
                </v:shape>
                <v:shape id="Freeform 430" o:spid="_x0000_s1480" style="position:absolute;left:14406;top:15621;width:1143;height:1301;visibility:visible;mso-wrap-style:square;v-text-anchor:top" coordsize="72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" path="m66,20l64,14,58,8,52,4,46,2,38,,32,,24,2,18,6r-6,4l8,16,4,24,,30r,8l,46r2,8l4,62r4,6l12,74r6,4l26,80r6,2l40,82r6,-2l54,76r4,-4l64,66r4,-6l70,52r2,-8l72,36,70,28,66,20xe" fillcolor="white [3212]" stroked="f">
                  <v:path arrowok="t" o:connecttype="custom" o:connectlocs="104790,31738;101614,22217;92088,12695;82562,6348;73035,3174;60333,0;50807,0;38105,3174;28579,9521;19053,15869;12702,25391;6351,38086;0,47607;0,60303;0,72998;3175,85693;6351,98389;12702,107910;19053,117432;28579,123779;41281,126953;50807,130127;63509,130127;73035,126953;85737,120606;92088,114258;101614,104736;107965,95215;111141,82520;114316,69824;114316,57129;111141,44434;104790,31738" o:connectangles="0,0,0,0,0,0,0,0,0,0,0,0,0,0,0,0,0,0,0,0,0,0,0,0,0,0,0,0,0,0,0,0,0"/>
                </v:shape>
                <v:shape id="Freeform 431" o:spid="_x0000_s1481" style="position:absolute;left:10001;top:17621;width:1143;height:1269;visibility:visible;mso-wrap-style:square;v-text-anchor:top" coordsize="72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" path="m66,20l64,14,58,8,52,4,47,,39,,31,,25,2,18,6r-6,4l8,14,4,22,2,28,,36r,8l2,52r2,8l8,66r4,6l20,76r7,2l33,80r8,l49,78r5,-4l58,70r6,-6l68,58r2,-8l72,42r,-8l70,26,66,20xe" fillcolor="white [3212]" stroked="f">
                  <v:path arrowok="t" o:connecttype="custom" o:connectlocs="104790,31738;101614,22217;92088,12695;82562,6348;74623,0;61921,0;49219,0;39693,3174;28579,9521;19053,15869;12702,22217;6351,34912;3175,44434;0,57129;0,69824;3175,82519;6351,95215;12702,104736;19053,114258;31754,120605;42869,123779;52395,126953;65097,126953;77798,123779;85737,117432;92088,111084;101614,101562;107965,92041;111141,79346;114316,66650;114316,53955;111141,41260;104790,31738" o:connectangles="0,0,0,0,0,0,0,0,0,0,0,0,0,0,0,0,0,0,0,0,0,0,0,0,0,0,0,0,0,0,0,0,0"/>
                </v:shape>
                <v:shape id="Freeform 432" o:spid="_x0000_s1482" style="position:absolute;top:21713;width:11510;height:2269;visibility:visible;mso-wrap-style:square;v-text-anchor:top" coordsize="719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" path="m52,65l88,57r36,-7l160,46r36,-2l234,42r36,l305,44r35,2l374,50r34,3l440,59r32,6l501,73r28,6l557,87r26,8l608,101r22,8l650,115r18,6l681,127r14,6l705,137r8,2l717,141r2,2l691,121,662,101,630,85,599,69,567,55,535,44,503,34,472,26,440,18,406,12,376,6,342,4,311,,280,,250,,218,,190,,160,2,134,6,106,8,81,12,57,16,34,22,12,26,,30,,81,16,75,52,65xe" fillcolor="white [3212]" stroked="f">
                  <v:path arrowok="t" o:connecttype="custom" o:connectlocs="83249,103150;140883,90454;198518,79346;256152,72998;313786,69824;374622,66650;432256,66650;488289,69824;544323,72998;598755,79346;653187,84107;704417,93628;755648,103150;802075,115845;846902,125366;891728,138062;933353,150757;973377,160279;1008598,172974;1040617,182495;1069434,192017;1090246,201538;1112659,211060;1128669,217408;1141476,220581;1147880,223755;1151082,226929;1106255,192017;1059828,160279;1008598,134888;958968,109497;907738,87280;856507,69824;805277,53955;755648,41260;704417,28564;649985,19043;601957,9521;547524,6348;497895,0;448266,0;400237,0;349007,0;304180,0;256152,3174;214527,9521;169701,12695;129677,19043;91254,25391;54432,34912;19211,41260;0,47607;0,128540;25615,119019;83249,103150" o:connectangles="0,0,0,0,0,0,0,0,0,0,0,0,0,0,0,0,0,0,0,0,0,0,0,0,0,0,0,0,0,0,0,0,0,0,0,0,0,0,0,0,0,0,0,0,0,0,0,0,0,0,0,0,0,0,0"/>
                </v:shape>
                <v:shape id="Freeform 433" o:spid="_x0000_s1483" style="position:absolute;left:10096;top:15144;width:175;height:191;visibility:visible;mso-wrap-style:square;v-text-anchor:top" coordsize="11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" path="m9,l5,,2,,,2,,4,,6,,8r,2l2,12r3,l9,12r2,-2l11,8r,-2l11,4r,-2l9,xe" fillcolor="white [3212]" stroked="f">
                  <v:path arrowok="t" o:connecttype="custom" o:connectlocs="14290,0;7939,0;3175,0;0,3174;0,6348;0,9522;0,12695;0,15869;3175,19043;7939,19043;14290,19043;17465,15869;17465,12695;17465,9522;17465,6348;17465,3174;14290,0" o:connectangles="0,0,0,0,0,0,0,0,0,0,0,0,0,0,0,0,0"/>
                </v:shape>
                <v:shape id="Freeform 434" o:spid="_x0000_s1484" style="position:absolute;left:8763;top:11715;width:476;height:492;visibility:visible;mso-wrap-style:square;v-text-anchor:top" coordsize="30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" path="m26,6l20,2,14,,9,2,5,6,3,9,,15r3,6l5,27r4,4l14,31r6,l26,27r2,-6l30,15,28,9,26,6xe" fillcolor="white [3212]" stroked="f">
                  <v:path arrowok="t" o:connecttype="custom" o:connectlocs="41281,9521;31755,3174;22228,0;14290,3174;7939,9521;4763,14282;0,23804;4763,33325;7939,42846;14290,49194;22228,49194;31755,49194;41281,42846;44457,33325;47632,23804;44457,14282;41281,9521" o:connectangles="0,0,0,0,0,0,0,0,0,0,0,0,0,0,0,0,0"/>
                </v:shape>
                <v:shape id="Freeform 435" o:spid="_x0000_s1485" style="position:absolute;left:5334;top:13049;width:444;height:476;visibility:visible;mso-wrap-style:square;v-text-anchor:top" coordsize="28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" path="m24,4l20,,14,,8,,4,4,,8r,8l,22r4,4l8,30r6,l20,30r4,-4l26,22r2,-6l26,8,24,4xe" fillcolor="white [3212]" stroked="f">
                  <v:path arrowok="t" o:connecttype="custom" o:connectlocs="38105,6348;31754,0;22228,0;12702,0;6351,6348;0,12695;0,25390;0,34912;6351,41259;12702,47607;22228,47607;31754,47607;38105,41259;41281,34912;44456,25390;41281,12695;38105,6348" o:connectangles="0,0,0,0,0,0,0,0,0,0,0,0,0,0,0,0,0"/>
                </v:shape>
                <v:shape id="Freeform 436" o:spid="_x0000_s1486" style="position:absolute;left:11620;top:16478;width:699;height:777;visibility:visible;mso-wrap-style:square;v-text-anchor:top" coordsize="44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" path="m38,8l32,2,22,,14,2,8,8,2,16,,26r2,8l8,42r6,5l22,49,32,47r6,-5l42,34r2,-8l42,16,38,8xe" fillcolor="white [3212]" stroked="f">
                  <v:path arrowok="t" o:connecttype="custom" o:connectlocs="60334,12695;50807,3174;34930,0;22228,3174;12702,12695;3175,25391;0,41260;3175,53955;12702,66651;22228,74585;34930,77759;50807,74585;60334,66651;66685,53955;69860,41260;66685,25391;60334,12695" o:connectangles="0,0,0,0,0,0,0,0,0,0,0,0,0,0,0,0,0"/>
                </v:shape>
                <v:shape id="Freeform 437" o:spid="_x0000_s1487" style="position:absolute;left:14097;top:14001;width:571;height:603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" path="m32,4l26,,18,,12,,6,4,2,12,,18r2,8l6,32r6,4l18,38r8,-2l32,32r4,-6l36,18r,-6l32,4xe" fillcolor="white [3212]" stroked="f">
                  <v:path arrowok="t" o:connecttype="custom" o:connectlocs="50807,6348;41281,0;28579,0;19053,0;9526,6348;3175,19043;0,28565;3175,41260;9526,50781;19053,57129;28579,60303;41281,57129;50807,50781;57158,41260;57158,28565;57158,19043;50807,6348" o:connectangles="0,0,0,0,0,0,0,0,0,0,0,0,0,0,0,0,0"/>
                </v:shape>
                <v:shape id="Freeform 438" o:spid="_x0000_s1488" style="position:absolute;left:12382;top:12382;width:413;height:444;visibility:visible;mso-wrap-style:square;v-text-anchor:top" coordsize="26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" path="m22,4l18,,12,,8,,4,4,2,8,,14r2,6l4,24r4,2l12,28r6,-2l22,24r2,-4l26,14,24,8,22,4xe" fillcolor="white [3212]" stroked="f">
                  <v:path arrowok="t" o:connecttype="custom" o:connectlocs="34930,6348;28579,0;19053,0;12702,0;6351,6348;3175,12695;0,22217;3175,31739;6351,38086;12702,41260;19053,44434;28579,41260;34930,38086;38106,31739;41281,22217;38106,12695;34930,6348" o:connectangles="0,0,0,0,0,0,0,0,0,0,0,0,0,0,0,0,0"/>
                </v:shape>
                <v:shape id="Freeform 439" o:spid="_x0000_s1489" style="position:absolute;left:10191;top:19431;width:381;height:476;visibility:visible;mso-wrap-style:square;v-text-anchor:top" coordsize="24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" path="m22,6l16,2,12,,6,2,2,6,,10r,6l,20r2,6l6,28r6,2l16,28r6,-2l24,20r,-4l24,10,22,6xe" fillcolor="white [3212]" stroked="f">
                  <v:path arrowok="t" o:connecttype="custom" o:connectlocs="34930,9521;25403,3174;19053,0;9526,3174;3175,9521;0,15869;0,25390;0,31738;3175,41259;9526,44433;19053,47607;25403,44433;34930,41259;38105,31738;38105,25390;38105,15869;34930,9521" o:connectangles="0,0,0,0,0,0,0,0,0,0,0,0,0,0,0,0,0"/>
                </v:shape>
                <v:shape id="Freeform 440" o:spid="_x0000_s1490" style="position:absolute;left:11525;top:2762;width:159;height:190;visibility:visible;mso-wrap-style:square;v-text-anchor:top" coordsize="10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" path="m8,l4,,2,,,2,,4,,6,,8r,2l2,12r2,l8,12r2,-2l10,8r,-2l10,4r,-2l8,xe" fillcolor="white [3212]" stroked="f">
                  <v:path arrowok="t" o:connecttype="custom" o:connectlocs="12702,0;6351,0;3175,0;0,3174;0,6348;0,9522;0,12695;0,15869;3175,19043;6351,19043;12702,19043;15877,15869;15877,12695;15877,9522;15877,6348;15877,3174;12702,0" o:connectangles="0,0,0,0,0,0,0,0,0,0,0,0,0,0,0,0,0"/>
                </v:shape>
                <v:shape id="Freeform 441" o:spid="_x0000_s1491" style="position:absolute;left:6762;top:666;width:445;height:476;visibility:visible;mso-wrap-style:square;v-text-anchor:top" coordsize="28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" path="m24,4l20,,14,,8,,4,4,,8r,8l,22r4,4l8,30r6,l20,30r4,-4l26,22r2,-6l26,8,24,4xe" fillcolor="white [3212]" stroked="f">
                  <v:path arrowok="t" o:connecttype="custom" o:connectlocs="38105,6348;31754,0;22228,0;12702,0;6351,6348;0,12695;0,25390;0,34912;6351,41259;12702,47607;22228,47607;31754,47607;38105,41259;41281,34912;44456,25390;41281,12695;38105,6348" o:connectangles="0,0,0,0,0,0,0,0,0,0,0,0,0,0,0,0,0"/>
                </v:shape>
                <v:shape id="Freeform 442" o:spid="_x0000_s1492" style="position:absolute;left:14382;top:3048;width:699;height:793;visibility:visible;mso-wrap-style:square;v-text-anchor:top" coordsize="44,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" path="m38,8l32,2,22,,14,2,8,8,2,16,,26r2,8l8,42r6,6l22,50,32,48r6,-6l42,34r2,-8l42,16,38,8xe" fillcolor="white [3212]" stroked="f">
                  <v:path arrowok="t" o:connecttype="custom" o:connectlocs="60334,12695;50807,3174;34930,0;22228,3174;12702,12695;3175,25391;0,41260;3175,53955;12702,66651;22228,76172;34930,79346;50807,76172;60334,66651;66685,53955;69860,41260;66685,25391;60334,12695" o:connectangles="0,0,0,0,0,0,0,0,0,0,0,0,0,0,0,0,0"/>
                </v:shape>
                <v:shape id="Freeform 443" o:spid="_x0000_s1493" style="position:absolute;left:15621;top:1619;width:571;height:603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" path="m32,4l26,,18,,12,,6,4,2,12,,18r2,8l6,32r6,4l18,38r8,-2l32,32r4,-6l36,18r,-6l32,4xe" fillcolor="white [3212]" stroked="f">
                  <v:path arrowok="t" o:connecttype="custom" o:connectlocs="50807,6348;41281,0;28579,0;19053,0;9526,6348;3175,19043;0,28565;3175,41260;9526,50781;19053,57129;28579,60303;41281,57129;50807,50781;57158,41260;57158,28565;57158,19043;50807,6348" o:connectangles="0,0,0,0,0,0,0,0,0,0,0,0,0,0,0,0,0"/>
                </v:shape>
                <v:shape id="Freeform 444" o:spid="_x0000_s1494" style="position:absolute;left:11620;top:7048;width:397;height:492;visibility:visible;mso-wrap-style:square;v-text-anchor:top" coordsize="25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" path="m23,7l17,2,13,,6,2,3,7,,11r,6l,21r3,6l6,29r7,2l17,29r6,-2l25,21r,-4l25,11,23,7xe" fillcolor="white [3212]" stroked="f">
                  <v:path arrowok="t" o:connecttype="custom" o:connectlocs="36518,11108;26991,3174;20640,0;9526,3174;4763,11108;0,17456;0,26977;0,33325;4763,42846;9526,46020;20640,49194;26991,46020;36518,42846;39693,33325;39693,26977;39693,17456;36518,11108" o:connectangles="0,0,0,0,0,0,0,0,0,0,0,0,0,0,0,0,0"/>
                </v:shape>
                <v:shape id="Freeform 445" o:spid="_x0000_s1495" style="position:absolute;top:9140;width:6382;height:11617;visibility:visible;mso-wrap-style:square;v-text-anchor:top" coordsize="396,7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" path="m20,664r16,l53,664r14,l79,664r15,l102,664r4,2l104,668r-6,6l92,682r-5,10l81,704r,12l87,724r9,4l110,730r16,2l144,732r18,-2l176,732r12,-2l192,724r2,-10l194,704r-4,-10l188,684r-4,-6l182,676r-2,-14l180,652r6,-8l194,640r10,-2l216,638r14,l247,640r16,4l281,648r17,2l316,654r18,2l350,658r14,l378,656r10,-4l394,646r2,-6l394,634r-4,-8l384,619r-10,-8l364,601,352,591r-12,-8l328,573,316,563r-12,-8l294,547r-9,-8l277,531,267,517r-8,-11l255,492r,-12l261,468r8,-8l283,452r19,-6l316,438r6,-8l316,420,306,410,290,398,271,385,251,371,232,355,218,339,206,325r-6,-14l196,299r,-10l198,280r6,-6l210,268r8,-4l226,260r6,-2l236,254r,-4l232,244r-6,-10l214,224,198,208,184,186,170,161,160,133,148,105,142,81,136,60,134,44r,-12l130,22,124,12,118,4,114,r-6,l106,4r,8l104,30,96,58,85,91,71,127,55,165,36,196,24,220,12,234r-6,8l,248r,l,266r,l6,274r8,8l24,293r12,18l34,331,24,349,8,367,,375,,480r10,8l20,502r4,6l22,517r-6,6l8,531,,537,,662r2,l20,664xe" fillcolor="white [3212]" stroked="f">
                  <v:path arrowok="t" o:connecttype="custom" o:connectlocs="85422,1053710;151503,1053710;167620,1060058;140220,1098143;140220,1148925;203078,1161620;283664,1161620;312676,1133056;303005,1085448;290111,1050536;312676,1015624;370698,1012450;452896,1028319;538318,1041015;609234,1041015;638245,1015624;618904,982299;567329,937865;509307,893432;459343,855346;417438,802978;420661,742675;486742,707763;509307,666503;436779,610961;351357,537963;315899,474487;328793,434814;364251,412597;380368,396728;344910,355468;273994,255493;228866,128540;215972,50781;190184,6348;170843,6348;154726,92041;88645,261841;19341,371338;0,393554;9670,434814;58022,493530;12894,582397;16117,774413;35458,820434;0,852172;32235,1053710" o:connectangles="0,0,0,0,0,0,0,0,0,0,0,0,0,0,0,0,0,0,0,0,0,0,0,0,0,0,0,0,0,0,0,0,0,0,0,0,0,0,0,0,0,0,0,0,0,0,0"/>
                </v:shape>
                <v:shape id="Freeform 446" o:spid="_x0000_s1496" style="position:absolute;left:1714;top:18669;width:1048;height:1761;visibility:visible;mso-wrap-style:square;v-text-anchor:top" coordsize="66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" path="m22,r,10l18,37,12,71,,99r36,12l44,89r22,16l52,22,22,xe" fillcolor="#ed7d31 [3205]" stroked="f">
                  <v:path arrowok="t" o:connecttype="custom" o:connectlocs="34930,0;34930,15869;28579,58716;19053,112671;0,157104;57158,176147;69860,141235;104790,166626;82562,34912;34930,0" o:connectangles="0,0,0,0,0,0,0,0,0,0"/>
                </v:shape>
                <v:shape id="Freeform 447" o:spid="_x0000_s1497" style="position:absolute;top:9523;width:5858;height:9855;visibility:visible;mso-wrap-style:square;v-text-anchor:top" coordsize="363,6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" path="m94,621r4,-2l104,617r8,-2l122,611r14,-2l150,605r16,-2l184,601r22,-2l228,599r24,l278,599r25,2l331,605r32,6l357,607,341,596,319,578,293,554,270,526,250,493,238,458r,-38l301,406r-6,-4l282,394,262,380,240,361,216,337,194,309,178,277r-8,-33l220,222r-4,l208,218,194,208,178,190,160,162,144,123,130,69,120,r,8l118,32r-8,31l102,103,88,143,71,180,46,212,18,230r51,18l69,254r,11l65,287r-4,24l51,337,36,365,14,388,,396r,22l28,440r2,2l32,444r4,4l38,454r4,6l46,470r,8l46,490r-6,12l34,514,24,527,8,540,,546r,65l92,621r2,xe" fillcolor="#a8d08d [1945]" stroked="f">
                  <v:path arrowok="t" o:connecttype="custom" o:connectlocs="158166,982299;180761,975952;219496,966430;267914,956909;332472,950561;406713,950561;489024,953735;585860,969604;550353,945800;472884,879150;403485,782348;384118,666503;476112,637939;422852,603027;348611,534790;287281,439575;355067,352295;335699,345947;287281,301513;232407,195190;193673,0;190445,50781;164622,163452;114590,285644;29051,364990;111362,403076;104906,455444;82311,534790;22595,615722;0,663330;48418,701416;58102,710937;67785,729980;74241,758544;64558,796630;38735,836303;0,866455;148482,985473" o:connectangles="0,0,0,0,0,0,0,0,0,0,0,0,0,0,0,0,0,0,0,0,0,0,0,0,0,0,0,0,0,0,0,0,0,0,0,0,0,0"/>
                </v:shape>
                <v:shape id="Freeform 448" o:spid="_x0000_s1498" style="position:absolute;left:2000;top:12001;width:508;height:1079;visibility:visible;mso-wrap-style:square;v-text-anchor:top" coordsize="32,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" path="m22,44l18,34,12,24,8,16,4,8,2,r,l,32,4,52r8,12l14,68,32,56,28,52,22,44xe" fillcolor="#70ad47 [3209]" stroked="f">
                  <v:path arrowok="t" o:connecttype="custom" o:connectlocs="34930,69824;28579,53955;19053,38086;12702,25391;6351,12695;3175,0;3175,0;0,50781;6351,82519;19053,101562;22228,107910;50807,88867;44456,82519;34930,69824" o:connectangles="0,0,0,0,0,0,0,0,0,0,0,0,0,0"/>
                </v:shape>
                <v:shape id="Freeform 449" o:spid="_x0000_s1499" style="position:absolute;left:2381;top:13906;width:1222;height:1920;visibility:visible;mso-wrap-style:square;v-text-anchor:top" coordsize="77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" path="m48,88l34,70,24,50,14,32,8,16,4,4,2,,,16,2,34,6,52r6,18l18,84r6,12l28,105r2,2l30,121r10,l48,121r9,-2l63,117r6,-2l73,113r2,l77,113,63,103,48,88xe" fillcolor="#70ad47 [3209]" stroked="f">
                  <v:path arrowok="t" o:connecttype="custom" o:connectlocs="76211,139648;53983,111084;38105,79345;22228,50781;12702,25391;6351,6348;3175,0;0,25391;3175,53955;9526,82519;19053,111084;28579,133300;38105,152343;44456,166625;47632,169799;47632,192016;63509,192016;76211,192016;90500,188842;100027,185668;109553,182495;115904,179321;119080,179321;122255,179321;100027,163452;76211,139648" o:connectangles="0,0,0,0,0,0,0,0,0,0,0,0,0,0,0,0,0,0,0,0,0,0,0,0,0,0"/>
                </v:shape>
                <v:shape id="Freeform 450" o:spid="_x0000_s1500" style="position:absolute;left:1809;top:16573;width:2366;height:2333;visibility:visible;mso-wrap-style:square;v-text-anchor:top" coordsize="149,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" path="m110,83l102,61,96,43,94,26r,-12l96,4,96,,88,16,82,34,80,49r,18l82,83r2,10l86,103r2,2l72,107r-16,4l42,119r-14,6l16,133r-8,8l2,145,,147r6,-4l14,139r10,-2l34,133r12,-2l58,129r12,-2l84,127r12,-2l108,123r10,l128,123r9,-2l143,121r4,l149,121,126,103,110,83xe" fillcolor="#70ad47 [3209]" stroked="f">
                  <v:path arrowok="t" o:connecttype="custom" o:connectlocs="174650,131714;161948,96802;152422,68237;149246,41260;149246,22217;152422,6348;152422,0;139720,25391;130193,53955;127018,77759;127018,106323;130193,131714;133369,147583;136544,163452;139720,166626;114316,169800;88913,176147;66684,188842;44456,198364;25404,211059;12702,223755;3175,230102;0,233276;9526,226928;22228,220581;38105,217407;53983,211059;73035,207885;92088,204712;111141,201538;133369,201538;152422,198364;171474,195190;187352,195190;203229,195190;217518,192016;227045,192016;233396,192016;236571,192016;200053,163452;174650,131714" o:connectangles="0,0,0,0,0,0,0,0,0,0,0,0,0,0,0,0,0,0,0,0,0,0,0,0,0,0,0,0,0,0,0,0,0,0,0,0,0,0,0,0,0"/>
                </v:shape>
                <v:shape id="Freeform 451" o:spid="_x0000_s1501" style="position:absolute;left:3429;top:4857;width:206;height:222;visibility:visible;mso-wrap-style:square;v-text-anchor:top" coordsize="13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" path="m11,2l9,2,7,,5,2,2,2,,4,,6r,4l2,12r3,2l7,14r2,l11,12r2,-2l13,6r,-2l11,2xe" fillcolor="white [3212]" stroked="f">
                  <v:path arrowok="t" o:connecttype="custom" o:connectlocs="17465,3174;14289,3174;11114,0;7938,3174;3175,3174;0,6348;0,9522;0,15869;3175,19043;7938,22217;11114,22217;14289,22217;17465,19043;20640,15869;20640,9522;20640,6348;17465,3174" o:connectangles="0,0,0,0,0,0,0,0,0,0,0,0,0,0,0,0,0"/>
                </v:shape>
                <v:shape id="Freeform 452" o:spid="_x0000_s1502" style="position:absolute;left:5810;top:9525;width:508;height:571;visibility:visible;mso-wrap-style:square;v-text-anchor:top" coordsize="32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" path="m26,6l22,2,16,,10,2,4,6,,12r,6l,24r4,6l10,34r6,2l22,34r4,-4l30,24r2,-6l30,12,26,6xe" fillcolor="white [3212]" stroked="f">
                  <v:path arrowok="t" o:connecttype="custom" o:connectlocs="41281,9522;34930,3174;25404,0;15877,3174;6351,9522;0,19043;0,28565;0,38086;6351,47608;15877,53955;25404,57129;34930,53955;41281,47608;47632,38086;50807,28565;47632,19043;41281,9522" o:connectangles="0,0,0,0,0,0,0,0,0,0,0,0,0,0,0,0,0"/>
                </v:shape>
                <v:shape id="Freeform 453" o:spid="_x0000_s1503" style="position:absolute;left:3810;top:11525;width:476;height:492;visibility:visible;mso-wrap-style:square;v-text-anchor:top" coordsize="30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" path="m26,4l20,2,14,,8,2,4,4,2,10,,16r2,5l4,27r4,2l14,31r6,-2l26,27r2,-6l30,16,28,10,26,4xe" fillcolor="white [3212]" stroked="f">
                  <v:path arrowok="t" o:connecttype="custom" o:connectlocs="41281,6348;31755,3174;22228,0;12702,3174;6351,6348;3175,15869;0,25390;3175,33325;6351,42846;12702,46020;22228,49194;31755,46020;41281,42846;44457,33325;47632,25390;44457,15869;41281,6348" o:connectangles="0,0,0,0,0,0,0,0,0,0,0,0,0,0,0,0,0"/>
                </v:shape>
                <v:shape id="Freeform 454" o:spid="_x0000_s1504" style="position:absolute;left:381;top:8001;width:285;height:238;visibility:visible;mso-wrap-style:square;v-text-anchor:top" coordsize="18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" path="m14,2l12,,8,,4,,2,2,,4,,8r,4l2,14r2,1l8,15r4,l14,14r2,-2l18,8,16,4,14,2xe" fillcolor="white [3212]" stroked="f">
                  <v:path arrowok="t" o:connecttype="custom" o:connectlocs="22228,3174;19053,0;12702,0;6351,0;3175,3174;0,6348;0,12695;0,19043;3175,22217;6351,23804;12702,23804;19053,23804;22228,22217;25404,19043;28579,12695;25404,6348;22228,3174" o:connectangles="0,0,0,0,0,0,0,0,0,0,0,0,0,0,0,0,0"/>
                </v:shape>
                <v:shape id="Freeform 455" o:spid="_x0000_s1505" style="position:absolute;left:2762;top:14287;width:524;height:571;visibility:visible;mso-wrap-style:square;v-text-anchor:top" coordsize="33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" path="m27,6l22,2,16,,10,2,4,6,,12r,6l,24r4,6l10,34r6,2l22,34r5,-4l31,24r2,-6l31,12,27,6xe" fillcolor="white [3212]" stroked="f">
                  <v:path arrowok="t" o:connecttype="custom" o:connectlocs="42869,9522;34930,3174;25404,0;15877,3174;6351,9522;0,19043;0,28565;0,38086;6351,47608;15877,53955;25404,57129;34930,53955;42869,47608;49220,38086;52395,28565;49220,19043;42869,9522" o:connectangles="0,0,0,0,0,0,0,0,0,0,0,0,0,0,0,0,0"/>
                </v:shape>
                <v:shape id="Freeform 456" o:spid="_x0000_s1506" style="position:absolute;left:8477;top:5429;width:794;height:825;visibility:visible;mso-wrap-style:square;v-text-anchor:top" coordsize="50,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" path="m42,6l34,2,24,,16,2,8,6,2,16,,26,2,36r6,8l16,50r8,2l34,50r8,-6l48,36,50,26,48,16,42,6xe" fillcolor="white [3212]" stroked="f">
                  <v:path arrowok="t" o:connecttype="custom" o:connectlocs="66684,9521;53982,3174;38105,0;25404,3174;12702,9521;3175,25390;0,41260;3175,57129;12702,69824;25404,79345;38105,82519;53982,79345;66684,69824;76211,57129;79386,41260;76211,25390;66684,9521" o:connectangles="0,0,0,0,0,0,0,0,0,0,0,0,0,0,0,0,0"/>
                </v:shape>
              </v:group>
              <v:group id="Holiday card" o:spid="_x0000_s1507" style="position:absolute;left:54673;top:31908;width:18377;height:32011" coordsize="18368,320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">
                <v:rect id="Rectangle 3473" o:spid="_x0000_s1508" style="position:absolute;width:18290;height:141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" fillcolor="#bdd6ee [1300]" stroked="f"/>
                <v:shape id="Freeform 399" o:spid="_x0000_s1509" style="position:absolute;top:3808;width:18286;height:20487;visibility:visible;mso-wrap-style:square;v-text-anchor:top" coordsize="1150,1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" path="m1148,20l1114,4,1078,r-39,4l999,20,959,48,917,91r-39,58l841,212r-38,60l765,325r-36,50l695,418r-33,38l628,488r-33,25l565,533r-28,12l509,551r-24,-2l460,541,438,525,418,502,400,470,384,438,368,416,356,402r-10,-7l334,395r-11,5l315,410r-10,14l295,442r-10,20l276,484r-12,22l250,529r-14,20l218,569r-20,18l178,597r-20,l138,589,120,573,100,553,83,529,65,506,46,480,28,456,12,436,,426r,865l6,1291r18,l46,1291r29,-2l106,1289r38,-2l184,1283r44,-4l278,1277r50,-6l380,1267r54,-6l491,1257r56,-6l606,1245r60,-6l723,1233r58,-6l837,1221r58,-6l947,1211r54,-6l1049,1199r47,-4l1140,1189r10,-2l1150,22r-2,-2xe" fillcolor="#9cc2e5 [1940]" stroked="f">
                  <v:path arrowok="t" o:connecttype="custom" o:connectlocs="1771373,6348;1652116,6348;1524908,76172;1396109,236450;1276852,431640;1159184,595092;1052647,723632;946111,814086;853885,864867;771199,871215;696465,833129;636041,745849;585157,660156;550175,626830;513603,634765;484981,672851;453179,733154;419787,802978;375264,871215;314840,931518;251236,947387;190812,909301;131978,839477;73145,761718;19081,691894;0,2048704;38162,2048704;119258,2045530;228975,2042356;362543,2029661;521553,2016966;690104,2001097;869786,1985228;1059008,1966185;1241869,1947142;1423141,1928099;1591692,1912230;1742752,1896360;1828617,1883665;1825437,31738" o:connectangles="0,0,0,0,0,0,0,0,0,0,0,0,0,0,0,0,0,0,0,0,0,0,0,0,0,0,0,0,0,0,0,0,0,0,0,0,0,0,0,0"/>
                </v:shape>
                <v:shape id="Freeform 400" o:spid="_x0000_s1510" style="position:absolute;top:15898;width:18354;height:10696;visibility:visible;mso-wrap-style:square;v-text-anchor:top" coordsize="1150,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" path="m1144,48r-24,21l1098,93r-20,29l1057,152r-22,30l1013,209r-26,22l957,245r-34,8l885,245,841,227,789,192,729,138,699,108,666,82,636,60,603,42,571,26,539,16,507,8,478,2,448,,416,,386,2,358,8r-29,6l301,22,274,32,246,45,220,58,196,72,172,86r-24,16l124,117r-20,19l83,152,65,168,46,184,30,201,12,217,,231,,673r4,l46,673r46,-4l142,661r54,-8l254,645r57,-11l374,622r62,-14l501,594r64,-16l632,562r63,-18l759,529r64,-18l885,495r58,-18l1001,459r54,-16l1104,429r46,-13l1150,46r-6,2xe" fillcolor="white [3212]" stroked="f">
                  <v:path arrowok="t" o:connecttype="custom" o:connectlocs="1787603,109660;1720568,193891;1651937,289247;1575325,367121;1473176,402085;1342298,360764;1163538,219319;1062985,130320;962433,66749;860284,25428;762923,3179;663967,0;571394,12714;480418,34964;392634,71517;312830,114427;236219,162106;165992,216141;103745,266997;47882,319443;0,367121;6384,1069579;146839,1063222;312830,1037794;496379,1007597;695888,966276;901782,918598;1109271,864563;1313569,812117;1505098,758082;1683858,704047;1835485,661136;1825909,76285" o:connectangles="0,0,0,0,0,0,0,0,0,0,0,0,0,0,0,0,0,0,0,0,0,0,0,0,0,0,0,0,0,0,0,0,0"/>
                </v:shape>
                <v:shape id="Freeform 401" o:spid="_x0000_s1511" style="position:absolute;top:20955;width:18258;height:11076;visibility:visible;mso-wrap-style:square;v-text-anchor:top" coordsize="1150,6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" path="m1112,38r-38,32l1041,104r-30,37l981,177r-28,32l925,238r-28,24l867,274r-32,4l799,268,761,242,717,201,693,177,670,151,642,131,616,111,587,94,557,78,527,62,497,50,466,38,434,28,402,18,368,12,334,6,301,2,268,,234,,202,,168,2,134,6r-32,8l71,20,38,28,6,38,,40,,698r364,l374,692r16,-12l406,668r26,-17l456,633r25,-14l509,605r26,-10l563,585r26,-6l616,571r28,-2l672,565r25,l725,563r26,2l779,565r28,4l833,571r26,4l886,579r27,6l939,589r26,6l991,601r26,4l1041,611r26,6l1090,621r24,4l1138,629r12,2l1150,14r-38,24xe" fillcolor="#9cc2e5 [1940]" stroked="f">
                  <v:path arrowok="t" o:connecttype="custom" o:connectlocs="1705214,111084;1605188,223755;1513100,331665;1424187,415771;1325748,441162;1208257,384033;1100292,280884;1019318,207886;931993,149170;836730,98389;739879,60303;638264,28564;530299,9521;425510,0;320720,0;212755,9521;112728,31738;9526,60303;0,1107665;593808,1098144;644615,1060058;724002,1004516;808151,960082;893888,928344;978037,906127;1066950,896606;1151099,893432;1236836,896606;1322573,906127;1406722,918822;1490872,934692;1573433,953734;1652819,969604;1730618,985473;1806828,998168;1825881,22217" o:connectangles="0,0,0,0,0,0,0,0,0,0,0,0,0,0,0,0,0,0,0,0,0,0,0,0,0,0,0,0,0,0,0,0,0,0,0,0"/>
                </v:shape>
                <v:shape id="Freeform 402" o:spid="_x0000_s1512" style="position:absolute;left:8477;top:16287;width:270;height:413;visibility:visible;mso-wrap-style:square;v-text-anchor:top" coordsize="17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" path="m6,r,2l6,8,4,16,,24r10,2l12,20r5,4l12,6,6,xe" fillcolor="#ed7d31 [3205]" stroked="f">
                  <v:path arrowok="t" o:connecttype="custom" o:connectlocs="9526,0;9526,3174;9526,12695;6351,25391;0,38086;15877,41260;19052,31738;26991,38086;19052,9522;9526,0" o:connectangles="0,0,0,0,0,0,0,0,0,0"/>
                </v:shape>
                <v:shape id="Freeform 403" o:spid="_x0000_s1513" style="position:absolute;left:7715;top:14192;width:1714;height:2269;visibility:visible;mso-wrap-style:square;v-text-anchor:top" coordsize="10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" path="m104,137r-6,-4l92,129r-4,-8l82,113r-2,-8l80,97,94,95r,-2l90,91,86,87,80,83,74,78,70,72,66,66,64,58,76,52,72,50,66,44,57,30,53,,51,8,47,24,41,42,27,54r12,4l39,62,37,72,33,85,21,95r10,4l31,99r2,4l35,107r,4l33,119r-6,6l15,131,,139r45,4l45,143r4,-2l56,141r8,-2l72,139r10,l96,139r12,2l108,139r-4,-2xe" fillcolor="#c5e0b3 [1305]" stroked="f">
                  <v:path arrowok="t" o:connecttype="custom" o:connectlocs="165123,217408;155597,211060;146070,204712;139720,192017;130193,179322;127018,166626;127018,153931;149246,150757;149246,147583;142895,144409;136544,138062;127018,131714;117491,123779;111141,114258;104790,104736;101614,92041;120667,82520;114316,79346;104790,69824;90500,47607;84149,0;80974,12695;74623,38086;65097,66650;42869,85693;61921,92041;61921,98389;58746,114258;52395,134888;33342,150757;49219,157105;49219,157105;52395,163452;55570,169800;55570,176148;52395,188843;42869,198365;23816,207886;0,220581;71448,226929;71448,226929;77798,223755;88912,223755;101614,220581;114316,220581;130193,220581;152421,220581;171474,223755;171474,220581;165123,217408" o:connectangles="0,0,0,0,0,0,0,0,0,0,0,0,0,0,0,0,0,0,0,0,0,0,0,0,0,0,0,0,0,0,0,0,0,0,0,0,0,0,0,0,0,0,0,0,0,0,0,0,0,0"/>
                </v:shape>
                <v:shape id="Freeform 404" o:spid="_x0000_s1514" style="position:absolute;left:8572;top:14763;width:143;height:254;visibility:visible;mso-wrap-style:square;v-text-anchor:top" coordsize="9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" path="m2,6l,2,,,,8r,6l2,16r,l9,14,4,12,2,6xe" fillcolor="#a8d08d [1945]" stroked="f">
                  <v:path arrowok="t" o:connecttype="custom" o:connectlocs="3176,9522;0,3174;0,0;0,12696;0,22217;3176,25391;3176,25391;14290,22217;6351,19043;3176,9522" o:connectangles="0,0,0,0,0,0,0,0,0,0"/>
                </v:shape>
                <v:shape id="Freeform 405" o:spid="_x0000_s1515" style="position:absolute;left:8572;top:15144;width:270;height:429;visibility:visible;mso-wrap-style:square;v-text-anchor:top" coordsize="17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" path="m6,12l2,4,,,,8r4,8l6,21r1,2l7,27r4,l13,27r2,-2l17,25,11,21,6,12xe" fillcolor="#a8d08d [1945]" stroked="f">
                  <v:path arrowok="t" o:connecttype="custom" o:connectlocs="9526,19043;3175,6348;0,0;0,12695;6351,25391;9526,33325;11114,36499;11114,42847;17465,42847;20640,42847;23816,39673;26991,39673;17465,33325;9526,19043" o:connectangles="0,0,0,0,0,0,0,0,0,0,0,0,0,0"/>
                </v:shape>
                <v:shape id="Freeform 406" o:spid="_x0000_s1516" style="position:absolute;left:8477;top:15811;width:555;height:540;visibility:visible;mso-wrap-style:square;v-text-anchor:top" coordsize="35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" path="m23,10r,-8l23,,18,8r,8l21,22r,2l14,26,6,28,2,32,,34,4,32,8,30r6,l21,28r4,l31,28r2,l35,28,27,18,23,10xe" fillcolor="#a8d08d [1945]" stroked="f">
                  <v:path arrowok="t" o:connecttype="custom" o:connectlocs="36517,15869;36517,3174;36517,0;28579,12695;28579,25391;33342,34912;33342,38086;22228,41260;9526,44434;3175,50781;0,53955;6351,50781;12702,47607;22228,47607;33342,44434;39693,44434;49219,44434;52395,44434;55570,44434;42868,28564;36517,15869" o:connectangles="0,0,0,0,0,0,0,0,0,0,0,0,0,0,0,0,0,0,0,0,0"/>
                </v:shape>
                <v:shape id="Freeform 407" o:spid="_x0000_s1517" style="position:absolute;left:6667;top:16383;width:254;height:412;visibility:visible;mso-wrap-style:square;v-text-anchor:top" coordsize="16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" path="m6,r,2l4,8,2,16,,22r10,4l10,20r6,4l12,4,6,xe" fillcolor="#ed7d31 [3205]" stroked="f">
                  <v:path arrowok="t" o:connecttype="custom" o:connectlocs="9527,0;9527,3174;6351,12695;3176,25391;0,34912;15878,41260;15878,31738;25404,38086;19053,6348;9527,0" o:connectangles="0,0,0,0,0,0,0,0,0,0"/>
                </v:shape>
                <v:shape id="Freeform 408" o:spid="_x0000_s1518" style="position:absolute;left:5905;top:14287;width:1715;height:2269;visibility:visible;mso-wrap-style:square;v-text-anchor:top" coordsize="10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" path="m102,137r-4,-4l92,127r-6,-6l82,113r-4,-8l78,97,94,93r-2,l88,91,84,87,78,83,74,77,68,72,66,64,64,56,76,52r-4,l66,44,58,28,52,,50,8,48,24,40,42,28,54r12,4l40,62,38,72,32,83,20,93r10,4l32,99r,2l34,105r,6l32,117r-6,6l16,131,,139r46,4l46,143r4,-2l56,141r6,-2l72,139r10,l94,139r14,2l106,141r-4,-4xe" fillcolor="#c5e0b3 [1305]" stroked="f">
                  <v:path arrowok="t" o:connecttype="custom" o:connectlocs="161948,217408;155597,211060;146070,201538;136544,192017;130193,179322;123842,166626;123842,153931;149246,147583;146070,147583;139720,144409;133369,138062;123842,131714;117491,122193;107965,114258;104790,101563;101614,88867;120667,82520;114316,82520;104790,69824;92088,44434;82562,0;79386,12695;76211,38086;63509,66650;44456,85693;63509,92041;63509,98389;60333,114258;50807,131714;31754,147583;47632,153931;50807,157105;50807,160279;53983,166626;53983,176148;50807,185669;41281,195191;25404,207886;0,220581;73035,226929;73035,226929;79386,223755;88912,223755;98439,220581;114316,220581;130193,220581;149246,220581;171474,223755;168299,223755;161948,217408" o:connectangles="0,0,0,0,0,0,0,0,0,0,0,0,0,0,0,0,0,0,0,0,0,0,0,0,0,0,0,0,0,0,0,0,0,0,0,0,0,0,0,0,0,0,0,0,0,0,0,0,0,0"/>
                </v:shape>
                <v:shape id="Freeform 409" o:spid="_x0000_s1519" style="position:absolute;left:5143;top:16192;width:238;height:413;visibility:visible;mso-wrap-style:square;v-text-anchor:top" coordsize="15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" path="m6,r,4l6,10,4,18,,24r10,2l12,22r3,4l14,6,6,xe" fillcolor="#ed7d31 [3205]" stroked="f">
                  <v:path arrowok="t" o:connecttype="custom" o:connectlocs="9526,0;9526,6348;9526,15869;6351,28565;0,38086;15877,41260;19053,34912;23816,41260;22228,9522;9526,0" o:connectangles="0,0,0,0,0,0,0,0,0,0"/>
                </v:shape>
                <v:shape id="Freeform 410" o:spid="_x0000_s1520" style="position:absolute;left:4476;top:14097;width:1699;height:2301;visibility:visible;mso-wrap-style:square;v-text-anchor:top" coordsize="107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" path="m103,139r-4,-6l93,129r-6,-6l81,115r-2,-8l79,97,93,95r,-2l89,91,85,87,79,83,73,80,69,72,65,66,63,58,75,52r-4,l65,44,57,30,53,,51,8,47,26,41,44,27,54r12,4l39,62,37,74,33,85,21,95r10,4l31,99r2,4l35,107r,6l33,119r-6,6l15,131,,139r45,6l47,145r4,-2l55,141r8,l71,139r12,l95,141r12,l107,141r-4,-2xe" fillcolor="#c5e0b3 [1305]" stroked="f">
                  <v:path arrowok="t" o:connecttype="custom" o:connectlocs="163535,220581;157184,211059;147658,204711;138132,195190;128605,182495;125430,169799;125430,153930;147658,150756;147658,147583;141307,144409;134956,138061;125430,131714;115904,126953;109553,114258;103202,104736;100026,92041;119079,82519;112728,82519;103202,69824;90500,47607;84149,0;80974,12695;74623,41260;65097,69824;42868,85693;61921,92041;61921,98388;58746,117431;52395,134887;33342,150756;49219,157104;49219,157104;52395,163452;55570,169799;55570,179321;52395,188842;42868,198364;23816,207885;0,220581;71447,230102;74623,230102;80974,226928;87325,223754;100026,223754;112728,220581;131781,220581;150833,223754;169886,223754;169886,223754;163535,220581" o:connectangles="0,0,0,0,0,0,0,0,0,0,0,0,0,0,0,0,0,0,0,0,0,0,0,0,0,0,0,0,0,0,0,0,0,0,0,0,0,0,0,0,0,0,0,0,0,0,0,0,0,0"/>
                </v:shape>
                <v:shape id="Freeform 411" o:spid="_x0000_s1521" style="position:absolute;left:5238;top:14763;width:127;height:222;visibility:visible;mso-wrap-style:square;v-text-anchor:top" coordsize="8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" path="m2,6l,2,,,,6r,6l2,14r,l8,14,4,10,2,6xe" fillcolor="#a8d08d [1945]" stroked="f">
                  <v:path arrowok="t" o:connecttype="custom" o:connectlocs="3176,9522;0,3174;0,0;0,9522;0,19043;3176,22217;3176,22217;12702,22217;6351,15869;3176,9522" o:connectangles="0,0,0,0,0,0,0,0,0,0"/>
                </v:shape>
                <v:shape id="Freeform 412" o:spid="_x0000_s1522" style="position:absolute;left:5334;top:15144;width:254;height:429;visibility:visible;mso-wrap-style:square;v-text-anchor:top" coordsize="16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" path="m4,12l,4,,,,6r2,8l4,21r2,2l6,27r4,l12,25r2,l16,25,10,19,4,12xe" fillcolor="#a8d08d [1945]" stroked="f">
                  <v:path arrowok="t" o:connecttype="custom" o:connectlocs="6351,19043;0,6348;0,0;0,9522;3176,22217;6351,33325;9527,36499;9527,42847;15878,42847;19053,39673;22229,39673;25404,39673;15878,30152;6351,19043" o:connectangles="0,0,0,0,0,0,0,0,0,0,0,0,0,0"/>
                </v:shape>
                <v:shape id="Freeform 413" o:spid="_x0000_s1523" style="position:absolute;left:5238;top:15811;width:540;height:508;visibility:visible;mso-wrap-style:square;v-text-anchor:top" coordsize="34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" path="m22,8r,-6l22,,18,6r,8l20,20r,4l14,26,6,28,2,30,,32,4,30r4,l14,28r6,l24,28r6,-2l32,26r2,l26,18,22,8xe" fillcolor="#a8d08d [1945]" stroked="f">
                  <v:path arrowok="t" o:connecttype="custom" o:connectlocs="34930,12695;34930,3174;34930,0;28579,9521;28579,22217;31755,31738;31755,38086;22228,41260;9526,44433;3175,47607;0,50781;6351,47607;12702,47607;22228,44433;31755,44433;38106,44433;47632,41260;50808,41260;53983,41260;41281,28564;34930,12695" o:connectangles="0,0,0,0,0,0,0,0,0,0,0,0,0,0,0,0,0,0,0,0,0"/>
                </v:shape>
                <v:shape id="Freeform 414" o:spid="_x0000_s1524" style="position:absolute;left:6762;top:14859;width:127;height:253;visibility:visible;mso-wrap-style:square;v-text-anchor:top" coordsize="8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" path="m4,6l2,2,,,,8r2,4l4,16r,l8,14,6,10,4,6xe" fillcolor="#a8d08d [1945]" stroked="f">
                  <v:path arrowok="t" o:connecttype="custom" o:connectlocs="6351,9522;3176,3174;0,0;0,12696;3176,19043;6351,25391;6351,25391;12702,22217;9527,15869;6351,9522" o:connectangles="0,0,0,0,0,0,0,0,0,0"/>
                </v:shape>
                <v:shape id="Freeform 415" o:spid="_x0000_s1525" style="position:absolute;left:6858;top:15240;width:285;height:428;visibility:visible;mso-wrap-style:square;v-text-anchor:top" coordsize="18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" path="m6,11l2,4,,,,8r2,7l6,21r2,4l8,27r2,l14,25r2,l18,25,10,19,6,11xe" fillcolor="#a8d08d [1945]" stroked="f">
                  <v:path arrowok="t" o:connecttype="custom" o:connectlocs="9526,17456;3175,6348;0,0;0,12695;3175,23804;9526,33325;12702,39673;12702,42847;15877,42847;22228,39673;25404,39673;28579,39673;15877,30152;9526,17456" o:connectangles="0,0,0,0,0,0,0,0,0,0,0,0,0,0"/>
                </v:shape>
                <v:shape id="Freeform 416" o:spid="_x0000_s1526" style="position:absolute;left:6667;top:15906;width:540;height:540;visibility:visible;mso-wrap-style:square;v-text-anchor:top" coordsize="34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" path="m22,10r,-8l22,,18,8r,8l18,20r2,4l12,26,6,28,,32r,2l2,32,8,30r4,l18,30r6,-2l28,28r4,l34,28,24,20,22,10xe" fillcolor="#a8d08d [1945]" stroked="f">
                  <v:path arrowok="t" o:connecttype="custom" o:connectlocs="34930,15869;34930,3174;34930,0;28579,12695;28579,25391;28579,31738;31755,38086;19053,41260;9526,44434;0,50781;0,53955;3175,50781;12702,47607;19053,47607;28579,47607;38106,44434;44457,44434;50808,44434;53983,44434;38106,31738;34930,15869" o:connectangles="0,0,0,0,0,0,0,0,0,0,0,0,0,0,0,0,0,0,0,0,0"/>
                </v:shape>
                <v:shape id="Freeform 417" o:spid="_x0000_s1527" style="position:absolute;left:8572;top:5143;width:9796;height:26803;visibility:visible;mso-wrap-style:square;v-text-anchor:top" coordsize="617,16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" path="m611,881l597,870r-8,-12l583,844r-2,-12l583,818r8,-12l613,786r4,-4l617,689r-2,-2l599,671,585,655,567,638,551,618,536,598,520,580,504,560,492,540,480,523,470,505r-8,-18l456,471r-2,-16l454,441r8,-19l476,416r14,l506,422r14,7l532,435r6,-2l538,422r-6,-18l522,390,510,376,498,362r-8,-14l486,336r6,-16l504,305r20,-18l543,265r20,-22l579,223r8,-16l587,196r-10,-3l551,199r-27,10l500,221r-18,6l470,231r-12,2l450,229r-6,-12l438,199r-8,-24l420,148,408,115,394,84,378,54,363,28,347,10,334,r-4,l326,r-4,2l320,4,310,48r,73l312,196r-4,41l302,245r-10,12l282,267r-12,10l256,289r-14,12l228,312r-14,12l202,334r-12,10l180,354r-8,10l168,370r-2,6l168,382r6,2l184,386r12,2l208,388r12,l234,388r14,l262,388r12,l286,388r12,2l306,390r6,2l318,396r2,4l318,406r-4,6l304,425r-4,14l300,451r4,10l312,467r10,2l334,467r13,-6l360,455r7,2l376,465r3,14l379,497r-3,22l367,542r-12,26l341,594r-19,30l304,655r-20,32l266,717r-16,26l238,762r-8,16l228,788r4,8l242,804r12,6l268,816r12,4l292,824r8,4l302,834r4,14l306,868r-2,21l300,913r-12,24l272,959r-24,18l236,984r-14,8l208,998r-14,4l180,1008r-14,4l154,1016r-9,4l135,1024r-11,4l118,1034r-6,4l111,1044r-3,8l111,1060r6,10l129,1090r19,19l168,1127r22,16l212,1157r18,14l246,1179r12,6l264,1191r,8l260,1210r-8,13l242,1236r-12,14l216,1265r-12,13l196,1286r-10,9l174,1301r-12,8l150,1315r-11,7l124,1330r-13,4l96,1340r-12,6l72,1350r-12,4l50,1358r-10,2l32,1362r-6,l16,1364r-8,2l,1370r,8l,1388r8,14l22,1418r20,19l54,1449r12,10l78,1467r12,8l100,1481r11,6l123,1491r10,6l141,1499r9,2l160,1503r10,2l180,1505r8,-2l198,1503r8,-2l216,1499r12,-4l240,1493r12,-2l266,1489r12,-4l292,1485r12,-2l318,1483r12,l340,1485r9,4l357,1493r6,6l367,1505r5,10l372,1535r-5,19l361,1572r-10,16l340,1604r-14,10l312,1622r-18,2l292,1624r-4,2l284,1632r-4,4l280,1642r4,8l292,1659r16,10l322,1677r16,6l353,1689r2,l553,1689r10,-12l571,1663r2,-9l575,1650r2,l585,1650r14,2l613,1652r4,l617,887r-6,-6xe" fillcolor="white [3212]" stroked="f">
                  <v:path arrowok="t" o:connecttype="custom" o:connectlocs="922467,1320312;979625,1093383;874835,980712;762107,829955;720826,699829;825616,680786;828791,618896;781160,507812;919292,353882;831967,331665;714475,363403;647791,182495;530299,0;492194,76172;463615,407837;362001,495117;273088,577636;292141,612548;393755,615722;485843,618896;498545,653808;495370,741088;582694,725219;582694,860107;450913,1090209;362001,1250487;444562,1301269;485843,1377440;393755,1550414;285790,1599608;196878,1631347;176237,1682128;301667,1813842;419159,1890013;365176,1983641;276264,2064574;176237,2116942;79386,2155028;12702,2167723;34930,2250243;142895,2340697;223869,2378783;298492,2385130;381053,2369261;482668,2353392;566817,2369261;582694,2466063;495370,2573973;444562,2596190;511247,2661253;893888,2661253;928818,2618406;970099,1398070" o:connectangles="0,0,0,0,0,0,0,0,0,0,0,0,0,0,0,0,0,0,0,0,0,0,0,0,0,0,0,0,0,0,0,0,0,0,0,0,0,0,0,0,0,0,0,0,0,0,0,0,0,0,0,0,0"/>
                </v:shape>
                <v:shape id="Freeform 418" o:spid="_x0000_s1528" style="position:absolute;left:14097;top:28384;width:3016;height:3253;visibility:visible;mso-wrap-style:square;v-text-anchor:top" coordsize="190,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" path="m64,r,6l62,22,60,46,56,75r-8,29l38,136,22,162,,186r106,19l126,164r64,32l148,42,64,xe" fillcolor="#ed7d31 [3205]" stroked="f">
                  <v:path arrowok="t" o:connecttype="custom" o:connectlocs="101614,0;101614,9521;98439,34912;95263,72998;88912,119018;76211,165039;60333,215820;34930,257080;0,295166;168298,325317;200053,260254;301667,311035;234983,66650;101614,0" o:connectangles="0,0,0,0,0,0,0,0,0,0,0,0,0,0"/>
                </v:shape>
                <v:shape id="Freeform 419" o:spid="_x0000_s1529" style="position:absolute;left:9144;top:11430;width:9177;height:19360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" path="m9827,4270l9550,4123,9273,3943,9031,3770,8893,3574v-35,-77,-69,-153,-104,-230c8801,3257,8812,3169,8824,3082r34,l8927,3082r139,l9239,3066r207,-33l9654,2984r208,-58l10000,2877r,-66c9977,2806,9954,2800,9931,2795v-46,-22,-93,-43,-139,-65l9550,2648r-242,-99l9031,2418,8720,2270,8426,2107,8080,1918,7768,1705,7457,1475,7180,1213,6938,943,6730,648c6672,539,6615,429,6557,320,6522,213,6488,107,6453,r,16l6453,98v-11,41,-23,82,-34,123c6396,276,6372,330,6349,385v-23,66,-46,131,-69,197l6211,795v-35,82,-69,164,-104,246l5969,1279r-139,262l5623,1803v-69,85,-139,169,-208,254l5173,2320r-277,229l4550,2762r-346,164l3824,3066r1211,131l5035,3213v11,22,23,44,34,66l5069,3361r,114l5069,3623v-11,55,-23,109,-34,164c5012,3839,4988,3891,4965,3943v-34,60,-69,120,-103,180c4816,4189,4769,4254,4723,4320r-207,180l4204,4680r-311,172l3443,5016r-485,132l2336,5262r-675,82l1661,5361r35,32c1730,5407,1765,5420,1799,5434v17,17,35,33,52,50l1955,5541r173,66l2266,5689r208,81l2682,5852r207,74l3166,6000r277,82l3754,6148r312,65l4412,6262r346,33l4758,6311r,50c4735,6383,4712,6404,4689,6426v-23,33,-47,66,-70,99c4585,6569,4550,6612,4516,6656r-139,123l4170,6926r-208,148l3685,7221r-346,164l2958,7533r-449,139l1990,7803r-571,99l761,8000,,8066v12,5,23,11,35,16c46,8087,58,8093,69,8098v23,17,46,33,69,50c184,8170,231,8191,277,8213r138,66l588,8344r173,66l1003,8492r243,57l1488,8615r311,49l2059,8697r346,33l2716,8730r381,-17l3443,8664r381,-49l4204,8598r381,l4931,8598r346,33l5623,8680r346,66l6280,8811r312,82l6903,8992r277,98l7457,9189r277,98l7976,9385r277,90l8460,9574r173,65l8789,9705r208,65l9170,9820r173,49l9481,9902r173,32l9827,9967r173,17l10000,10000r,-5680l9827,4270xe" fillcolor="#a8d08d [1945]" stroked="f">
                  <v:path arrowok="t" o:connecttype="custom" o:connectlocs="901828,826687;876407,798227;850987,763378;828778,729885;816114,691939;806570,647410;809782,596686;812902,596686;819234,596686;831990,596686;847867,593588;866863,587199;885951,577713;905040,566484;917704,556997;917704,544219;911372,541122;898616,528537;876407,512662;854199,493495;828778,468133;800238,439480;773257,407922;741505,371331;712872,330094;684332,285565;658911,234841;636703,182568;617615,125455;601739,61953;592194,0;592194,3098;592194,18973;589074,42786;582650,74537;576318,112677;569986,153915;560442,201541;547778,247619;535021,298343;516025,349067;496937,398242;474728,449160;449308,493495;417555,534733;385803,566484;350930,593588;462064,618950;462064,622048;465184,634826;465184,650701;465184,672772;465184,701425;462064,733176;455640,763378;446188,798227;433432,836367;414435,871215;385803,906064;357262,939364;315965,971115;271457,996670;214376,1018741;152431,1034617;152431,1037908;155643,1044103;165095,1052041;169867,1061721;179411,1072756;195287,1085534;207952,1101410;227040,1117092;246128,1132967;265125,1147294;290545,1161620;315965,1177496;344506,1190274;373138,1202858;404891,1212344;436644,1218733;436644,1221831;436644,1231511;430311,1244095;423887,1263262;414435,1288624;401679,1312437;382683,1340897;363594,1369550;338174,1398010;306421,1429761;271457,1458414;230252,1485325;182623,1510687;130222,1529854;69837,1548827;0,1561605;3212,1564703;6332,1567800;12664,1577481;25420,1590065;38085,1602843;53961,1615427;69837,1628205;92046,1644080;114346,1655115;136554,1667893;165095,1677380;188955,1683769;220708,1690158;249248,1690158;284213,1686866;315965,1677380;350930,1667893;385803,1664602;420767,1664602;452520,1664602;484272,1670991;516025,1680478;547778,1693255;576318,1705840;604950,1721715;633491,1740882;658911,1759855;684332,1779022;709752,1797995;731961,1816968;757381,1834392;776378,1853559;792254,1866143;806570,1878921;825658,1891505;841535,1901185;857411,1910672;870075,1917061;885951,1923256;901828,1929645;917704,1932936;917704,1936034;917704,836367;901828,826687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rect id="Rectangle 3495" o:spid="_x0000_s1530" style="position:absolute;left:18288;top:20669;width:31;height: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" fillcolor="#70ad47 [3209]" stroked="f"/>
                <v:shape id="Freeform 421" o:spid="_x0000_s1531" style="position:absolute;left:14835;top:14859;width:3477;height:5792;visibility:visible;mso-wrap-style:square;v-text-anchor:top" coordsize="21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" path="m191,349l177,339,161,325,149,309,136,291,122,275,110,258,100,240,90,222,82,208,76,194,70,182r-4,-8l66,168r,-2l72,164r10,-2l94,160r12,-2l118,154r8,-4l128,147r-4,-4l114,135,102,117,88,95,76,69,64,43,54,22,48,6,46,,44,24r4,25l52,71r8,20l66,109r8,16l78,133r2,2l,168r2,26l10,216r12,22l34,256r18,17l70,289r20,14l112,317r20,12l151,339r18,8l185,353r16,6l211,363r6,2l219,365r,l205,359,191,349xe" fillcolor="#70ad47 [3209]" stroked="f">
                  <v:path arrowok="t" o:connecttype="custom" o:connectlocs="303255,553832;281027,537963;255623,515747;236570,490356;215930,461791;193702,436401;174649,409423;158772,380859;142895,352295;130193,330078;120667,307861;111141,288818;104790,276123;104790,266601;104790,263427;114316,260254;130193,257080;149246,253906;168298,250732;187351,244384;200053,238037;203228,233276;196877,226928;181000,214233;161948,185669;139719,150757;120667,109497;101614,68237;85737,34912;76211,9521;73035,0;69860,38086;76211,77759;82562,112671;95263,144409;104790,172973;117491,198364;123842,211059;127018,214233;0,266601;3175,307861;15877,342773;34930,377685;53983,406250;82562,433227;111141,458618;142895,480834;177825,503051;209579,522094;239746,537963;268325,550659;293728,560180;319132,569702;335009,576049;344536,579223;347711,579223;347711,579223;325483,569702;303255,553832" o:connectangles="0,0,0,0,0,0,0,0,0,0,0,0,0,0,0,0,0,0,0,0,0,0,0,0,0,0,0,0,0,0,0,0,0,0,0,0,0,0,0,0,0,0,0,0,0,0,0,0,0,0,0,0,0,0,0,0,0,0,0"/>
                </v:shape>
                <v:shape id="Freeform 422" o:spid="_x0000_s1532" style="position:absolute;left:16359;top:22002;width:1984;height:4761;visibility:visible;mso-wrap-style:square;v-text-anchor:top" coordsize="125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" path="m115,209l105,189,93,169,83,149,75,133,67,115,61,99,57,85,55,75r,-8l57,63r8,-6l77,49,87,39,99,30,109,18,117,8r4,-6l123,r-4,2l105,8,85,18,61,30,40,39,20,49,6,57,,63,2,75,8,99r12,34l34,171r17,40l73,249r26,31l125,300r,-77l115,209xe" fillcolor="#70ad47 [3209]" stroked="f">
                  <v:path arrowok="t" o:connecttype="custom" o:connectlocs="182588,331665;166711,299927;147658,268188;131781,236450;119079,211059;106377,182495;96851,157104;90500,134888;87325,119019;87325,106323;90500,99976;103202,90454;122254,77759;138132,61890;157184,47607;173061,28564;185763,12695;192114,3174;195290,0;188939,3174;166711,12695;134956,28564;96851,47607;63509,61890;31754,77759;9526,90454;0,99976;3175,119019;12702,157104;31754,211059;53982,271362;80974,334839;115904,395141;157184,444336;198465,476074;198465,353882;182588,331665" o:connectangles="0,0,0,0,0,0,0,0,0,0,0,0,0,0,0,0,0,0,0,0,0,0,0,0,0,0,0,0,0,0,0,0,0,0,0,0,0"/>
                </v:shape>
                <v:shape id="Freeform 423" o:spid="_x0000_s1533" style="position:absolute;left:14097;top:27051;width:3889;height:3078;visibility:visible;mso-wrap-style:square;v-text-anchor:top" coordsize="245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" path="m237,172r-6,-13l221,147,211,131,199,115,188,101,174,85,160,69,148,56,134,42,120,30,108,20,98,12,88,6,82,2,68,,54,2,40,8,28,14,18,22,8,28,2,34,,34r18,4l34,46r20,8l74,65,94,77r20,14l134,105r20,14l172,133r18,14l205,159r14,11l229,180r8,6l243,192r2,2l243,184r-6,-12xe" fillcolor="#70ad47 [3209]" stroked="f">
                  <v:path arrowok="t" o:connecttype="custom" o:connectlocs="376290,272949;366764,252319;350887,233276;335009,207886;315957,182495;298492,160278;276264,134888;254036,109497;234983,88867;212755,66650;190527,47607;171474,31738;155597,19043;139720,9521;130193,3174;107965,0;85737,3174;63509,12695;44456,22217;28579,34912;12702,44434;3175,53955;0,53955;28579,60303;53983,72998;85737,85693;117491,103149;149246,122192;181000,144409;212755,166626;244509,188843;273088,211059;301667,233276;325483,252319;347711,269775;363588,285644;376290,295166;385817,304687;388992,307861;385817,291992;376290,272949" o:connectangles="0,0,0,0,0,0,0,0,0,0,0,0,0,0,0,0,0,0,0,0,0,0,0,0,0,0,0,0,0,0,0,0,0,0,0,0,0,0,0,0,0"/>
                </v:shape>
                <v:shape id="Freeform 424" o:spid="_x0000_s1534" style="position:absolute;left:11620;top:5524;width:5986;height:6776;visibility:visible;mso-wrap-style:square;v-text-anchor:top" coordsize="377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" path="m228,239l149,r4,235l,338,167,328r-37,99l218,352r94,36l266,285,377,189,228,239xe" fillcolor="#ffc000 [3207]" stroked="f">
                  <v:path arrowok="t" o:connecttype="custom" o:connectlocs="362001,379272;236571,0;242922,372925;0,536377;265150,520508;206404,677612;346124,558593;495370,615722;422335,452270;598572,299927;362001,379272" o:connectangles="0,0,0,0,0,0,0,0,0,0,0"/>
                </v:shape>
                <v:shape id="Freeform 425" o:spid="_x0000_s1535" style="position:absolute;left:15430;top:23717;width:1159;height:1301;visibility:visible;mso-wrap-style:square;v-text-anchor:top" coordsize="73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" path="m69,20l65,14,59,10,53,4,47,2,38,,32,,24,2,18,6r-6,4l8,16,4,24,2,32,,39r,9l2,56r2,8l10,70r4,4l20,78r6,4l34,82r6,l48,80r7,-4l61,72r4,-6l69,60r4,-8l73,43r,-7l71,28,69,20xe" fillcolor="white [3212]" stroked="f">
                  <v:path arrowok="t" o:connecttype="custom" o:connectlocs="109553,31738;103202,22217;93676,15869;84149,6348;74623,3174;60334,0;50807,0;38105,3174;28579,9521;19053,15869;12702,25391;6351,38086;3175,50781;0,61890;0,76172;3175,88867;6351,101563;15877,111084;22228,117432;31755,123779;41281,130127;53983,130127;63509,130127;76211,126953;87325,120606;96851,114258;103202,104736;109553,95215;115904,82520;115904,68237;115904,57129;112729,44434;109553,31738" o:connectangles="0,0,0,0,0,0,0,0,0,0,0,0,0,0,0,0,0,0,0,0,0,0,0,0,0,0,0,0,0,0,0,0,0"/>
                </v:shape>
                <v:shape id="Freeform 426" o:spid="_x0000_s1536" style="position:absolute;left:11239;top:26479;width:1159;height:1317;visibility:visible;mso-wrap-style:square;v-text-anchor:top" coordsize="73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" path="m69,20l65,14,61,8,53,4,47,2,41,,33,,27,2,18,6r-4,4l8,16,4,24,2,32,,40r,8l2,56r4,7l8,71r6,4l21,79r6,2l35,83r6,l49,81r6,-4l61,73r4,-6l69,60r2,-8l73,44r,-8l71,28,69,20xe" fillcolor="white [3212]" stroked="f">
                  <v:path arrowok="t" o:connecttype="custom" o:connectlocs="109553,31738;103202,22217;96851,12695;84149,6348;74623,3174;65097,0;52395,0;42869,3174;28579,9521;22228,15869;12702,25391;6351,38086;3175,50781;0,63477;0,76172;3175,88867;9526,99976;12702,112671;22228,119019;33342,125366;42869,128540;55570,131714;65097,131714;77799,128540;87325,122193;96851,115845;103202,106323;109553,95215;112729,82520;115904,69824;115904,57129;112729,44434;109553,31738" o:connectangles="0,0,0,0,0,0,0,0,0,0,0,0,0,0,0,0,0,0,0,0,0,0,0,0,0,0,0,0,0,0,0,0,0"/>
                </v:shape>
                <v:shape id="Freeform 427" o:spid="_x0000_s1537" style="position:absolute;left:15621;top:28003;width:1143;height:1317;visibility:visible;mso-wrap-style:square;v-text-anchor:top" coordsize="72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" path="m68,20l64,14,58,10,52,4,46,2,38,,32,2,24,4,18,8r-6,4l8,18,4,24,2,32,,41r,8l2,57r2,8l10,71r4,4l20,81r6,2l34,83r6,l48,83r6,-4l60,73r4,-6l68,61r2,-8l72,45r,-8l70,28,68,20xe" fillcolor="white [3212]" stroked="f">
                  <v:path arrowok="t" o:connecttype="custom" o:connectlocs="107965,31738;101614,22217;92088,15869;82562,6348;73035,3174;60333,0;50807,3174;38105,6348;28579,12695;19053,19043;12702,28564;6351,38086;3175,50781;0,65064;0,77759;3175,90454;6351,103150;15877,112671;22228,119019;31754,128540;41281,131714;53983,131714;63509,131714;76211,131714;85737,125366;95263,115845;101614,106323;107965,96802;111141,84107;114316,71411;114316,58716;111141,44434;107965,31738" o:connectangles="0,0,0,0,0,0,0,0,0,0,0,0,0,0,0,0,0,0,0,0,0,0,0,0,0,0,0,0,0,0,0,0,0"/>
                </v:shape>
                <v:shape id="Freeform 428" o:spid="_x0000_s1538" style="position:absolute;left:13144;top:22193;width:762;height:841;visibility:visible;mso-wrap-style:square;v-text-anchor:top" coordsize="48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" path="m44,12l42,8,40,4,34,2,30,,26,,22,,16,,12,4,8,6,6,10,2,14r,6l,23r,6l2,35r2,4l6,43r4,4l14,49r4,2l22,53r6,-2l32,51r4,-2l40,45r2,-4l46,37r,-4l48,27r,-5l46,18,44,12xe" fillcolor="white [3212]" stroked="f">
                  <v:path arrowok="t" o:connecttype="custom" o:connectlocs="69860,19043;66685,12695;63509,6348;53983,3174;47632,0;41281,0;34930,0;25404,0;19053,6348;12702,9521;9526,15869;3175,22217;3175,31738;0,36499;0,46020;3175,55542;6351,61889;9526,68237;15877,74585;22228,77758;28579,80932;34930,84106;44456,80932;50807,80932;57158,77758;63509,71411;66685,65063;73036,58716;73036,52368;76211,42846;76211,34912;73036,28564;69860,19043" o:connectangles="0,0,0,0,0,0,0,0,0,0,0,0,0,0,0,0,0,0,0,0,0,0,0,0,0,0,0,0,0,0,0,0,0"/>
                </v:shape>
                <v:shape id="Freeform 429" o:spid="_x0000_s1539" style="position:absolute;left:13906;top:19431;width:1127;height:1301;visibility:visible;mso-wrap-style:square;v-text-anchor:top" coordsize="71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" path="m67,20l63,14,57,8,51,4,45,2,37,,31,,23,2,17,6r-6,4l7,16,4,24,2,30,,38r,8l2,54r2,8l9,68r4,6l19,78r6,2l33,82r6,l47,80r6,-4l59,72r4,-6l67,60r2,-8l71,44r,-8l69,28,67,20xe" fillcolor="white [3212]" stroked="f">
                  <v:path arrowok="t" o:connecttype="custom" o:connectlocs="106377,31738;100026,22217;90500,12695;80974,6348;71447,3174;58746,0;49219,0;36518,3174;26991,9521;17465,15869;11114,25391;6351,38086;3175,47607;0,60303;0,72998;3175,85693;6351,98389;14289,107910;20640,117432;30167,123779;39693,126953;52395,130127;61921,130127;74623,126953;84149,120606;93675,114258;100026,104736;106377,95215;109553,82520;112728,69824;112728,57129;109553,44434;106377,31738" o:connectangles="0,0,0,0,0,0,0,0,0,0,0,0,0,0,0,0,0,0,0,0,0,0,0,0,0,0,0,0,0,0,0,0,0"/>
                </v:shape>
                <v:shape id="Freeform 430" o:spid="_x0000_s1540" style="position:absolute;left:14406;top:15621;width:1143;height:1301;visibility:visible;mso-wrap-style:square;v-text-anchor:top" coordsize="72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" path="m66,20l64,14,58,8,52,4,46,2,38,,32,,24,2,18,6r-6,4l8,16,4,24,,30r,8l,46r2,8l4,62r4,6l12,74r6,4l26,80r6,2l40,82r6,-2l54,76r4,-4l64,66r4,-6l70,52r2,-8l72,36,70,28,66,20xe" fillcolor="white [3212]" stroked="f">
                  <v:path arrowok="t" o:connecttype="custom" o:connectlocs="104790,31738;101614,22217;92088,12695;82562,6348;73035,3174;60333,0;50807,0;38105,3174;28579,9521;19053,15869;12702,25391;6351,38086;0,47607;0,60303;0,72998;3175,85693;6351,98389;12702,107910;19053,117432;28579,123779;41281,126953;50807,130127;63509,130127;73035,126953;85737,120606;92088,114258;101614,104736;107965,95215;111141,82520;114316,69824;114316,57129;111141,44434;104790,31738" o:connectangles="0,0,0,0,0,0,0,0,0,0,0,0,0,0,0,0,0,0,0,0,0,0,0,0,0,0,0,0,0,0,0,0,0"/>
                </v:shape>
                <v:shape id="Freeform 431" o:spid="_x0000_s1541" style="position:absolute;left:10001;top:17621;width:1143;height:1269;visibility:visible;mso-wrap-style:square;v-text-anchor:top" coordsize="72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" path="m66,20l64,14,58,8,52,4,47,,39,,31,,25,2,18,6r-6,4l8,14,4,22,2,28,,36r,8l2,52r2,8l8,66r4,6l20,76r7,2l33,80r8,l49,78r5,-4l58,70r6,-6l68,58r2,-8l72,42r,-8l70,26,66,20xe" fillcolor="white [3212]" stroked="f">
                  <v:path arrowok="t" o:connecttype="custom" o:connectlocs="104790,31738;101614,22217;92088,12695;82562,6348;74623,0;61921,0;49219,0;39693,3174;28579,9521;19053,15869;12702,22217;6351,34912;3175,44434;0,57129;0,69824;3175,82519;6351,95215;12702,104736;19053,114258;31754,120605;42869,123779;52395,126953;65097,126953;77798,123779;85737,117432;92088,111084;101614,101562;107965,92041;111141,79346;114316,66650;114316,53955;111141,41260;104790,31738" o:connectangles="0,0,0,0,0,0,0,0,0,0,0,0,0,0,0,0,0,0,0,0,0,0,0,0,0,0,0,0,0,0,0,0,0"/>
                </v:shape>
                <v:shape id="Freeform 432" o:spid="_x0000_s1542" style="position:absolute;top:21713;width:11510;height:2269;visibility:visible;mso-wrap-style:square;v-text-anchor:top" coordsize="719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" path="m52,65l88,57r36,-7l160,46r36,-2l234,42r36,l305,44r35,2l374,50r34,3l440,59r32,6l501,73r28,6l557,87r26,8l608,101r22,8l650,115r18,6l681,127r14,6l705,137r8,2l717,141r2,2l691,121,662,101,630,85,599,69,567,55,535,44,503,34,472,26,440,18,406,12,376,6,342,4,311,,280,,250,,218,,190,,160,2,134,6,106,8,81,12,57,16,34,22,12,26,,30,,81,16,75,52,65xe" fillcolor="white [3212]" stroked="f">
                  <v:path arrowok="t" o:connecttype="custom" o:connectlocs="83249,103150;140883,90454;198518,79346;256152,72998;313786,69824;374622,66650;432256,66650;488289,69824;544323,72998;598755,79346;653187,84107;704417,93628;755648,103150;802075,115845;846902,125366;891728,138062;933353,150757;973377,160279;1008598,172974;1040617,182495;1069434,192017;1090246,201538;1112659,211060;1128669,217408;1141476,220581;1147880,223755;1151082,226929;1106255,192017;1059828,160279;1008598,134888;958968,109497;907738,87280;856507,69824;805277,53955;755648,41260;704417,28564;649985,19043;601957,9521;547524,6348;497895,0;448266,0;400237,0;349007,0;304180,0;256152,3174;214527,9521;169701,12695;129677,19043;91254,25391;54432,34912;19211,41260;0,47607;0,128540;25615,119019;83249,103150" o:connectangles="0,0,0,0,0,0,0,0,0,0,0,0,0,0,0,0,0,0,0,0,0,0,0,0,0,0,0,0,0,0,0,0,0,0,0,0,0,0,0,0,0,0,0,0,0,0,0,0,0,0,0,0,0,0,0"/>
                </v:shape>
                <v:shape id="Freeform 433" o:spid="_x0000_s1543" style="position:absolute;left:10096;top:15144;width:175;height:191;visibility:visible;mso-wrap-style:square;v-text-anchor:top" coordsize="11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" path="m9,l5,,2,,,2,,4,,6,,8r,2l2,12r3,l9,12r2,-2l11,8r,-2l11,4r,-2l9,xe" fillcolor="white [3212]" stroked="f">
                  <v:path arrowok="t" o:connecttype="custom" o:connectlocs="14290,0;7939,0;3175,0;0,3174;0,6348;0,9522;0,12695;0,15869;3175,19043;7939,19043;14290,19043;17465,15869;17465,12695;17465,9522;17465,6348;17465,3174;14290,0" o:connectangles="0,0,0,0,0,0,0,0,0,0,0,0,0,0,0,0,0"/>
                </v:shape>
                <v:shape id="Freeform 434" o:spid="_x0000_s1544" style="position:absolute;left:8763;top:11715;width:476;height:492;visibility:visible;mso-wrap-style:square;v-text-anchor:top" coordsize="30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" path="m26,6l20,2,14,,9,2,5,6,3,9,,15r3,6l5,27r4,4l14,31r6,l26,27r2,-6l30,15,28,9,26,6xe" fillcolor="white [3212]" stroked="f">
                  <v:path arrowok="t" o:connecttype="custom" o:connectlocs="41281,9521;31755,3174;22228,0;14290,3174;7939,9521;4763,14282;0,23804;4763,33325;7939,42846;14290,49194;22228,49194;31755,49194;41281,42846;44457,33325;47632,23804;44457,14282;41281,9521" o:connectangles="0,0,0,0,0,0,0,0,0,0,0,0,0,0,0,0,0"/>
                </v:shape>
                <v:shape id="Freeform 435" o:spid="_x0000_s1545" style="position:absolute;left:5334;top:13049;width:444;height:476;visibility:visible;mso-wrap-style:square;v-text-anchor:top" coordsize="28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" path="m24,4l20,,14,,8,,4,4,,8r,8l,22r4,4l8,30r6,l20,30r4,-4l26,22r2,-6l26,8,24,4xe" fillcolor="white [3212]" stroked="f">
                  <v:path arrowok="t" o:connecttype="custom" o:connectlocs="38105,6348;31754,0;22228,0;12702,0;6351,6348;0,12695;0,25390;0,34912;6351,41259;12702,47607;22228,47607;31754,47607;38105,41259;41281,34912;44456,25390;41281,12695;38105,6348" o:connectangles="0,0,0,0,0,0,0,0,0,0,0,0,0,0,0,0,0"/>
                </v:shape>
                <v:shape id="Freeform 436" o:spid="_x0000_s1546" style="position:absolute;left:11620;top:16478;width:699;height:777;visibility:visible;mso-wrap-style:square;v-text-anchor:top" coordsize="44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" path="m38,8l32,2,22,,14,2,8,8,2,16,,26r2,8l8,42r6,5l22,49,32,47r6,-5l42,34r2,-8l42,16,38,8xe" fillcolor="white [3212]" stroked="f">
                  <v:path arrowok="t" o:connecttype="custom" o:connectlocs="60334,12695;50807,3174;34930,0;22228,3174;12702,12695;3175,25391;0,41260;3175,53955;12702,66651;22228,74585;34930,77759;50807,74585;60334,66651;66685,53955;69860,41260;66685,25391;60334,12695" o:connectangles="0,0,0,0,0,0,0,0,0,0,0,0,0,0,0,0,0"/>
                </v:shape>
                <v:shape id="Freeform 437" o:spid="_x0000_s1547" style="position:absolute;left:14097;top:14001;width:571;height:603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" path="m32,4l26,,18,,12,,6,4,2,12,,18r2,8l6,32r6,4l18,38r8,-2l32,32r4,-6l36,18r,-6l32,4xe" fillcolor="white [3212]" stroked="f">
                  <v:path arrowok="t" o:connecttype="custom" o:connectlocs="50807,6348;41281,0;28579,0;19053,0;9526,6348;3175,19043;0,28565;3175,41260;9526,50781;19053,57129;28579,60303;41281,57129;50807,50781;57158,41260;57158,28565;57158,19043;50807,6348" o:connectangles="0,0,0,0,0,0,0,0,0,0,0,0,0,0,0,0,0"/>
                </v:shape>
                <v:shape id="Freeform 438" o:spid="_x0000_s1548" style="position:absolute;left:12382;top:12382;width:413;height:444;visibility:visible;mso-wrap-style:square;v-text-anchor:top" coordsize="26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" path="m22,4l18,,12,,8,,4,4,2,8,,14r2,6l4,24r4,2l12,28r6,-2l22,24r2,-4l26,14,24,8,22,4xe" fillcolor="white [3212]" stroked="f">
                  <v:path arrowok="t" o:connecttype="custom" o:connectlocs="34930,6348;28579,0;19053,0;12702,0;6351,6348;3175,12695;0,22217;3175,31739;6351,38086;12702,41260;19053,44434;28579,41260;34930,38086;38106,31739;41281,22217;38106,12695;34930,6348" o:connectangles="0,0,0,0,0,0,0,0,0,0,0,0,0,0,0,0,0"/>
                </v:shape>
                <v:shape id="Freeform 439" o:spid="_x0000_s1549" style="position:absolute;left:10191;top:19431;width:381;height:476;visibility:visible;mso-wrap-style:square;v-text-anchor:top" coordsize="24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" path="m22,6l16,2,12,,6,2,2,6,,10r,6l,20r2,6l6,28r6,2l16,28r6,-2l24,20r,-4l24,10,22,6xe" fillcolor="white [3212]" stroked="f">
                  <v:path arrowok="t" o:connecttype="custom" o:connectlocs="34930,9521;25403,3174;19053,0;9526,3174;3175,9521;0,15869;0,25390;0,31738;3175,41259;9526,44433;19053,47607;25403,44433;34930,41259;38105,31738;38105,25390;38105,15869;34930,9521" o:connectangles="0,0,0,0,0,0,0,0,0,0,0,0,0,0,0,0,0"/>
                </v:shape>
                <v:shape id="Freeform 440" o:spid="_x0000_s1550" style="position:absolute;left:11525;top:2762;width:159;height:190;visibility:visible;mso-wrap-style:square;v-text-anchor:top" coordsize="10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" path="m8,l4,,2,,,2,,4,,6,,8r,2l2,12r2,l8,12r2,-2l10,8r,-2l10,4r,-2l8,xe" fillcolor="white [3212]" stroked="f">
                  <v:path arrowok="t" o:connecttype="custom" o:connectlocs="12702,0;6351,0;3175,0;0,3174;0,6348;0,9522;0,12695;0,15869;3175,19043;6351,19043;12702,19043;15877,15869;15877,12695;15877,9522;15877,6348;15877,3174;12702,0" o:connectangles="0,0,0,0,0,0,0,0,0,0,0,0,0,0,0,0,0"/>
                </v:shape>
                <v:shape id="Freeform 441" o:spid="_x0000_s1551" style="position:absolute;left:6762;top:666;width:445;height:476;visibility:visible;mso-wrap-style:square;v-text-anchor:top" coordsize="28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" path="m24,4l20,,14,,8,,4,4,,8r,8l,22r4,4l8,30r6,l20,30r4,-4l26,22r2,-6l26,8,24,4xe" fillcolor="white [3212]" stroked="f">
                  <v:path arrowok="t" o:connecttype="custom" o:connectlocs="38105,6348;31754,0;22228,0;12702,0;6351,6348;0,12695;0,25390;0,34912;6351,41259;12702,47607;22228,47607;31754,47607;38105,41259;41281,34912;44456,25390;41281,12695;38105,6348" o:connectangles="0,0,0,0,0,0,0,0,0,0,0,0,0,0,0,0,0"/>
                </v:shape>
                <v:shape id="Freeform 442" o:spid="_x0000_s1552" style="position:absolute;left:14382;top:3048;width:699;height:793;visibility:visible;mso-wrap-style:square;v-text-anchor:top" coordsize="44,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" path="m38,8l32,2,22,,14,2,8,8,2,16,,26r2,8l8,42r6,6l22,50,32,48r6,-6l42,34r2,-8l42,16,38,8xe" fillcolor="white [3212]" stroked="f">
                  <v:path arrowok="t" o:connecttype="custom" o:connectlocs="60334,12695;50807,3174;34930,0;22228,3174;12702,12695;3175,25391;0,41260;3175,53955;12702,66651;22228,76172;34930,79346;50807,76172;60334,66651;66685,53955;69860,41260;66685,25391;60334,12695" o:connectangles="0,0,0,0,0,0,0,0,0,0,0,0,0,0,0,0,0"/>
                </v:shape>
                <v:shape id="Freeform 443" o:spid="_x0000_s1553" style="position:absolute;left:15621;top:1619;width:571;height:603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" path="m32,4l26,,18,,12,,6,4,2,12,,18r2,8l6,32r6,4l18,38r8,-2l32,32r4,-6l36,18r,-6l32,4xe" fillcolor="white [3212]" stroked="f">
                  <v:path arrowok="t" o:connecttype="custom" o:connectlocs="50807,6348;41281,0;28579,0;19053,0;9526,6348;3175,19043;0,28565;3175,41260;9526,50781;19053,57129;28579,60303;41281,57129;50807,50781;57158,41260;57158,28565;57158,19043;50807,6348" o:connectangles="0,0,0,0,0,0,0,0,0,0,0,0,0,0,0,0,0"/>
                </v:shape>
                <v:shape id="Freeform 444" o:spid="_x0000_s1554" style="position:absolute;left:11620;top:7048;width:397;height:492;visibility:visible;mso-wrap-style:square;v-text-anchor:top" coordsize="25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" path="m23,7l17,2,13,,6,2,3,7,,11r,6l,21r3,6l6,29r7,2l17,29r6,-2l25,21r,-4l25,11,23,7xe" fillcolor="white [3212]" stroked="f">
                  <v:path arrowok="t" o:connecttype="custom" o:connectlocs="36518,11108;26991,3174;20640,0;9526,3174;4763,11108;0,17456;0,26977;0,33325;4763,42846;9526,46020;20640,49194;26991,46020;36518,42846;39693,33325;39693,26977;39693,17456;36518,11108" o:connectangles="0,0,0,0,0,0,0,0,0,0,0,0,0,0,0,0,0"/>
                </v:shape>
                <v:shape id="Freeform 445" o:spid="_x0000_s1555" style="position:absolute;top:9140;width:6382;height:11617;visibility:visible;mso-wrap-style:square;v-text-anchor:top" coordsize="396,7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" path="m20,664r16,l53,664r14,l79,664r15,l102,664r4,2l104,668r-6,6l92,682r-5,10l81,704r,12l87,724r9,4l110,730r16,2l144,732r18,-2l176,732r12,-2l192,724r2,-10l194,704r-4,-10l188,684r-4,-6l182,676r-2,-14l180,652r6,-8l194,640r10,-2l216,638r14,l247,640r16,4l281,648r17,2l316,654r18,2l350,658r14,l378,656r10,-4l394,646r2,-6l394,634r-4,-8l384,619r-10,-8l364,601,352,591r-12,-8l328,573,316,563r-12,-8l294,547r-9,-8l277,531,267,517r-8,-11l255,492r,-12l261,468r8,-8l283,452r19,-6l316,438r6,-8l316,420,306,410,290,398,271,385,251,371,232,355,218,339,206,325r-6,-14l196,299r,-10l198,280r6,-6l210,268r8,-4l226,260r6,-2l236,254r,-4l232,244r-6,-10l214,224,198,208,184,186,170,161,160,133,148,105,142,81,136,60,134,44r,-12l130,22,124,12,118,4,114,r-6,l106,4r,8l104,30,96,58,85,91,71,127,55,165,36,196,24,220,12,234r-6,8l,248r,l,266r,l6,274r8,8l24,293r12,18l34,331,24,349,8,367,,375,,480r10,8l20,502r4,6l22,517r-6,6l8,531,,537,,662r2,l20,664xe" fillcolor="white [3212]" stroked="f">
                  <v:path arrowok="t" o:connecttype="custom" o:connectlocs="85422,1053710;151503,1053710;167620,1060058;140220,1098143;140220,1148925;203078,1161620;283664,1161620;312676,1133056;303005,1085448;290111,1050536;312676,1015624;370698,1012450;452896,1028319;538318,1041015;609234,1041015;638245,1015624;618904,982299;567329,937865;509307,893432;459343,855346;417438,802978;420661,742675;486742,707763;509307,666503;436779,610961;351357,537963;315899,474487;328793,434814;364251,412597;380368,396728;344910,355468;273994,255493;228866,128540;215972,50781;190184,6348;170843,6348;154726,92041;88645,261841;19341,371338;0,393554;9670,434814;58022,493530;12894,582397;16117,774413;35458,820434;0,852172;32235,1053710" o:connectangles="0,0,0,0,0,0,0,0,0,0,0,0,0,0,0,0,0,0,0,0,0,0,0,0,0,0,0,0,0,0,0,0,0,0,0,0,0,0,0,0,0,0,0,0,0,0,0"/>
                </v:shape>
                <v:shape id="Freeform 446" o:spid="_x0000_s1556" style="position:absolute;left:1714;top:18669;width:1048;height:1761;visibility:visible;mso-wrap-style:square;v-text-anchor:top" coordsize="66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" path="m22,r,10l18,37,12,71,,99r36,12l44,89r22,16l52,22,22,xe" fillcolor="#ed7d31 [3205]" stroked="f">
                  <v:path arrowok="t" o:connecttype="custom" o:connectlocs="34930,0;34930,15869;28579,58716;19053,112671;0,157104;57158,176147;69860,141235;104790,166626;82562,34912;34930,0" o:connectangles="0,0,0,0,0,0,0,0,0,0"/>
                </v:shape>
                <v:shape id="Freeform 447" o:spid="_x0000_s1557" style="position:absolute;top:9523;width:5858;height:9855;visibility:visible;mso-wrap-style:square;v-text-anchor:top" coordsize="363,6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" path="m94,621r4,-2l104,617r8,-2l122,611r14,-2l150,605r16,-2l184,601r22,-2l228,599r24,l278,599r25,2l331,605r32,6l357,607,341,596,319,578,293,554,270,526,250,493,238,458r,-38l301,406r-6,-4l282,394,262,380,240,361,216,337,194,309,178,277r-8,-33l220,222r-4,l208,218,194,208,178,190,160,162,144,123,130,69,120,r,8l118,32r-8,31l102,103,88,143,71,180,46,212,18,230r51,18l69,254r,11l65,287r-4,24l51,337,36,365,14,388,,396r,22l28,440r2,2l32,444r4,4l38,454r4,6l46,470r,8l46,490r-6,12l34,514,24,527,8,540,,546r,65l92,621r2,xe" fillcolor="#a8d08d [1945]" stroked="f">
                  <v:path arrowok="t" o:connecttype="custom" o:connectlocs="158166,982299;180761,975952;219496,966430;267914,956909;332472,950561;406713,950561;489024,953735;585860,969604;550353,945800;472884,879150;403485,782348;384118,666503;476112,637939;422852,603027;348611,534790;287281,439575;355067,352295;335699,345947;287281,301513;232407,195190;193673,0;190445,50781;164622,163452;114590,285644;29051,364990;111362,403076;104906,455444;82311,534790;22595,615722;0,663330;48418,701416;58102,710937;67785,729980;74241,758544;64558,796630;38735,836303;0,866455;148482,985473" o:connectangles="0,0,0,0,0,0,0,0,0,0,0,0,0,0,0,0,0,0,0,0,0,0,0,0,0,0,0,0,0,0,0,0,0,0,0,0,0,0"/>
                </v:shape>
                <v:shape id="Freeform 448" o:spid="_x0000_s1558" style="position:absolute;left:2000;top:12001;width:508;height:1079;visibility:visible;mso-wrap-style:square;v-text-anchor:top" coordsize="32,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" path="m22,44l18,34,12,24,8,16,4,8,2,r,l,32,4,52r8,12l14,68,32,56,28,52,22,44xe" fillcolor="#70ad47 [3209]" stroked="f">
                  <v:path arrowok="t" o:connecttype="custom" o:connectlocs="34930,69824;28579,53955;19053,38086;12702,25391;6351,12695;3175,0;3175,0;0,50781;6351,82519;19053,101562;22228,107910;50807,88867;44456,82519;34930,69824" o:connectangles="0,0,0,0,0,0,0,0,0,0,0,0,0,0"/>
                </v:shape>
                <v:shape id="Freeform 449" o:spid="_x0000_s1559" style="position:absolute;left:2381;top:13906;width:1222;height:1920;visibility:visible;mso-wrap-style:square;v-text-anchor:top" coordsize="77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" path="m48,88l34,70,24,50,14,32,8,16,4,4,2,,,16,2,34,6,52r6,18l18,84r6,12l28,105r2,2l30,121r10,l48,121r9,-2l63,117r6,-2l73,113r2,l77,113,63,103,48,88xe" fillcolor="#70ad47 [3209]" stroked="f">
                  <v:path arrowok="t" o:connecttype="custom" o:connectlocs="76211,139648;53983,111084;38105,79345;22228,50781;12702,25391;6351,6348;3175,0;0,25391;3175,53955;9526,82519;19053,111084;28579,133300;38105,152343;44456,166625;47632,169799;47632,192016;63509,192016;76211,192016;90500,188842;100027,185668;109553,182495;115904,179321;119080,179321;122255,179321;100027,163452;76211,139648" o:connectangles="0,0,0,0,0,0,0,0,0,0,0,0,0,0,0,0,0,0,0,0,0,0,0,0,0,0"/>
                </v:shape>
                <v:shape id="Freeform 450" o:spid="_x0000_s1560" style="position:absolute;left:1809;top:16573;width:2366;height:2333;visibility:visible;mso-wrap-style:square;v-text-anchor:top" coordsize="149,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" path="m110,83l102,61,96,43,94,26r,-12l96,4,96,,88,16,82,34,80,49r,18l82,83r2,10l86,103r2,2l72,107r-16,4l42,119r-14,6l16,133r-8,8l2,145,,147r6,-4l14,139r10,-2l34,133r12,-2l58,129r12,-2l84,127r12,-2l108,123r10,l128,123r9,-2l143,121r4,l149,121,126,103,110,83xe" fillcolor="#70ad47 [3209]" stroked="f">
                  <v:path arrowok="t" o:connecttype="custom" o:connectlocs="174650,131714;161948,96802;152422,68237;149246,41260;149246,22217;152422,6348;152422,0;139720,25391;130193,53955;127018,77759;127018,106323;130193,131714;133369,147583;136544,163452;139720,166626;114316,169800;88913,176147;66684,188842;44456,198364;25404,211059;12702,223755;3175,230102;0,233276;9526,226928;22228,220581;38105,217407;53983,211059;73035,207885;92088,204712;111141,201538;133369,201538;152422,198364;171474,195190;187352,195190;203229,195190;217518,192016;227045,192016;233396,192016;236571,192016;200053,163452;174650,131714" o:connectangles="0,0,0,0,0,0,0,0,0,0,0,0,0,0,0,0,0,0,0,0,0,0,0,0,0,0,0,0,0,0,0,0,0,0,0,0,0,0,0,0,0"/>
                </v:shape>
                <v:shape id="Freeform 451" o:spid="_x0000_s1561" style="position:absolute;left:3429;top:4857;width:206;height:222;visibility:visible;mso-wrap-style:square;v-text-anchor:top" coordsize="13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" path="m11,2l9,2,7,,5,2,2,2,,4,,6r,4l2,12r3,2l7,14r2,l11,12r2,-2l13,6r,-2l11,2xe" fillcolor="white [3212]" stroked="f">
                  <v:path arrowok="t" o:connecttype="custom" o:connectlocs="17465,3174;14289,3174;11114,0;7938,3174;3175,3174;0,6348;0,9522;0,15869;3175,19043;7938,22217;11114,22217;14289,22217;17465,19043;20640,15869;20640,9522;20640,6348;17465,3174" o:connectangles="0,0,0,0,0,0,0,0,0,0,0,0,0,0,0,0,0"/>
                </v:shape>
                <v:shape id="Freeform 452" o:spid="_x0000_s1562" style="position:absolute;left:5810;top:9525;width:508;height:571;visibility:visible;mso-wrap-style:square;v-text-anchor:top" coordsize="32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" path="m26,6l22,2,16,,10,2,4,6,,12r,6l,24r4,6l10,34r6,2l22,34r4,-4l30,24r2,-6l30,12,26,6xe" fillcolor="white [3212]" stroked="f">
                  <v:path arrowok="t" o:connecttype="custom" o:connectlocs="41281,9522;34930,3174;25404,0;15877,3174;6351,9522;0,19043;0,28565;0,38086;6351,47608;15877,53955;25404,57129;34930,53955;41281,47608;47632,38086;50807,28565;47632,19043;41281,9522" o:connectangles="0,0,0,0,0,0,0,0,0,0,0,0,0,0,0,0,0"/>
                </v:shape>
                <v:shape id="Freeform 453" o:spid="_x0000_s1563" style="position:absolute;left:3810;top:11525;width:476;height:492;visibility:visible;mso-wrap-style:square;v-text-anchor:top" coordsize="30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" path="m26,4l20,2,14,,8,2,4,4,2,10,,16r2,5l4,27r4,2l14,31r6,-2l26,27r2,-6l30,16,28,10,26,4xe" fillcolor="white [3212]" stroked="f">
                  <v:path arrowok="t" o:connecttype="custom" o:connectlocs="41281,6348;31755,3174;22228,0;12702,3174;6351,6348;3175,15869;0,25390;3175,33325;6351,42846;12702,46020;22228,49194;31755,46020;41281,42846;44457,33325;47632,25390;44457,15869;41281,6348" o:connectangles="0,0,0,0,0,0,0,0,0,0,0,0,0,0,0,0,0"/>
                </v:shape>
                <v:shape id="Freeform 454" o:spid="_x0000_s1564" style="position:absolute;left:381;top:8001;width:285;height:238;visibility:visible;mso-wrap-style:square;v-text-anchor:top" coordsize="18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" path="m14,2l12,,8,,4,,2,2,,4,,8r,4l2,14r2,1l8,15r4,l14,14r2,-2l18,8,16,4,14,2xe" fillcolor="white [3212]" stroked="f">
                  <v:path arrowok="t" o:connecttype="custom" o:connectlocs="22228,3174;19053,0;12702,0;6351,0;3175,3174;0,6348;0,12695;0,19043;3175,22217;6351,23804;12702,23804;19053,23804;22228,22217;25404,19043;28579,12695;25404,6348;22228,3174" o:connectangles="0,0,0,0,0,0,0,0,0,0,0,0,0,0,0,0,0"/>
                </v:shape>
                <v:shape id="Freeform 455" o:spid="_x0000_s1565" style="position:absolute;left:2762;top:14287;width:524;height:571;visibility:visible;mso-wrap-style:square;v-text-anchor:top" coordsize="33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" path="m27,6l22,2,16,,10,2,4,6,,12r,6l,24r4,6l10,34r6,2l22,34r5,-4l31,24r2,-6l31,12,27,6xe" fillcolor="white [3212]" stroked="f">
                  <v:path arrowok="t" o:connecttype="custom" o:connectlocs="42869,9522;34930,3174;25404,0;15877,3174;6351,9522;0,19043;0,28565;0,38086;6351,47608;15877,53955;25404,57129;34930,53955;42869,47608;49220,38086;52395,28565;49220,19043;42869,9522" o:connectangles="0,0,0,0,0,0,0,0,0,0,0,0,0,0,0,0,0"/>
                </v:shape>
                <v:shape id="Freeform 456" o:spid="_x0000_s1566" style="position:absolute;left:8477;top:5429;width:794;height:825;visibility:visible;mso-wrap-style:square;v-text-anchor:top" coordsize="50,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" path="m42,6l34,2,24,,16,2,8,6,2,16,,26,2,36r6,8l16,50r8,2l34,50r8,-6l48,36,50,26,48,16,42,6xe" fillcolor="white [3212]" stroked="f">
                  <v:path arrowok="t" o:connecttype="custom" o:connectlocs="66684,9521;53982,3174;38105,0;25404,3174;12702,9521;3175,25390;0,41260;3175,57129;12702,69824;25404,79345;38105,82519;53982,79345;66684,69824;76211,57129;79386,41260;76211,25390;66684,9521" o:connectangles="0,0,0,0,0,0,0,0,0,0,0,0,0,0,0,0,0"/>
                </v:shape>
              </v:group>
              <v:group id="Holiday card" o:spid="_x0000_s1567" style="position:absolute;left:72866;top:31908;width:18377;height:32011" coordsize="18368,320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">
                <v:rect id="Rectangle 3533" o:spid="_x0000_s1568" style="position:absolute;width:18290;height:141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" fillcolor="#bdd6ee [1300]" stroked="f"/>
                <v:shape id="Freeform 399" o:spid="_x0000_s1569" style="position:absolute;top:3808;width:18286;height:20487;visibility:visible;mso-wrap-style:square;v-text-anchor:top" coordsize="1150,1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" path="m1148,20l1114,4,1078,r-39,4l999,20,959,48,917,91r-39,58l841,212r-38,60l765,325r-36,50l695,418r-33,38l628,488r-33,25l565,533r-28,12l509,551r-24,-2l460,541,438,525,418,502,400,470,384,438,368,416,356,402r-10,-7l334,395r-11,5l315,410r-10,14l295,442r-10,20l276,484r-12,22l250,529r-14,20l218,569r-20,18l178,597r-20,l138,589,120,573,100,553,83,529,65,506,46,480,28,456,12,436,,426r,865l6,1291r18,l46,1291r29,-2l106,1289r38,-2l184,1283r44,-4l278,1277r50,-6l380,1267r54,-6l491,1257r56,-6l606,1245r60,-6l723,1233r58,-6l837,1221r58,-6l947,1211r54,-6l1049,1199r47,-4l1140,1189r10,-2l1150,22r-2,-2xe" fillcolor="#9cc2e5 [1940]" stroked="f">
                  <v:path arrowok="t" o:connecttype="custom" o:connectlocs="1771373,6348;1652116,6348;1524908,76172;1396109,236450;1276852,431640;1159184,595092;1052647,723632;946111,814086;853885,864867;771199,871215;696465,833129;636041,745849;585157,660156;550175,626830;513603,634765;484981,672851;453179,733154;419787,802978;375264,871215;314840,931518;251236,947387;190812,909301;131978,839477;73145,761718;19081,691894;0,2048704;38162,2048704;119258,2045530;228975,2042356;362543,2029661;521553,2016966;690104,2001097;869786,1985228;1059008,1966185;1241869,1947142;1423141,1928099;1591692,1912230;1742752,1896360;1828617,1883665;1825437,31738" o:connectangles="0,0,0,0,0,0,0,0,0,0,0,0,0,0,0,0,0,0,0,0,0,0,0,0,0,0,0,0,0,0,0,0,0,0,0,0,0,0,0,0"/>
                </v:shape>
                <v:shape id="Freeform 400" o:spid="_x0000_s1570" style="position:absolute;top:15898;width:18354;height:10696;visibility:visible;mso-wrap-style:square;v-text-anchor:top" coordsize="1150,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" path="m1144,48r-24,21l1098,93r-20,29l1057,152r-22,30l1013,209r-26,22l957,245r-34,8l885,245,841,227,789,192,729,138,699,108,666,82,636,60,603,42,571,26,539,16,507,8,478,2,448,,416,,386,2,358,8r-29,6l301,22,274,32,246,45,220,58,196,72,172,86r-24,16l124,117r-20,19l83,152,65,168,46,184,30,201,12,217,,231,,673r4,l46,673r46,-4l142,661r54,-8l254,645r57,-11l374,622r62,-14l501,594r64,-16l632,562r63,-18l759,529r64,-18l885,495r58,-18l1001,459r54,-16l1104,429r46,-13l1150,46r-6,2xe" fillcolor="white [3212]" stroked="f">
                  <v:path arrowok="t" o:connecttype="custom" o:connectlocs="1787603,109660;1720568,193891;1651937,289247;1575325,367121;1473176,402085;1342298,360764;1163538,219319;1062985,130320;962433,66749;860284,25428;762923,3179;663967,0;571394,12714;480418,34964;392634,71517;312830,114427;236219,162106;165992,216141;103745,266997;47882,319443;0,367121;6384,1069579;146839,1063222;312830,1037794;496379,1007597;695888,966276;901782,918598;1109271,864563;1313569,812117;1505098,758082;1683858,704047;1835485,661136;1825909,76285" o:connectangles="0,0,0,0,0,0,0,0,0,0,0,0,0,0,0,0,0,0,0,0,0,0,0,0,0,0,0,0,0,0,0,0,0"/>
                </v:shape>
                <v:shape id="Freeform 401" o:spid="_x0000_s1571" style="position:absolute;top:20955;width:18258;height:11076;visibility:visible;mso-wrap-style:square;v-text-anchor:top" coordsize="1150,6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" path="m1112,38r-38,32l1041,104r-30,37l981,177r-28,32l925,238r-28,24l867,274r-32,4l799,268,761,242,717,201,693,177,670,151,642,131,616,111,587,94,557,78,527,62,497,50,466,38,434,28,402,18,368,12,334,6,301,2,268,,234,,202,,168,2,134,6r-32,8l71,20,38,28,6,38,,40,,698r364,l374,692r16,-12l406,668r26,-17l456,633r25,-14l509,605r26,-10l563,585r26,-6l616,571r28,-2l672,565r25,l725,563r26,2l779,565r28,4l833,571r26,4l886,579r27,6l939,589r26,6l991,601r26,4l1041,611r26,6l1090,621r24,4l1138,629r12,2l1150,14r-38,24xe" fillcolor="#9cc2e5 [1940]" stroked="f">
                  <v:path arrowok="t" o:connecttype="custom" o:connectlocs="1705214,111084;1605188,223755;1513100,331665;1424187,415771;1325748,441162;1208257,384033;1100292,280884;1019318,207886;931993,149170;836730,98389;739879,60303;638264,28564;530299,9521;425510,0;320720,0;212755,9521;112728,31738;9526,60303;0,1107665;593808,1098144;644615,1060058;724002,1004516;808151,960082;893888,928344;978037,906127;1066950,896606;1151099,893432;1236836,896606;1322573,906127;1406722,918822;1490872,934692;1573433,953734;1652819,969604;1730618,985473;1806828,998168;1825881,22217" o:connectangles="0,0,0,0,0,0,0,0,0,0,0,0,0,0,0,0,0,0,0,0,0,0,0,0,0,0,0,0,0,0,0,0,0,0,0,0"/>
                </v:shape>
                <v:shape id="Freeform 402" o:spid="_x0000_s1572" style="position:absolute;left:8477;top:16287;width:270;height:413;visibility:visible;mso-wrap-style:square;v-text-anchor:top" coordsize="17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" path="m6,r,2l6,8,4,16,,24r10,2l12,20r5,4l12,6,6,xe" fillcolor="#ed7d31 [3205]" stroked="f">
                  <v:path arrowok="t" o:connecttype="custom" o:connectlocs="9526,0;9526,3174;9526,12695;6351,25391;0,38086;15877,41260;19052,31738;26991,38086;19052,9522;9526,0" o:connectangles="0,0,0,0,0,0,0,0,0,0"/>
                </v:shape>
                <v:shape id="Freeform 403" o:spid="_x0000_s1573" style="position:absolute;left:7715;top:14192;width:1714;height:2269;visibility:visible;mso-wrap-style:square;v-text-anchor:top" coordsize="10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" path="m104,137r-6,-4l92,129r-4,-8l82,113r-2,-8l80,97,94,95r,-2l90,91,86,87,80,83,74,78,70,72,66,66,64,58,76,52,72,50,66,44,57,30,53,,51,8,47,24,41,42,27,54r12,4l39,62,37,72,33,85,21,95r10,4l31,99r2,4l35,107r,4l33,119r-6,6l15,131,,139r45,4l45,143r4,-2l56,141r8,-2l72,139r10,l96,139r12,2l108,139r-4,-2xe" fillcolor="#c5e0b3 [1305]" stroked="f">
                  <v:path arrowok="t" o:connecttype="custom" o:connectlocs="165123,217408;155597,211060;146070,204712;139720,192017;130193,179322;127018,166626;127018,153931;149246,150757;149246,147583;142895,144409;136544,138062;127018,131714;117491,123779;111141,114258;104790,104736;101614,92041;120667,82520;114316,79346;104790,69824;90500,47607;84149,0;80974,12695;74623,38086;65097,66650;42869,85693;61921,92041;61921,98389;58746,114258;52395,134888;33342,150757;49219,157105;49219,157105;52395,163452;55570,169800;55570,176148;52395,188843;42869,198365;23816,207886;0,220581;71448,226929;71448,226929;77798,223755;88912,223755;101614,220581;114316,220581;130193,220581;152421,220581;171474,223755;171474,220581;165123,217408" o:connectangles="0,0,0,0,0,0,0,0,0,0,0,0,0,0,0,0,0,0,0,0,0,0,0,0,0,0,0,0,0,0,0,0,0,0,0,0,0,0,0,0,0,0,0,0,0,0,0,0,0,0"/>
                </v:shape>
                <v:shape id="Freeform 404" o:spid="_x0000_s1574" style="position:absolute;left:8572;top:14763;width:143;height:254;visibility:visible;mso-wrap-style:square;v-text-anchor:top" coordsize="9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" path="m2,6l,2,,,,8r,6l2,16r,l9,14,4,12,2,6xe" fillcolor="#a8d08d [1945]" stroked="f">
                  <v:path arrowok="t" o:connecttype="custom" o:connectlocs="3176,9522;0,3174;0,0;0,12696;0,22217;3176,25391;3176,25391;14290,22217;6351,19043;3176,9522" o:connectangles="0,0,0,0,0,0,0,0,0,0"/>
                </v:shape>
                <v:shape id="Freeform 405" o:spid="_x0000_s1575" style="position:absolute;left:8572;top:15144;width:270;height:429;visibility:visible;mso-wrap-style:square;v-text-anchor:top" coordsize="17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" path="m6,12l2,4,,,,8r4,8l6,21r1,2l7,27r4,l13,27r2,-2l17,25,11,21,6,12xe" fillcolor="#a8d08d [1945]" stroked="f">
                  <v:path arrowok="t" o:connecttype="custom" o:connectlocs="9526,19043;3175,6348;0,0;0,12695;6351,25391;9526,33325;11114,36499;11114,42847;17465,42847;20640,42847;23816,39673;26991,39673;17465,33325;9526,19043" o:connectangles="0,0,0,0,0,0,0,0,0,0,0,0,0,0"/>
                </v:shape>
                <v:shape id="Freeform 406" o:spid="_x0000_s1576" style="position:absolute;left:8477;top:15811;width:555;height:540;visibility:visible;mso-wrap-style:square;v-text-anchor:top" coordsize="35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" path="m23,10r,-8l23,,18,8r,8l21,22r,2l14,26,6,28,2,32,,34,4,32,8,30r6,l21,28r4,l31,28r2,l35,28,27,18,23,10xe" fillcolor="#a8d08d [1945]" stroked="f">
                  <v:path arrowok="t" o:connecttype="custom" o:connectlocs="36517,15869;36517,3174;36517,0;28579,12695;28579,25391;33342,34912;33342,38086;22228,41260;9526,44434;3175,50781;0,53955;6351,50781;12702,47607;22228,47607;33342,44434;39693,44434;49219,44434;52395,44434;55570,44434;42868,28564;36517,15869" o:connectangles="0,0,0,0,0,0,0,0,0,0,0,0,0,0,0,0,0,0,0,0,0"/>
                </v:shape>
                <v:shape id="Freeform 407" o:spid="_x0000_s1577" style="position:absolute;left:6667;top:16383;width:254;height:412;visibility:visible;mso-wrap-style:square;v-text-anchor:top" coordsize="16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" path="m6,r,2l4,8,2,16,,22r10,4l10,20r6,4l12,4,6,xe" fillcolor="#ed7d31 [3205]" stroked="f">
                  <v:path arrowok="t" o:connecttype="custom" o:connectlocs="9527,0;9527,3174;6351,12695;3176,25391;0,34912;15878,41260;15878,31738;25404,38086;19053,6348;9527,0" o:connectangles="0,0,0,0,0,0,0,0,0,0"/>
                </v:shape>
                <v:shape id="Freeform 408" o:spid="_x0000_s1578" style="position:absolute;left:5905;top:14287;width:1715;height:2269;visibility:visible;mso-wrap-style:square;v-text-anchor:top" coordsize="10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" path="m102,137r-4,-4l92,127r-6,-6l82,113r-4,-8l78,97,94,93r-2,l88,91,84,87,78,83,74,77,68,72,66,64,64,56,76,52r-4,l66,44,58,28,52,,50,8,48,24,40,42,28,54r12,4l40,62,38,72,32,83,20,93r10,4l32,99r,2l34,105r,6l32,117r-6,6l16,131,,139r46,4l46,143r4,-2l56,141r6,-2l72,139r10,l94,139r14,2l106,141r-4,-4xe" fillcolor="#c5e0b3 [1305]" stroked="f">
                  <v:path arrowok="t" o:connecttype="custom" o:connectlocs="161948,217408;155597,211060;146070,201538;136544,192017;130193,179322;123842,166626;123842,153931;149246,147583;146070,147583;139720,144409;133369,138062;123842,131714;117491,122193;107965,114258;104790,101563;101614,88867;120667,82520;114316,82520;104790,69824;92088,44434;82562,0;79386,12695;76211,38086;63509,66650;44456,85693;63509,92041;63509,98389;60333,114258;50807,131714;31754,147583;47632,153931;50807,157105;50807,160279;53983,166626;53983,176148;50807,185669;41281,195191;25404,207886;0,220581;73035,226929;73035,226929;79386,223755;88912,223755;98439,220581;114316,220581;130193,220581;149246,220581;171474,223755;168299,223755;161948,217408" o:connectangles="0,0,0,0,0,0,0,0,0,0,0,0,0,0,0,0,0,0,0,0,0,0,0,0,0,0,0,0,0,0,0,0,0,0,0,0,0,0,0,0,0,0,0,0,0,0,0,0,0,0"/>
                </v:shape>
                <v:shape id="Freeform 409" o:spid="_x0000_s1579" style="position:absolute;left:5143;top:16192;width:238;height:413;visibility:visible;mso-wrap-style:square;v-text-anchor:top" coordsize="15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" path="m6,r,4l6,10,4,18,,24r10,2l12,22r3,4l14,6,6,xe" fillcolor="#ed7d31 [3205]" stroked="f">
                  <v:path arrowok="t" o:connecttype="custom" o:connectlocs="9526,0;9526,6348;9526,15869;6351,28565;0,38086;15877,41260;19053,34912;23816,41260;22228,9522;9526,0" o:connectangles="0,0,0,0,0,0,0,0,0,0"/>
                </v:shape>
                <v:shape id="Freeform 410" o:spid="_x0000_s1580" style="position:absolute;left:4476;top:14097;width:1699;height:2301;visibility:visible;mso-wrap-style:square;v-text-anchor:top" coordsize="107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" path="m103,139r-4,-6l93,129r-6,-6l81,115r-2,-8l79,97,93,95r,-2l89,91,85,87,79,83,73,80,69,72,65,66,63,58,75,52r-4,l65,44,57,30,53,,51,8,47,26,41,44,27,54r12,4l39,62,37,74,33,85,21,95r10,4l31,99r2,4l35,107r,6l33,119r-6,6l15,131,,139r45,6l47,145r4,-2l55,141r8,l71,139r12,l95,141r12,l107,141r-4,-2xe" fillcolor="#c5e0b3 [1305]" stroked="f">
                  <v:path arrowok="t" o:connecttype="custom" o:connectlocs="163535,220581;157184,211059;147658,204711;138132,195190;128605,182495;125430,169799;125430,153930;147658,150756;147658,147583;141307,144409;134956,138061;125430,131714;115904,126953;109553,114258;103202,104736;100026,92041;119079,82519;112728,82519;103202,69824;90500,47607;84149,0;80974,12695;74623,41260;65097,69824;42868,85693;61921,92041;61921,98388;58746,117431;52395,134887;33342,150756;49219,157104;49219,157104;52395,163452;55570,169799;55570,179321;52395,188842;42868,198364;23816,207885;0,220581;71447,230102;74623,230102;80974,226928;87325,223754;100026,223754;112728,220581;131781,220581;150833,223754;169886,223754;169886,223754;163535,220581" o:connectangles="0,0,0,0,0,0,0,0,0,0,0,0,0,0,0,0,0,0,0,0,0,0,0,0,0,0,0,0,0,0,0,0,0,0,0,0,0,0,0,0,0,0,0,0,0,0,0,0,0,0"/>
                </v:shape>
                <v:shape id="Freeform 411" o:spid="_x0000_s1581" style="position:absolute;left:5238;top:14763;width:127;height:222;visibility:visible;mso-wrap-style:square;v-text-anchor:top" coordsize="8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" path="m2,6l,2,,,,6r,6l2,14r,l8,14,4,10,2,6xe" fillcolor="#a8d08d [1945]" stroked="f">
                  <v:path arrowok="t" o:connecttype="custom" o:connectlocs="3176,9522;0,3174;0,0;0,9522;0,19043;3176,22217;3176,22217;12702,22217;6351,15869;3176,9522" o:connectangles="0,0,0,0,0,0,0,0,0,0"/>
                </v:shape>
                <v:shape id="Freeform 412" o:spid="_x0000_s1582" style="position:absolute;left:5334;top:15144;width:254;height:429;visibility:visible;mso-wrap-style:square;v-text-anchor:top" coordsize="16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" path="m4,12l,4,,,,6r2,8l4,21r2,2l6,27r4,l12,25r2,l16,25,10,19,4,12xe" fillcolor="#a8d08d [1945]" stroked="f">
                  <v:path arrowok="t" o:connecttype="custom" o:connectlocs="6351,19043;0,6348;0,0;0,9522;3176,22217;6351,33325;9527,36499;9527,42847;15878,42847;19053,39673;22229,39673;25404,39673;15878,30152;6351,19043" o:connectangles="0,0,0,0,0,0,0,0,0,0,0,0,0,0"/>
                </v:shape>
                <v:shape id="Freeform 413" o:spid="_x0000_s1583" style="position:absolute;left:5238;top:15811;width:540;height:508;visibility:visible;mso-wrap-style:square;v-text-anchor:top" coordsize="34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" path="m22,8r,-6l22,,18,6r,8l20,20r,4l14,26,6,28,2,30,,32,4,30r4,l14,28r6,l24,28r6,-2l32,26r2,l26,18,22,8xe" fillcolor="#a8d08d [1945]" stroked="f">
                  <v:path arrowok="t" o:connecttype="custom" o:connectlocs="34930,12695;34930,3174;34930,0;28579,9521;28579,22217;31755,31738;31755,38086;22228,41260;9526,44433;3175,47607;0,50781;6351,47607;12702,47607;22228,44433;31755,44433;38106,44433;47632,41260;50808,41260;53983,41260;41281,28564;34930,12695" o:connectangles="0,0,0,0,0,0,0,0,0,0,0,0,0,0,0,0,0,0,0,0,0"/>
                </v:shape>
                <v:shape id="Freeform 414" o:spid="_x0000_s1584" style="position:absolute;left:6762;top:14859;width:127;height:253;visibility:visible;mso-wrap-style:square;v-text-anchor:top" coordsize="8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" path="m4,6l2,2,,,,8r2,4l4,16r,l8,14,6,10,4,6xe" fillcolor="#a8d08d [1945]" stroked="f">
                  <v:path arrowok="t" o:connecttype="custom" o:connectlocs="6351,9522;3176,3174;0,0;0,12696;3176,19043;6351,25391;6351,25391;12702,22217;9527,15869;6351,9522" o:connectangles="0,0,0,0,0,0,0,0,0,0"/>
                </v:shape>
                <v:shape id="Freeform 415" o:spid="_x0000_s1585" style="position:absolute;left:6858;top:15240;width:285;height:428;visibility:visible;mso-wrap-style:square;v-text-anchor:top" coordsize="18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" path="m6,11l2,4,,,,8r2,7l6,21r2,4l8,27r2,l14,25r2,l18,25,10,19,6,11xe" fillcolor="#a8d08d [1945]" stroked="f">
                  <v:path arrowok="t" o:connecttype="custom" o:connectlocs="9526,17456;3175,6348;0,0;0,12695;3175,23804;9526,33325;12702,39673;12702,42847;15877,42847;22228,39673;25404,39673;28579,39673;15877,30152;9526,17456" o:connectangles="0,0,0,0,0,0,0,0,0,0,0,0,0,0"/>
                </v:shape>
                <v:shape id="Freeform 416" o:spid="_x0000_s1586" style="position:absolute;left:6667;top:15906;width:540;height:540;visibility:visible;mso-wrap-style:square;v-text-anchor:top" coordsize="34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" path="m22,10r,-8l22,,18,8r,8l18,20r2,4l12,26,6,28,,32r,2l2,32,8,30r4,l18,30r6,-2l28,28r4,l34,28,24,20,22,10xe" fillcolor="#a8d08d [1945]" stroked="f">
                  <v:path arrowok="t" o:connecttype="custom" o:connectlocs="34930,15869;34930,3174;34930,0;28579,12695;28579,25391;28579,31738;31755,38086;19053,41260;9526,44434;0,50781;0,53955;3175,50781;12702,47607;19053,47607;28579,47607;38106,44434;44457,44434;50808,44434;53983,44434;38106,31738;34930,15869" o:connectangles="0,0,0,0,0,0,0,0,0,0,0,0,0,0,0,0,0,0,0,0,0"/>
                </v:shape>
                <v:shape id="Freeform 417" o:spid="_x0000_s1587" style="position:absolute;left:8572;top:5143;width:9796;height:26803;visibility:visible;mso-wrap-style:square;v-text-anchor:top" coordsize="617,16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" path="m611,881l597,870r-8,-12l583,844r-2,-12l583,818r8,-12l613,786r4,-4l617,689r-2,-2l599,671,585,655,567,638,551,618,536,598,520,580,504,560,492,540,480,523,470,505r-8,-18l456,471r-2,-16l454,441r8,-19l476,416r14,l506,422r14,7l532,435r6,-2l538,422r-6,-18l522,390,510,376,498,362r-8,-14l486,336r6,-16l504,305r20,-18l543,265r20,-22l579,223r8,-16l587,196r-10,-3l551,199r-27,10l500,221r-18,6l470,231r-12,2l450,229r-6,-12l438,199r-8,-24l420,148,408,115,394,84,378,54,363,28,347,10,334,r-4,l326,r-4,2l320,4,310,48r,73l312,196r-4,41l302,245r-10,12l282,267r-12,10l256,289r-14,12l228,312r-14,12l202,334r-12,10l180,354r-8,10l168,370r-2,6l168,382r6,2l184,386r12,2l208,388r12,l234,388r14,l262,388r12,l286,388r12,2l306,390r6,2l318,396r2,4l318,406r-4,6l304,425r-4,14l300,451r4,10l312,467r10,2l334,467r13,-6l360,455r7,2l376,465r3,14l379,497r-3,22l367,542r-12,26l341,594r-19,30l304,655r-20,32l266,717r-16,26l238,762r-8,16l228,788r4,8l242,804r12,6l268,816r12,4l292,824r8,4l302,834r4,14l306,868r-2,21l300,913r-12,24l272,959r-24,18l236,984r-14,8l208,998r-14,4l180,1008r-14,4l154,1016r-9,4l135,1024r-11,4l118,1034r-6,4l111,1044r-3,8l111,1060r6,10l129,1090r19,19l168,1127r22,16l212,1157r18,14l246,1179r12,6l264,1191r,8l260,1210r-8,13l242,1236r-12,14l216,1265r-12,13l196,1286r-10,9l174,1301r-12,8l150,1315r-11,7l124,1330r-13,4l96,1340r-12,6l72,1350r-12,4l50,1358r-10,2l32,1362r-6,l16,1364r-8,2l,1370r,8l,1388r8,14l22,1418r20,19l54,1449r12,10l78,1467r12,8l100,1481r11,6l123,1491r10,6l141,1499r9,2l160,1503r10,2l180,1505r8,-2l198,1503r8,-2l216,1499r12,-4l240,1493r12,-2l266,1489r12,-4l292,1485r12,-2l318,1483r12,l340,1485r9,4l357,1493r6,6l367,1505r5,10l372,1535r-5,19l361,1572r-10,16l340,1604r-14,10l312,1622r-18,2l292,1624r-4,2l284,1632r-4,4l280,1642r4,8l292,1659r16,10l322,1677r16,6l353,1689r2,l553,1689r10,-12l571,1663r2,-9l575,1650r2,l585,1650r14,2l613,1652r4,l617,887r-6,-6xe" fillcolor="white [3212]" stroked="f">
                  <v:path arrowok="t" o:connecttype="custom" o:connectlocs="922467,1320312;979625,1093383;874835,980712;762107,829955;720826,699829;825616,680786;828791,618896;781160,507812;919292,353882;831967,331665;714475,363403;647791,182495;530299,0;492194,76172;463615,407837;362001,495117;273088,577636;292141,612548;393755,615722;485843,618896;498545,653808;495370,741088;582694,725219;582694,860107;450913,1090209;362001,1250487;444562,1301269;485843,1377440;393755,1550414;285790,1599608;196878,1631347;176237,1682128;301667,1813842;419159,1890013;365176,1983641;276264,2064574;176237,2116942;79386,2155028;12702,2167723;34930,2250243;142895,2340697;223869,2378783;298492,2385130;381053,2369261;482668,2353392;566817,2369261;582694,2466063;495370,2573973;444562,2596190;511247,2661253;893888,2661253;928818,2618406;970099,1398070" o:connectangles="0,0,0,0,0,0,0,0,0,0,0,0,0,0,0,0,0,0,0,0,0,0,0,0,0,0,0,0,0,0,0,0,0,0,0,0,0,0,0,0,0,0,0,0,0,0,0,0,0,0,0,0,0"/>
                </v:shape>
                <v:shape id="Freeform 418" o:spid="_x0000_s1588" style="position:absolute;left:14097;top:28384;width:3016;height:3253;visibility:visible;mso-wrap-style:square;v-text-anchor:top" coordsize="190,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" path="m64,r,6l62,22,60,46,56,75r-8,29l38,136,22,162,,186r106,19l126,164r64,32l148,42,64,xe" fillcolor="#ed7d31 [3205]" stroked="f">
                  <v:path arrowok="t" o:connecttype="custom" o:connectlocs="101614,0;101614,9521;98439,34912;95263,72998;88912,119018;76211,165039;60333,215820;34930,257080;0,295166;168298,325317;200053,260254;301667,311035;234983,66650;101614,0" o:connectangles="0,0,0,0,0,0,0,0,0,0,0,0,0,0"/>
                </v:shape>
                <v:shape id="Freeform 419" o:spid="_x0000_s1589" style="position:absolute;left:9144;top:11430;width:9177;height:19360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" path="m9827,4270l9550,4123,9273,3943,9031,3770,8893,3574v-35,-77,-69,-153,-104,-230c8801,3257,8812,3169,8824,3082r34,l8927,3082r139,l9239,3066r207,-33l9654,2984r208,-58l10000,2877r,-66c9977,2806,9954,2800,9931,2795v-46,-22,-93,-43,-139,-65l9550,2648r-242,-99l9031,2418,8720,2270,8426,2107,8080,1918,7768,1705,7457,1475,7180,1213,6938,943,6730,648c6672,539,6615,429,6557,320,6522,213,6488,107,6453,r,16l6453,98v-11,41,-23,82,-34,123c6396,276,6372,330,6349,385v-23,66,-46,131,-69,197l6211,795v-35,82,-69,164,-104,246l5969,1279r-139,262l5623,1803v-69,85,-139,169,-208,254l5173,2320r-277,229l4550,2762r-346,164l3824,3066r1211,131l5035,3213v11,22,23,44,34,66l5069,3361r,114l5069,3623v-11,55,-23,109,-34,164c5012,3839,4988,3891,4965,3943v-34,60,-69,120,-103,180c4816,4189,4769,4254,4723,4320r-207,180l4204,4680r-311,172l3443,5016r-485,132l2336,5262r-675,82l1661,5361r35,32c1730,5407,1765,5420,1799,5434v17,17,35,33,52,50l1955,5541r173,66l2266,5689r208,81l2682,5852r207,74l3166,6000r277,82l3754,6148r312,65l4412,6262r346,33l4758,6311r,50c4735,6383,4712,6404,4689,6426v-23,33,-47,66,-70,99c4585,6569,4550,6612,4516,6656r-139,123l4170,6926r-208,148l3685,7221r-346,164l2958,7533r-449,139l1990,7803r-571,99l761,8000,,8066v12,5,23,11,35,16c46,8087,58,8093,69,8098v23,17,46,33,69,50c184,8170,231,8191,277,8213r138,66l588,8344r173,66l1003,8492r243,57l1488,8615r311,49l2059,8697r346,33l2716,8730r381,-17l3443,8664r381,-49l4204,8598r381,l4931,8598r346,33l5623,8680r346,66l6280,8811r312,82l6903,8992r277,98l7457,9189r277,98l7976,9385r277,90l8460,9574r173,65l8789,9705r208,65l9170,9820r173,49l9481,9902r173,32l9827,9967r173,17l10000,10000r,-5680l9827,4270xe" fillcolor="#a8d08d [1945]" stroked="f">
                  <v:path arrowok="t" o:connecttype="custom" o:connectlocs="901828,826687;876407,798227;850987,763378;828778,729885;816114,691939;806570,647410;809782,596686;812902,596686;819234,596686;831990,596686;847867,593588;866863,587199;885951,577713;905040,566484;917704,556997;917704,544219;911372,541122;898616,528537;876407,512662;854199,493495;828778,468133;800238,439480;773257,407922;741505,371331;712872,330094;684332,285565;658911,234841;636703,182568;617615,125455;601739,61953;592194,0;592194,3098;592194,18973;589074,42786;582650,74537;576318,112677;569986,153915;560442,201541;547778,247619;535021,298343;516025,349067;496937,398242;474728,449160;449308,493495;417555,534733;385803,566484;350930,593588;462064,618950;462064,622048;465184,634826;465184,650701;465184,672772;465184,701425;462064,733176;455640,763378;446188,798227;433432,836367;414435,871215;385803,906064;357262,939364;315965,971115;271457,996670;214376,1018741;152431,1034617;152431,1037908;155643,1044103;165095,1052041;169867,1061721;179411,1072756;195287,1085534;207952,1101410;227040,1117092;246128,1132967;265125,1147294;290545,1161620;315965,1177496;344506,1190274;373138,1202858;404891,1212344;436644,1218733;436644,1221831;436644,1231511;430311,1244095;423887,1263262;414435,1288624;401679,1312437;382683,1340897;363594,1369550;338174,1398010;306421,1429761;271457,1458414;230252,1485325;182623,1510687;130222,1529854;69837,1548827;0,1561605;3212,1564703;6332,1567800;12664,1577481;25420,1590065;38085,1602843;53961,1615427;69837,1628205;92046,1644080;114346,1655115;136554,1667893;165095,1677380;188955,1683769;220708,1690158;249248,1690158;284213,1686866;315965,1677380;350930,1667893;385803,1664602;420767,1664602;452520,1664602;484272,1670991;516025,1680478;547778,1693255;576318,1705840;604950,1721715;633491,1740882;658911,1759855;684332,1779022;709752,1797995;731961,1816968;757381,1834392;776378,1853559;792254,1866143;806570,1878921;825658,1891505;841535,1901185;857411,1910672;870075,1917061;885951,1923256;901828,1929645;917704,1932936;917704,1936034;917704,836367;901828,826687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rect id="Rectangle 3555" o:spid="_x0000_s1590" style="position:absolute;left:18288;top:20669;width:31;height: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" fillcolor="#70ad47 [3209]" stroked="f"/>
                <v:shape id="Freeform 421" o:spid="_x0000_s1591" style="position:absolute;left:14835;top:14859;width:3477;height:5792;visibility:visible;mso-wrap-style:square;v-text-anchor:top" coordsize="219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" path="m191,349l177,339,161,325,149,309,136,291,122,275,110,258,100,240,90,222,82,208,76,194,70,182r-4,-8l66,168r,-2l72,164r10,-2l94,160r12,-2l118,154r8,-4l128,147r-4,-4l114,135,102,117,88,95,76,69,64,43,54,22,48,6,46,,44,24r4,25l52,71r8,20l66,109r8,16l78,133r2,2l,168r2,26l10,216r12,22l34,256r18,17l70,289r20,14l112,317r20,12l151,339r18,8l185,353r16,6l211,363r6,2l219,365r,l205,359,191,349xe" fillcolor="#70ad47 [3209]" stroked="f">
                  <v:path arrowok="t" o:connecttype="custom" o:connectlocs="303255,553832;281027,537963;255623,515747;236570,490356;215930,461791;193702,436401;174649,409423;158772,380859;142895,352295;130193,330078;120667,307861;111141,288818;104790,276123;104790,266601;104790,263427;114316,260254;130193,257080;149246,253906;168298,250732;187351,244384;200053,238037;203228,233276;196877,226928;181000,214233;161948,185669;139719,150757;120667,109497;101614,68237;85737,34912;76211,9521;73035,0;69860,38086;76211,77759;82562,112671;95263,144409;104790,172973;117491,198364;123842,211059;127018,214233;0,266601;3175,307861;15877,342773;34930,377685;53983,406250;82562,433227;111141,458618;142895,480834;177825,503051;209579,522094;239746,537963;268325,550659;293728,560180;319132,569702;335009,576049;344536,579223;347711,579223;347711,579223;325483,569702;303255,553832" o:connectangles="0,0,0,0,0,0,0,0,0,0,0,0,0,0,0,0,0,0,0,0,0,0,0,0,0,0,0,0,0,0,0,0,0,0,0,0,0,0,0,0,0,0,0,0,0,0,0,0,0,0,0,0,0,0,0,0,0,0,0"/>
                </v:shape>
                <v:shape id="Freeform 422" o:spid="_x0000_s1592" style="position:absolute;left:16263;top:22002;width:1985;height:4761;visibility:visible;mso-wrap-style:square;v-text-anchor:top" coordsize="125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" path="m115,209l105,189,93,169,83,149,75,133,67,115,61,99,57,85,55,75r,-8l57,63r8,-6l77,49,87,39,99,30,109,18,117,8r4,-6l123,r-4,2l105,8,85,18,61,30,40,39,20,49,6,57,,63,2,75,8,99r12,34l34,171r17,40l73,249r26,31l125,300r,-77l115,209xe" fillcolor="#70ad47 [3209]" stroked="f">
                  <v:path arrowok="t" o:connecttype="custom" o:connectlocs="182588,331665;166711,299927;147658,268188;131781,236450;119079,211059;106377,182495;96851,157104;90500,134888;87325,119019;87325,106323;90500,99976;103202,90454;122254,77759;138132,61890;157184,47607;173061,28564;185763,12695;192114,3174;195290,0;188939,3174;166711,12695;134956,28564;96851,47607;63509,61890;31754,77759;9526,90454;0,99976;3175,119019;12702,157104;31754,211059;53982,271362;80974,334839;115904,395141;157184,444336;198465,476074;198465,353882;182588,331665" o:connectangles="0,0,0,0,0,0,0,0,0,0,0,0,0,0,0,0,0,0,0,0,0,0,0,0,0,0,0,0,0,0,0,0,0,0,0,0,0"/>
                </v:shape>
                <v:shape id="Freeform 423" o:spid="_x0000_s1593" style="position:absolute;left:14097;top:27051;width:3889;height:3078;visibility:visible;mso-wrap-style:square;v-text-anchor:top" coordsize="245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" path="m237,172r-6,-13l221,147,211,131,199,115,188,101,174,85,160,69,148,56,134,42,120,30,108,20,98,12,88,6,82,2,68,,54,2,40,8,28,14,18,22,8,28,2,34,,34r18,4l34,46r20,8l74,65,94,77r20,14l134,105r20,14l172,133r18,14l205,159r14,11l229,180r8,6l243,192r2,2l243,184r-6,-12xe" fillcolor="#70ad47 [3209]" stroked="f">
                  <v:path arrowok="t" o:connecttype="custom" o:connectlocs="376290,272949;366764,252319;350887,233276;335009,207886;315957,182495;298492,160278;276264,134888;254036,109497;234983,88867;212755,66650;190527,47607;171474,31738;155597,19043;139720,9521;130193,3174;107965,0;85737,3174;63509,12695;44456,22217;28579,34912;12702,44434;3175,53955;0,53955;28579,60303;53983,72998;85737,85693;117491,103149;149246,122192;181000,144409;212755,166626;244509,188843;273088,211059;301667,233276;325483,252319;347711,269775;363588,285644;376290,295166;385817,304687;388992,307861;385817,291992;376290,272949" o:connectangles="0,0,0,0,0,0,0,0,0,0,0,0,0,0,0,0,0,0,0,0,0,0,0,0,0,0,0,0,0,0,0,0,0,0,0,0,0,0,0,0,0"/>
                </v:shape>
                <v:shape id="Freeform 424" o:spid="_x0000_s1594" style="position:absolute;left:11620;top:5524;width:5986;height:6776;visibility:visible;mso-wrap-style:square;v-text-anchor:top" coordsize="377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" path="m228,239l149,r4,235l,338,167,328r-37,99l218,352r94,36l266,285,377,189,228,239xe" fillcolor="#ffc000 [3207]" stroked="f">
                  <v:path arrowok="t" o:connecttype="custom" o:connectlocs="362001,379272;236571,0;242922,372925;0,536377;265150,520508;206404,677612;346124,558593;495370,615722;422335,452270;598572,299927;362001,379272" o:connectangles="0,0,0,0,0,0,0,0,0,0,0"/>
                </v:shape>
                <v:shape id="Freeform 425" o:spid="_x0000_s1595" style="position:absolute;left:15430;top:23717;width:1159;height:1301;visibility:visible;mso-wrap-style:square;v-text-anchor:top" coordsize="73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" path="m69,20l65,14,59,10,53,4,47,2,38,,32,,24,2,18,6r-6,4l8,16,4,24,2,32,,39r,9l2,56r2,8l10,70r4,4l20,78r6,4l34,82r6,l48,80r7,-4l61,72r4,-6l69,60r4,-8l73,43r,-7l71,28,69,20xe" fillcolor="white [3212]" stroked="f">
                  <v:path arrowok="t" o:connecttype="custom" o:connectlocs="109553,31738;103202,22217;93676,15869;84149,6348;74623,3174;60334,0;50807,0;38105,3174;28579,9521;19053,15869;12702,25391;6351,38086;3175,50781;0,61890;0,76172;3175,88867;6351,101563;15877,111084;22228,117432;31755,123779;41281,130127;53983,130127;63509,130127;76211,126953;87325,120606;96851,114258;103202,104736;109553,95215;115904,82520;115904,68237;115904,57129;112729,44434;109553,31738" o:connectangles="0,0,0,0,0,0,0,0,0,0,0,0,0,0,0,0,0,0,0,0,0,0,0,0,0,0,0,0,0,0,0,0,0"/>
                </v:shape>
                <v:shape id="Freeform 426" o:spid="_x0000_s1596" style="position:absolute;left:11239;top:26479;width:1159;height:1317;visibility:visible;mso-wrap-style:square;v-text-anchor:top" coordsize="73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" path="m69,20l65,14,61,8,53,4,47,2,41,,33,,27,2,18,6r-4,4l8,16,4,24,2,32,,40r,8l2,56r4,7l8,71r6,4l21,79r6,2l35,83r6,l49,81r6,-4l61,73r4,-6l69,60r2,-8l73,44r,-8l71,28,69,20xe" fillcolor="white [3212]" stroked="f">
                  <v:path arrowok="t" o:connecttype="custom" o:connectlocs="109553,31738;103202,22217;96851,12695;84149,6348;74623,3174;65097,0;52395,0;42869,3174;28579,9521;22228,15869;12702,25391;6351,38086;3175,50781;0,63477;0,76172;3175,88867;9526,99976;12702,112671;22228,119019;33342,125366;42869,128540;55570,131714;65097,131714;77799,128540;87325,122193;96851,115845;103202,106323;109553,95215;112729,82520;115904,69824;115904,57129;112729,44434;109553,31738" o:connectangles="0,0,0,0,0,0,0,0,0,0,0,0,0,0,0,0,0,0,0,0,0,0,0,0,0,0,0,0,0,0,0,0,0"/>
                </v:shape>
                <v:shape id="Freeform 427" o:spid="_x0000_s1597" style="position:absolute;left:15621;top:28003;width:1143;height:1317;visibility:visible;mso-wrap-style:square;v-text-anchor:top" coordsize="72,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" path="m68,20l64,14,58,10,52,4,46,2,38,,32,2,24,4,18,8r-6,4l8,18,4,24,2,32,,41r,8l2,57r2,8l10,71r4,4l20,81r6,2l34,83r6,l48,83r6,-4l60,73r4,-6l68,61r2,-8l72,45r,-8l70,28,68,20xe" fillcolor="white [3212]" stroked="f">
                  <v:path arrowok="t" o:connecttype="custom" o:connectlocs="107965,31738;101614,22217;92088,15869;82562,6348;73035,3174;60333,0;50807,3174;38105,6348;28579,12695;19053,19043;12702,28564;6351,38086;3175,50781;0,65064;0,77759;3175,90454;6351,103150;15877,112671;22228,119019;31754,128540;41281,131714;53983,131714;63509,131714;76211,131714;85737,125366;95263,115845;101614,106323;107965,96802;111141,84107;114316,71411;114316,58716;111141,44434;107965,31738" o:connectangles="0,0,0,0,0,0,0,0,0,0,0,0,0,0,0,0,0,0,0,0,0,0,0,0,0,0,0,0,0,0,0,0,0"/>
                </v:shape>
                <v:shape id="Freeform 428" o:spid="_x0000_s1598" style="position:absolute;left:13144;top:22193;width:762;height:841;visibility:visible;mso-wrap-style:square;v-text-anchor:top" coordsize="48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" path="m44,12l42,8,40,4,34,2,30,,26,,22,,16,,12,4,8,6,6,10,2,14r,6l,23r,6l2,35r2,4l6,43r4,4l14,49r4,2l22,53r6,-2l32,51r4,-2l40,45r2,-4l46,37r,-4l48,27r,-5l46,18,44,12xe" fillcolor="white [3212]" stroked="f">
                  <v:path arrowok="t" o:connecttype="custom" o:connectlocs="69860,19043;66685,12695;63509,6348;53983,3174;47632,0;41281,0;34930,0;25404,0;19053,6348;12702,9521;9526,15869;3175,22217;3175,31738;0,36499;0,46020;3175,55542;6351,61889;9526,68237;15877,74585;22228,77758;28579,80932;34930,84106;44456,80932;50807,80932;57158,77758;63509,71411;66685,65063;73036,58716;73036,52368;76211,42846;76211,34912;73036,28564;69860,19043" o:connectangles="0,0,0,0,0,0,0,0,0,0,0,0,0,0,0,0,0,0,0,0,0,0,0,0,0,0,0,0,0,0,0,0,0"/>
                </v:shape>
                <v:shape id="Freeform 429" o:spid="_x0000_s1599" style="position:absolute;left:13906;top:19431;width:1127;height:1301;visibility:visible;mso-wrap-style:square;v-text-anchor:top" coordsize="71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" path="m67,20l63,14,57,8,51,4,45,2,37,,31,,23,2,17,6r-6,4l7,16,4,24,2,30,,38r,8l2,54r2,8l9,68r4,6l19,78r6,2l33,82r6,l47,80r6,-4l59,72r4,-6l67,60r2,-8l71,44r,-8l69,28,67,20xe" fillcolor="white [3212]" stroked="f">
                  <v:path arrowok="t" o:connecttype="custom" o:connectlocs="106377,31738;100026,22217;90500,12695;80974,6348;71447,3174;58746,0;49219,0;36518,3174;26991,9521;17465,15869;11114,25391;6351,38086;3175,47607;0,60303;0,72998;3175,85693;6351,98389;14289,107910;20640,117432;30167,123779;39693,126953;52395,130127;61921,130127;74623,126953;84149,120606;93675,114258;100026,104736;106377,95215;109553,82520;112728,69824;112728,57129;109553,44434;106377,31738" o:connectangles="0,0,0,0,0,0,0,0,0,0,0,0,0,0,0,0,0,0,0,0,0,0,0,0,0,0,0,0,0,0,0,0,0"/>
                </v:shape>
                <v:shape id="Freeform 430" o:spid="_x0000_s1600" style="position:absolute;left:14406;top:15621;width:1143;height:1301;visibility:visible;mso-wrap-style:square;v-text-anchor:top" coordsize="72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" path="m66,20l64,14,58,8,52,4,46,2,38,,32,,24,2,18,6r-6,4l8,16,4,24,,30r,8l,46r2,8l4,62r4,6l12,74r6,4l26,80r6,2l40,82r6,-2l54,76r4,-4l64,66r4,-6l70,52r2,-8l72,36,70,28,66,20xe" fillcolor="white [3212]" stroked="f">
                  <v:path arrowok="t" o:connecttype="custom" o:connectlocs="104790,31738;101614,22217;92088,12695;82562,6348;73035,3174;60333,0;50807,0;38105,3174;28579,9521;19053,15869;12702,25391;6351,38086;0,47607;0,60303;0,72998;3175,85693;6351,98389;12702,107910;19053,117432;28579,123779;41281,126953;50807,130127;63509,130127;73035,126953;85737,120606;92088,114258;101614,104736;107965,95215;111141,82520;114316,69824;114316,57129;111141,44434;104790,31738" o:connectangles="0,0,0,0,0,0,0,0,0,0,0,0,0,0,0,0,0,0,0,0,0,0,0,0,0,0,0,0,0,0,0,0,0"/>
                </v:shape>
                <v:shape id="Freeform 431" o:spid="_x0000_s1601" style="position:absolute;left:10001;top:17621;width:1143;height:1269;visibility:visible;mso-wrap-style:square;v-text-anchor:top" coordsize="72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" path="m66,20l64,14,58,8,52,4,47,,39,,31,,25,2,18,6r-6,4l8,14,4,22,2,28,,36r,8l2,52r2,8l8,66r4,6l20,76r7,2l33,80r8,l49,78r5,-4l58,70r6,-6l68,58r2,-8l72,42r,-8l70,26,66,20xe" fillcolor="white [3212]" stroked="f">
                  <v:path arrowok="t" o:connecttype="custom" o:connectlocs="104790,31738;101614,22217;92088,12695;82562,6348;74623,0;61921,0;49219,0;39693,3174;28579,9521;19053,15869;12702,22217;6351,34912;3175,44434;0,57129;0,69824;3175,82519;6351,95215;12702,104736;19053,114258;31754,120605;42869,123779;52395,126953;65097,126953;77798,123779;85737,117432;92088,111084;101614,101562;107965,92041;111141,79346;114316,66650;114316,53955;111141,41260;104790,31738" o:connectangles="0,0,0,0,0,0,0,0,0,0,0,0,0,0,0,0,0,0,0,0,0,0,0,0,0,0,0,0,0,0,0,0,0"/>
                </v:shape>
                <v:shape id="Freeform 432" o:spid="_x0000_s1602" style="position:absolute;top:21713;width:11510;height:2269;visibility:visible;mso-wrap-style:square;v-text-anchor:top" coordsize="719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" path="m52,65l88,57r36,-7l160,46r36,-2l234,42r36,l305,44r35,2l374,50r34,3l440,59r32,6l501,73r28,6l557,87r26,8l608,101r22,8l650,115r18,6l681,127r14,6l705,137r8,2l717,141r2,2l691,121,662,101,630,85,599,69,567,55,535,44,503,34,472,26,440,18,406,12,376,6,342,4,311,,280,,250,,218,,190,,160,2,134,6,106,8,81,12,57,16,34,22,12,26,,30,,81,16,75,52,65xe" fillcolor="white [3212]" stroked="f">
                  <v:path arrowok="t" o:connecttype="custom" o:connectlocs="83249,103150;140883,90454;198518,79346;256152,72998;313786,69824;374622,66650;432256,66650;488289,69824;544323,72998;598755,79346;653187,84107;704417,93628;755648,103150;802075,115845;846902,125366;891728,138062;933353,150757;973377,160279;1008598,172974;1040617,182495;1069434,192017;1090246,201538;1112659,211060;1128669,217408;1141476,220581;1147880,223755;1151082,226929;1106255,192017;1059828,160279;1008598,134888;958968,109497;907738,87280;856507,69824;805277,53955;755648,41260;704417,28564;649985,19043;601957,9521;547524,6348;497895,0;448266,0;400237,0;349007,0;304180,0;256152,3174;214527,9521;169701,12695;129677,19043;91254,25391;54432,34912;19211,41260;0,47607;0,128540;25615,119019;83249,103150" o:connectangles="0,0,0,0,0,0,0,0,0,0,0,0,0,0,0,0,0,0,0,0,0,0,0,0,0,0,0,0,0,0,0,0,0,0,0,0,0,0,0,0,0,0,0,0,0,0,0,0,0,0,0,0,0,0,0"/>
                </v:shape>
                <v:shape id="Freeform 433" o:spid="_x0000_s1603" style="position:absolute;left:10096;top:15144;width:175;height:191;visibility:visible;mso-wrap-style:square;v-text-anchor:top" coordsize="11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" path="m9,l5,,2,,,2,,4,,6,,8r,2l2,12r3,l9,12r2,-2l11,8r,-2l11,4r,-2l9,xe" fillcolor="white [3212]" stroked="f">
                  <v:path arrowok="t" o:connecttype="custom" o:connectlocs="14290,0;7939,0;3175,0;0,3174;0,6348;0,9522;0,12695;0,15869;3175,19043;7939,19043;14290,19043;17465,15869;17465,12695;17465,9522;17465,6348;17465,3174;14290,0" o:connectangles="0,0,0,0,0,0,0,0,0,0,0,0,0,0,0,0,0"/>
                </v:shape>
                <v:shape id="Freeform 434" o:spid="_x0000_s1604" style="position:absolute;left:8763;top:11715;width:476;height:492;visibility:visible;mso-wrap-style:square;v-text-anchor:top" coordsize="30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" path="m26,6l20,2,14,,9,2,5,6,3,9,,15r3,6l5,27r4,4l14,31r6,l26,27r2,-6l30,15,28,9,26,6xe" fillcolor="white [3212]" stroked="f">
                  <v:path arrowok="t" o:connecttype="custom" o:connectlocs="41281,9521;31755,3174;22228,0;14290,3174;7939,9521;4763,14282;0,23804;4763,33325;7939,42846;14290,49194;22228,49194;31755,49194;41281,42846;44457,33325;47632,23804;44457,14282;41281,9521" o:connectangles="0,0,0,0,0,0,0,0,0,0,0,0,0,0,0,0,0"/>
                </v:shape>
                <v:shape id="Freeform 435" o:spid="_x0000_s1605" style="position:absolute;left:5334;top:13049;width:444;height:476;visibility:visible;mso-wrap-style:square;v-text-anchor:top" coordsize="28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" path="m24,4l20,,14,,8,,4,4,,8r,8l,22r4,4l8,30r6,l20,30r4,-4l26,22r2,-6l26,8,24,4xe" fillcolor="white [3212]" stroked="f">
                  <v:path arrowok="t" o:connecttype="custom" o:connectlocs="38105,6348;31754,0;22228,0;12702,0;6351,6348;0,12695;0,25390;0,34912;6351,41259;12702,47607;22228,47607;31754,47607;38105,41259;41281,34912;44456,25390;41281,12695;38105,6348" o:connectangles="0,0,0,0,0,0,0,0,0,0,0,0,0,0,0,0,0"/>
                </v:shape>
                <v:shape id="Freeform 436" o:spid="_x0000_s1606" style="position:absolute;left:11620;top:16478;width:699;height:777;visibility:visible;mso-wrap-style:square;v-text-anchor:top" coordsize="44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" path="m38,8l32,2,22,,14,2,8,8,2,16,,26r2,8l8,42r6,5l22,49,32,47r6,-5l42,34r2,-8l42,16,38,8xe" fillcolor="white [3212]" stroked="f">
                  <v:path arrowok="t" o:connecttype="custom" o:connectlocs="60334,12695;50807,3174;34930,0;22228,3174;12702,12695;3175,25391;0,41260;3175,53955;12702,66651;22228,74585;34930,77759;50807,74585;60334,66651;66685,53955;69860,41260;66685,25391;60334,12695" o:connectangles="0,0,0,0,0,0,0,0,0,0,0,0,0,0,0,0,0"/>
                </v:shape>
                <v:shape id="Freeform 437" o:spid="_x0000_s1607" style="position:absolute;left:14097;top:14001;width:571;height:603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" path="m32,4l26,,18,,12,,6,4,2,12,,18r2,8l6,32r6,4l18,38r8,-2l32,32r4,-6l36,18r,-6l32,4xe" fillcolor="white [3212]" stroked="f">
                  <v:path arrowok="t" o:connecttype="custom" o:connectlocs="50807,6348;41281,0;28579,0;19053,0;9526,6348;3175,19043;0,28565;3175,41260;9526,50781;19053,57129;28579,60303;41281,57129;50807,50781;57158,41260;57158,28565;57158,19043;50807,6348" o:connectangles="0,0,0,0,0,0,0,0,0,0,0,0,0,0,0,0,0"/>
                </v:shape>
                <v:shape id="Freeform 438" o:spid="_x0000_s1608" style="position:absolute;left:12382;top:12382;width:413;height:444;visibility:visible;mso-wrap-style:square;v-text-anchor:top" coordsize="26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" path="m22,4l18,,12,,8,,4,4,2,8,,14r2,6l4,24r4,2l12,28r6,-2l22,24r2,-4l26,14,24,8,22,4xe" fillcolor="white [3212]" stroked="f">
                  <v:path arrowok="t" o:connecttype="custom" o:connectlocs="34930,6348;28579,0;19053,0;12702,0;6351,6348;3175,12695;0,22217;3175,31739;6351,38086;12702,41260;19053,44434;28579,41260;34930,38086;38106,31739;41281,22217;38106,12695;34930,6348" o:connectangles="0,0,0,0,0,0,0,0,0,0,0,0,0,0,0,0,0"/>
                </v:shape>
                <v:shape id="Freeform 439" o:spid="_x0000_s1609" style="position:absolute;left:10191;top:19431;width:381;height:476;visibility:visible;mso-wrap-style:square;v-text-anchor:top" coordsize="24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" path="m22,6l16,2,12,,6,2,2,6,,10r,6l,20r2,6l6,28r6,2l16,28r6,-2l24,20r,-4l24,10,22,6xe" fillcolor="white [3212]" stroked="f">
                  <v:path arrowok="t" o:connecttype="custom" o:connectlocs="34930,9521;25403,3174;19053,0;9526,3174;3175,9521;0,15869;0,25390;0,31738;3175,41259;9526,44433;19053,47607;25403,44433;34930,41259;38105,31738;38105,25390;38105,15869;34930,9521" o:connectangles="0,0,0,0,0,0,0,0,0,0,0,0,0,0,0,0,0"/>
                </v:shape>
                <v:shape id="Freeform 440" o:spid="_x0000_s1610" style="position:absolute;left:11525;top:2762;width:159;height:190;visibility:visible;mso-wrap-style:square;v-text-anchor:top" coordsize="10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" path="m8,l4,,2,,,2,,4,,6,,8r,2l2,12r2,l8,12r2,-2l10,8r,-2l10,4r,-2l8,xe" fillcolor="white [3212]" stroked="f">
                  <v:path arrowok="t" o:connecttype="custom" o:connectlocs="12702,0;6351,0;3175,0;0,3174;0,6348;0,9522;0,12695;0,15869;3175,19043;6351,19043;12702,19043;15877,15869;15877,12695;15877,9522;15877,6348;15877,3174;12702,0" o:connectangles="0,0,0,0,0,0,0,0,0,0,0,0,0,0,0,0,0"/>
                </v:shape>
                <v:shape id="Freeform 441" o:spid="_x0000_s1611" style="position:absolute;left:6762;top:666;width:445;height:476;visibility:visible;mso-wrap-style:square;v-text-anchor:top" coordsize="28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" path="m24,4l20,,14,,8,,4,4,,8r,8l,22r4,4l8,30r6,l20,30r4,-4l26,22r2,-6l26,8,24,4xe" fillcolor="white [3212]" stroked="f">
                  <v:path arrowok="t" o:connecttype="custom" o:connectlocs="38105,6348;31754,0;22228,0;12702,0;6351,6348;0,12695;0,25390;0,34912;6351,41259;12702,47607;22228,47607;31754,47607;38105,41259;41281,34912;44456,25390;41281,12695;38105,6348" o:connectangles="0,0,0,0,0,0,0,0,0,0,0,0,0,0,0,0,0"/>
                </v:shape>
                <v:shape id="Freeform 442" o:spid="_x0000_s1612" style="position:absolute;left:14382;top:3048;width:699;height:793;visibility:visible;mso-wrap-style:square;v-text-anchor:top" coordsize="44,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" path="m38,8l32,2,22,,14,2,8,8,2,16,,26r2,8l8,42r6,6l22,50,32,48r6,-6l42,34r2,-8l42,16,38,8xe" fillcolor="white [3212]" stroked="f">
                  <v:path arrowok="t" o:connecttype="custom" o:connectlocs="60334,12695;50807,3174;34930,0;22228,3174;12702,12695;3175,25391;0,41260;3175,53955;12702,66651;22228,76172;34930,79346;50807,76172;60334,66651;66685,53955;69860,41260;66685,25391;60334,12695" o:connectangles="0,0,0,0,0,0,0,0,0,0,0,0,0,0,0,0,0"/>
                </v:shape>
                <v:shape id="Freeform 443" o:spid="_x0000_s1613" style="position:absolute;left:15621;top:1619;width:571;height:603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" path="m32,4l26,,18,,12,,6,4,2,12,,18r2,8l6,32r6,4l18,38r8,-2l32,32r4,-6l36,18r,-6l32,4xe" fillcolor="white [3212]" stroked="f">
                  <v:path arrowok="t" o:connecttype="custom" o:connectlocs="50807,6348;41281,0;28579,0;19053,0;9526,6348;3175,19043;0,28565;3175,41260;9526,50781;19053,57129;28579,60303;41281,57129;50807,50781;57158,41260;57158,28565;57158,19043;50807,6348" o:connectangles="0,0,0,0,0,0,0,0,0,0,0,0,0,0,0,0,0"/>
                </v:shape>
                <v:shape id="Freeform 444" o:spid="_x0000_s1614" style="position:absolute;left:11620;top:7048;width:397;height:492;visibility:visible;mso-wrap-style:square;v-text-anchor:top" coordsize="25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" path="m23,7l17,2,13,,6,2,3,7,,11r,6l,21r3,6l6,29r7,2l17,29r6,-2l25,21r,-4l25,11,23,7xe" fillcolor="white [3212]" stroked="f">
                  <v:path arrowok="t" o:connecttype="custom" o:connectlocs="36518,11108;26991,3174;20640,0;9526,3174;4763,11108;0,17456;0,26977;0,33325;4763,42846;9526,46020;20640,49194;26991,46020;36518,42846;39693,33325;39693,26977;39693,17456;36518,11108" o:connectangles="0,0,0,0,0,0,0,0,0,0,0,0,0,0,0,0,0"/>
                </v:shape>
                <v:shape id="Freeform 445" o:spid="_x0000_s1615" style="position:absolute;top:9140;width:6382;height:11617;visibility:visible;mso-wrap-style:square;v-text-anchor:top" coordsize="396,7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" path="m20,664r16,l53,664r14,l79,664r15,l102,664r4,2l104,668r-6,6l92,682r-5,10l81,704r,12l87,724r9,4l110,730r16,2l144,732r18,-2l176,732r12,-2l192,724r2,-10l194,704r-4,-10l188,684r-4,-6l182,676r-2,-14l180,652r6,-8l194,640r10,-2l216,638r14,l247,640r16,4l281,648r17,2l316,654r18,2l350,658r14,l378,656r10,-4l394,646r2,-6l394,634r-4,-8l384,619r-10,-8l364,601,352,591r-12,-8l328,573,316,563r-12,-8l294,547r-9,-8l277,531,267,517r-8,-11l255,492r,-12l261,468r8,-8l283,452r19,-6l316,438r6,-8l316,420,306,410,290,398,271,385,251,371,232,355,218,339,206,325r-6,-14l196,299r,-10l198,280r6,-6l210,268r8,-4l226,260r6,-2l236,254r,-4l232,244r-6,-10l214,224,198,208,184,186,170,161,160,133,148,105,142,81,136,60,134,44r,-12l130,22,124,12,118,4,114,r-6,l106,4r,8l104,30,96,58,85,91,71,127,55,165,36,196,24,220,12,234r-6,8l,248r,l,266r,l6,274r8,8l24,293r12,18l34,331,24,349,8,367,,375,,480r10,8l20,502r4,6l22,517r-6,6l8,531,,537,,662r2,l20,664xe" fillcolor="white [3212]" stroked="f">
                  <v:path arrowok="t" o:connecttype="custom" o:connectlocs="85422,1053710;151503,1053710;167620,1060058;140220,1098143;140220,1148925;203078,1161620;283664,1161620;312676,1133056;303005,1085448;290111,1050536;312676,1015624;370698,1012450;452896,1028319;538318,1041015;609234,1041015;638245,1015624;618904,982299;567329,937865;509307,893432;459343,855346;417438,802978;420661,742675;486742,707763;509307,666503;436779,610961;351357,537963;315899,474487;328793,434814;364251,412597;380368,396728;344910,355468;273994,255493;228866,128540;215972,50781;190184,6348;170843,6348;154726,92041;88645,261841;19341,371338;0,393554;9670,434814;58022,493530;12894,582397;16117,774413;35458,820434;0,852172;32235,1053710" o:connectangles="0,0,0,0,0,0,0,0,0,0,0,0,0,0,0,0,0,0,0,0,0,0,0,0,0,0,0,0,0,0,0,0,0,0,0,0,0,0,0,0,0,0,0,0,0,0,0"/>
                </v:shape>
                <v:shape id="Freeform 446" o:spid="_x0000_s1616" style="position:absolute;left:1714;top:18669;width:1048;height:1761;visibility:visible;mso-wrap-style:square;v-text-anchor:top" coordsize="66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" path="m22,r,10l18,37,12,71,,99r36,12l44,89r22,16l52,22,22,xe" fillcolor="#ed7d31 [3205]" stroked="f">
                  <v:path arrowok="t" o:connecttype="custom" o:connectlocs="34930,0;34930,15869;28579,58716;19053,112671;0,157104;57158,176147;69860,141235;104790,166626;82562,34912;34930,0" o:connectangles="0,0,0,0,0,0,0,0,0,0"/>
                </v:shape>
                <v:shape id="Freeform 447" o:spid="_x0000_s1617" style="position:absolute;top:9523;width:5858;height:9855;visibility:visible;mso-wrap-style:square;v-text-anchor:top" coordsize="363,6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" path="m94,621r4,-2l104,617r8,-2l122,611r14,-2l150,605r16,-2l184,601r22,-2l228,599r24,l278,599r25,2l331,605r32,6l357,607,341,596,319,578,293,554,270,526,250,493,238,458r,-38l301,406r-6,-4l282,394,262,380,240,361,216,337,194,309,178,277r-8,-33l220,222r-4,l208,218,194,208,178,190,160,162,144,123,130,69,120,r,8l118,32r-8,31l102,103,88,143,71,180,46,212,18,230r51,18l69,254r,11l65,287r-4,24l51,337,36,365,14,388,,396r,22l28,440r2,2l32,444r4,4l38,454r4,6l46,470r,8l46,490r-6,12l34,514,24,527,8,540,,546r,65l92,621r2,xe" fillcolor="#a8d08d [1945]" stroked="f">
                  <v:path arrowok="t" o:connecttype="custom" o:connectlocs="158166,982299;180761,975952;219496,966430;267914,956909;332472,950561;406713,950561;489024,953735;585860,969604;550353,945800;472884,879150;403485,782348;384118,666503;476112,637939;422852,603027;348611,534790;287281,439575;355067,352295;335699,345947;287281,301513;232407,195190;193673,0;190445,50781;164622,163452;114590,285644;29051,364990;111362,403076;104906,455444;82311,534790;22595,615722;0,663330;48418,701416;58102,710937;67785,729980;74241,758544;64558,796630;38735,836303;0,866455;148482,985473" o:connectangles="0,0,0,0,0,0,0,0,0,0,0,0,0,0,0,0,0,0,0,0,0,0,0,0,0,0,0,0,0,0,0,0,0,0,0,0,0,0"/>
                </v:shape>
                <v:shape id="Freeform 448" o:spid="_x0000_s1618" style="position:absolute;left:2000;top:12001;width:508;height:1079;visibility:visible;mso-wrap-style:square;v-text-anchor:top" coordsize="32,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" path="m22,44l18,34,12,24,8,16,4,8,2,r,l,32,4,52r8,12l14,68,32,56,28,52,22,44xe" fillcolor="#70ad47 [3209]" stroked="f">
                  <v:path arrowok="t" o:connecttype="custom" o:connectlocs="34930,69824;28579,53955;19053,38086;12702,25391;6351,12695;3175,0;3175,0;0,50781;6351,82519;19053,101562;22228,107910;50807,88867;44456,82519;34930,69824" o:connectangles="0,0,0,0,0,0,0,0,0,0,0,0,0,0"/>
                </v:shape>
                <v:shape id="Freeform 449" o:spid="_x0000_s1619" style="position:absolute;left:2381;top:13906;width:1222;height:1920;visibility:visible;mso-wrap-style:square;v-text-anchor:top" coordsize="77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" path="m48,88l34,70,24,50,14,32,8,16,4,4,2,,,16,2,34,6,52r6,18l18,84r6,12l28,105r2,2l30,121r10,l48,121r9,-2l63,117r6,-2l73,113r2,l77,113,63,103,48,88xe" fillcolor="#70ad47 [3209]" stroked="f">
                  <v:path arrowok="t" o:connecttype="custom" o:connectlocs="76211,139648;53983,111084;38105,79345;22228,50781;12702,25391;6351,6348;3175,0;0,25391;3175,53955;9526,82519;19053,111084;28579,133300;38105,152343;44456,166625;47632,169799;47632,192016;63509,192016;76211,192016;90500,188842;100027,185668;109553,182495;115904,179321;119080,179321;122255,179321;100027,163452;76211,139648" o:connectangles="0,0,0,0,0,0,0,0,0,0,0,0,0,0,0,0,0,0,0,0,0,0,0,0,0,0"/>
                </v:shape>
                <v:shape id="Freeform 450" o:spid="_x0000_s1620" style="position:absolute;left:1809;top:16573;width:2366;height:2333;visibility:visible;mso-wrap-style:square;v-text-anchor:top" coordsize="149,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" path="m110,83l102,61,96,43,94,26r,-12l96,4,96,,88,16,82,34,80,49r,18l82,83r2,10l86,103r2,2l72,107r-16,4l42,119r-14,6l16,133r-8,8l2,145,,147r6,-4l14,139r10,-2l34,133r12,-2l58,129r12,-2l84,127r12,-2l108,123r10,l128,123r9,-2l143,121r4,l149,121,126,103,110,83xe" fillcolor="#70ad47 [3209]" stroked="f">
                  <v:path arrowok="t" o:connecttype="custom" o:connectlocs="174650,131714;161948,96802;152422,68237;149246,41260;149246,22217;152422,6348;152422,0;139720,25391;130193,53955;127018,77759;127018,106323;130193,131714;133369,147583;136544,163452;139720,166626;114316,169800;88913,176147;66684,188842;44456,198364;25404,211059;12702,223755;3175,230102;0,233276;9526,226928;22228,220581;38105,217407;53983,211059;73035,207885;92088,204712;111141,201538;133369,201538;152422,198364;171474,195190;187352,195190;203229,195190;217518,192016;227045,192016;233396,192016;236571,192016;200053,163452;174650,131714" o:connectangles="0,0,0,0,0,0,0,0,0,0,0,0,0,0,0,0,0,0,0,0,0,0,0,0,0,0,0,0,0,0,0,0,0,0,0,0,0,0,0,0,0"/>
                </v:shape>
                <v:shape id="Freeform 451" o:spid="_x0000_s1621" style="position:absolute;left:3429;top:4857;width:206;height:222;visibility:visible;mso-wrap-style:square;v-text-anchor:top" coordsize="13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" path="m11,2l9,2,7,,5,2,2,2,,4,,6r,4l2,12r3,2l7,14r2,l11,12r2,-2l13,6r,-2l11,2xe" fillcolor="white [3212]" stroked="f">
                  <v:path arrowok="t" o:connecttype="custom" o:connectlocs="17465,3174;14289,3174;11114,0;7938,3174;3175,3174;0,6348;0,9522;0,15869;3175,19043;7938,22217;11114,22217;14289,22217;17465,19043;20640,15869;20640,9522;20640,6348;17465,3174" o:connectangles="0,0,0,0,0,0,0,0,0,0,0,0,0,0,0,0,0"/>
                </v:shape>
                <v:shape id="Freeform 452" o:spid="_x0000_s1622" style="position:absolute;left:5810;top:9525;width:508;height:571;visibility:visible;mso-wrap-style:square;v-text-anchor:top" coordsize="32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" path="m26,6l22,2,16,,10,2,4,6,,12r,6l,24r4,6l10,34r6,2l22,34r4,-4l30,24r2,-6l30,12,26,6xe" fillcolor="white [3212]" stroked="f">
                  <v:path arrowok="t" o:connecttype="custom" o:connectlocs="41281,9522;34930,3174;25404,0;15877,3174;6351,9522;0,19043;0,28565;0,38086;6351,47608;15877,53955;25404,57129;34930,53955;41281,47608;47632,38086;50807,28565;47632,19043;41281,9522" o:connectangles="0,0,0,0,0,0,0,0,0,0,0,0,0,0,0,0,0"/>
                </v:shape>
                <v:shape id="Freeform 453" o:spid="_x0000_s1623" style="position:absolute;left:3810;top:11525;width:476;height:492;visibility:visible;mso-wrap-style:square;v-text-anchor:top" coordsize="30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" path="m26,4l20,2,14,,8,2,4,4,2,10,,16r2,5l4,27r4,2l14,31r6,-2l26,27r2,-6l30,16,28,10,26,4xe" fillcolor="white [3212]" stroked="f">
                  <v:path arrowok="t" o:connecttype="custom" o:connectlocs="41281,6348;31755,3174;22228,0;12702,3174;6351,6348;3175,15869;0,25390;3175,33325;6351,42846;12702,46020;22228,49194;31755,46020;41281,42846;44457,33325;47632,25390;44457,15869;41281,6348" o:connectangles="0,0,0,0,0,0,0,0,0,0,0,0,0,0,0,0,0"/>
                </v:shape>
                <v:shape id="Freeform 454" o:spid="_x0000_s1624" style="position:absolute;left:381;top:8001;width:285;height:238;visibility:visible;mso-wrap-style:square;v-text-anchor:top" coordsize="18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" path="m14,2l12,,8,,4,,2,2,,4,,8r,4l2,14r2,1l8,15r4,l14,14r2,-2l18,8,16,4,14,2xe" fillcolor="white [3212]" stroked="f">
                  <v:path arrowok="t" o:connecttype="custom" o:connectlocs="22228,3174;19053,0;12702,0;6351,0;3175,3174;0,6348;0,12695;0,19043;3175,22217;6351,23804;12702,23804;19053,23804;22228,22217;25404,19043;28579,12695;25404,6348;22228,3174" o:connectangles="0,0,0,0,0,0,0,0,0,0,0,0,0,0,0,0,0"/>
                </v:shape>
                <v:shape id="Freeform 455" o:spid="_x0000_s1625" style="position:absolute;left:2762;top:14287;width:524;height:571;visibility:visible;mso-wrap-style:square;v-text-anchor:top" coordsize="33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" path="m27,6l22,2,16,,10,2,4,6,,12r,6l,24r4,6l10,34r6,2l22,34r5,-4l31,24r2,-6l31,12,27,6xe" fillcolor="white [3212]" stroked="f">
                  <v:path arrowok="t" o:connecttype="custom" o:connectlocs="42869,9522;34930,3174;25404,0;15877,3174;6351,9522;0,19043;0,28565;0,38086;6351,47608;15877,53955;25404,57129;34930,53955;42869,47608;49220,38086;52395,28565;49220,19043;42869,9522" o:connectangles="0,0,0,0,0,0,0,0,0,0,0,0,0,0,0,0,0"/>
                </v:shape>
                <v:shape id="Freeform 456" o:spid="_x0000_s1626" style="position:absolute;left:8477;top:5429;width:794;height:825;visibility:visible;mso-wrap-style:square;v-text-anchor:top" coordsize="50,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" path="m42,6l34,2,24,,16,2,8,6,2,16,,26,2,36r6,8l16,50r8,2l34,50r8,-6l48,36,50,26,48,16,42,6xe" fillcolor="white [3212]" stroked="f">
                  <v:path arrowok="t" o:connecttype="custom" o:connectlocs="66684,9521;53982,3174;38105,0;25404,3174;12702,9521;3175,25390;0,41260;3175,57129;12702,69824;25404,79345;38105,82519;53982,79345;66684,69824;76211,57129;79386,41260;76211,25390;66684,9521" o:connectangles="0,0,0,0,0,0,0,0,0,0,0,0,0,0,0,0,0"/>
                </v:shape>
              </v:group>
              <w10:wrap anchorx="page" anchory="page"/>
              <w10:anchorlock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80E08D66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2DF0A9C8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2D50E1A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2E109FBC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A50665F8"/>
    <w:lvl w:ilvl="0">
      <w:start w:val="1"/>
      <w:numFmt w:val="bullet"/>
      <w:pStyle w:val="ListBullet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0A98E46E"/>
    <w:lvl w:ilvl="0">
      <w:start w:val="1"/>
      <w:numFmt w:val="bullet"/>
      <w:pStyle w:val="ListBullet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2C8AF20A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FCAF87C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ACC3E8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E14ED58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displayBackgroundShape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A30AC"/>
    <w:rsid w:val="0001310F"/>
    <w:rsid w:val="00021728"/>
    <w:rsid w:val="00037489"/>
    <w:rsid w:val="00073B09"/>
    <w:rsid w:val="00134AC7"/>
    <w:rsid w:val="00162117"/>
    <w:rsid w:val="0020662C"/>
    <w:rsid w:val="0022399F"/>
    <w:rsid w:val="002F2882"/>
    <w:rsid w:val="002F7B83"/>
    <w:rsid w:val="004319B1"/>
    <w:rsid w:val="00452090"/>
    <w:rsid w:val="00454A5D"/>
    <w:rsid w:val="00465CA3"/>
    <w:rsid w:val="004D4112"/>
    <w:rsid w:val="005150C1"/>
    <w:rsid w:val="00592B3E"/>
    <w:rsid w:val="005E0E7D"/>
    <w:rsid w:val="00605207"/>
    <w:rsid w:val="0061223F"/>
    <w:rsid w:val="00617E2A"/>
    <w:rsid w:val="006F2476"/>
    <w:rsid w:val="007119D7"/>
    <w:rsid w:val="00775D61"/>
    <w:rsid w:val="00796F80"/>
    <w:rsid w:val="007B05BF"/>
    <w:rsid w:val="007F3758"/>
    <w:rsid w:val="0082172B"/>
    <w:rsid w:val="008501ED"/>
    <w:rsid w:val="008A30AC"/>
    <w:rsid w:val="008D6289"/>
    <w:rsid w:val="008F51B9"/>
    <w:rsid w:val="00996631"/>
    <w:rsid w:val="009D3EA9"/>
    <w:rsid w:val="009D4F31"/>
    <w:rsid w:val="00A173DF"/>
    <w:rsid w:val="00A876F8"/>
    <w:rsid w:val="00B241BE"/>
    <w:rsid w:val="00B40D81"/>
    <w:rsid w:val="00B44A0A"/>
    <w:rsid w:val="00B554A2"/>
    <w:rsid w:val="00BA450E"/>
    <w:rsid w:val="00C51E9B"/>
    <w:rsid w:val="00C55314"/>
    <w:rsid w:val="00C6715E"/>
    <w:rsid w:val="00C81CE0"/>
    <w:rsid w:val="00D05DE0"/>
    <w:rsid w:val="00D654EA"/>
    <w:rsid w:val="00D7049F"/>
    <w:rsid w:val="00E31A89"/>
    <w:rsid w:val="00E51036"/>
    <w:rsid w:val="00EB65BC"/>
    <w:rsid w:val="00F53D16"/>
    <w:rsid w:val="00F734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3BE9FBCA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color w:val="323E4F" w:themeColor="text2" w:themeShade="BF"/>
        <w:sz w:val="24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semiHidden="1" w:uiPriority="36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B554A2"/>
  </w:style>
  <w:style w:type="paragraph" w:styleId="Heading1">
    <w:name w:val="heading 1"/>
    <w:basedOn w:val="Normal"/>
    <w:link w:val="Heading1Char"/>
    <w:uiPriority w:val="1"/>
    <w:qFormat/>
    <w:rsid w:val="00996631"/>
    <w:pPr>
      <w:ind w:right="1253"/>
      <w:contextualSpacing/>
      <w:outlineLvl w:val="0"/>
    </w:pPr>
    <w:rPr>
      <w:rFonts w:asciiTheme="majorHAnsi" w:eastAsiaTheme="majorEastAsia" w:hAnsiTheme="majorHAnsi" w:cstheme="majorBidi"/>
      <w:b/>
      <w:bCs/>
      <w:i/>
      <w:iCs/>
      <w:color w:val="44546A" w:themeColor="text2"/>
      <w:sz w:val="28"/>
      <w:szCs w:val="28"/>
    </w:rPr>
  </w:style>
  <w:style w:type="paragraph" w:styleId="Heading2">
    <w:name w:val="heading 2"/>
    <w:basedOn w:val="Normal"/>
    <w:link w:val="Heading2Char"/>
    <w:uiPriority w:val="1"/>
    <w:unhideWhenUsed/>
    <w:qFormat/>
    <w:rsid w:val="00465CA3"/>
    <w:pPr>
      <w:keepNext/>
      <w:keepLines/>
      <w:spacing w:before="40" w:after="240"/>
      <w:contextualSpacing/>
      <w:outlineLvl w:val="1"/>
    </w:pPr>
    <w:rPr>
      <w:rFonts w:asciiTheme="majorHAnsi" w:eastAsiaTheme="majorEastAsia" w:hAnsiTheme="majorHAnsi" w:cstheme="majorBidi"/>
      <w:b/>
      <w:bCs/>
    </w:rPr>
  </w:style>
  <w:style w:type="paragraph" w:styleId="Heading3">
    <w:name w:val="heading 3"/>
    <w:basedOn w:val="Normal"/>
    <w:link w:val="Heading3Char"/>
    <w:uiPriority w:val="1"/>
    <w:unhideWhenUsed/>
    <w:qFormat/>
    <w:rsid w:val="00465CA3"/>
    <w:pPr>
      <w:keepNext/>
      <w:keepLines/>
      <w:spacing w:before="40"/>
      <w:ind w:left="288"/>
      <w:outlineLvl w:val="2"/>
    </w:pPr>
    <w:rPr>
      <w:rFonts w:asciiTheme="majorHAnsi" w:eastAsiaTheme="majorEastAsia" w:hAnsiTheme="majorHAnsi" w:cstheme="majorBidi"/>
      <w:i/>
      <w:iCs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F7B83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2399F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2399F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2399F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2399F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2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2399F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2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character" w:customStyle="1" w:styleId="Heading2Char">
    <w:name w:val="Heading 2 Char"/>
    <w:basedOn w:val="DefaultParagraphFont"/>
    <w:link w:val="Heading2"/>
    <w:uiPriority w:val="1"/>
    <w:rsid w:val="00465CA3"/>
    <w:rPr>
      <w:rFonts w:asciiTheme="majorHAnsi" w:eastAsiaTheme="majorEastAsia" w:hAnsiTheme="majorHAnsi" w:cstheme="majorBidi"/>
      <w:b/>
      <w:bCs/>
    </w:rPr>
  </w:style>
  <w:style w:type="character" w:customStyle="1" w:styleId="Heading1Char">
    <w:name w:val="Heading 1 Char"/>
    <w:basedOn w:val="DefaultParagraphFont"/>
    <w:link w:val="Heading1"/>
    <w:uiPriority w:val="1"/>
    <w:rsid w:val="00996631"/>
    <w:rPr>
      <w:rFonts w:asciiTheme="majorHAnsi" w:eastAsiaTheme="majorEastAsia" w:hAnsiTheme="majorHAnsi" w:cstheme="majorBidi"/>
      <w:b/>
      <w:bCs/>
      <w:i/>
      <w:iCs/>
      <w:color w:val="44546A" w:themeColor="text2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1"/>
    <w:rsid w:val="00465CA3"/>
    <w:rPr>
      <w:rFonts w:asciiTheme="majorHAnsi" w:eastAsiaTheme="majorEastAsia" w:hAnsiTheme="majorHAnsi" w:cstheme="majorBidi"/>
      <w:i/>
      <w:iCs/>
    </w:rPr>
  </w:style>
  <w:style w:type="paragraph" w:styleId="Header">
    <w:name w:val="header"/>
    <w:basedOn w:val="Normal"/>
    <w:link w:val="HeaderChar"/>
    <w:uiPriority w:val="99"/>
    <w:unhideWhenUsed/>
    <w:rsid w:val="00A173DF"/>
  </w:style>
  <w:style w:type="character" w:customStyle="1" w:styleId="HeaderChar">
    <w:name w:val="Header Char"/>
    <w:basedOn w:val="DefaultParagraphFont"/>
    <w:link w:val="Header"/>
    <w:uiPriority w:val="99"/>
    <w:rsid w:val="00A173DF"/>
    <w:rPr>
      <w:i/>
      <w:iCs/>
      <w:color w:val="FFFFFF" w:themeColor="background1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A173DF"/>
  </w:style>
  <w:style w:type="character" w:customStyle="1" w:styleId="FooterChar">
    <w:name w:val="Footer Char"/>
    <w:basedOn w:val="DefaultParagraphFont"/>
    <w:link w:val="Footer"/>
    <w:uiPriority w:val="99"/>
    <w:rsid w:val="00A173DF"/>
    <w:rPr>
      <w:i/>
      <w:iCs/>
      <w:color w:val="FFFFFF" w:themeColor="background1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2399F"/>
    <w:rPr>
      <w:rFonts w:ascii="Segoe UI" w:hAnsi="Segoe UI" w:cs="Segoe UI"/>
      <w:sz w:val="22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2399F"/>
    <w:rPr>
      <w:rFonts w:ascii="Segoe UI" w:hAnsi="Segoe UI" w:cs="Segoe UI"/>
      <w:i/>
      <w:iCs/>
      <w:color w:val="FFFFFF" w:themeColor="background1"/>
      <w:szCs w:val="18"/>
    </w:rPr>
  </w:style>
  <w:style w:type="paragraph" w:styleId="Bibliography">
    <w:name w:val="Bibliography"/>
    <w:basedOn w:val="Normal"/>
    <w:next w:val="Normal"/>
    <w:uiPriority w:val="37"/>
    <w:semiHidden/>
    <w:unhideWhenUsed/>
    <w:rsid w:val="0022399F"/>
  </w:style>
  <w:style w:type="paragraph" w:styleId="BlockText">
    <w:name w:val="Block Text"/>
    <w:basedOn w:val="Normal"/>
    <w:uiPriority w:val="99"/>
    <w:semiHidden/>
    <w:unhideWhenUsed/>
    <w:rsid w:val="00B554A2"/>
    <w:pPr>
      <w:pBdr>
        <w:top w:val="single" w:sz="2" w:space="10" w:color="2E74B5" w:themeColor="accent1" w:themeShade="BF"/>
        <w:left w:val="single" w:sz="2" w:space="10" w:color="2E74B5" w:themeColor="accent1" w:themeShade="BF"/>
        <w:bottom w:val="single" w:sz="2" w:space="10" w:color="2E74B5" w:themeColor="accent1" w:themeShade="BF"/>
        <w:right w:val="single" w:sz="2" w:space="10" w:color="2E74B5" w:themeColor="accent1" w:themeShade="BF"/>
      </w:pBdr>
      <w:ind w:left="1152" w:right="1152"/>
    </w:pPr>
    <w:rPr>
      <w:i/>
      <w:iCs/>
      <w:color w:val="2E74B5" w:themeColor="accent1" w:themeShade="BF"/>
    </w:rPr>
  </w:style>
  <w:style w:type="paragraph" w:styleId="BodyText">
    <w:name w:val="Body Text"/>
    <w:basedOn w:val="Normal"/>
    <w:link w:val="BodyTextChar"/>
    <w:uiPriority w:val="99"/>
    <w:semiHidden/>
    <w:unhideWhenUsed/>
    <w:rsid w:val="0022399F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22399F"/>
    <w:rPr>
      <w:i/>
      <w:iCs/>
      <w:color w:val="FFFFFF" w:themeColor="background1"/>
      <w:sz w:val="24"/>
      <w:szCs w:val="24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22399F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22399F"/>
    <w:rPr>
      <w:i/>
      <w:iCs/>
      <w:color w:val="FFFFFF" w:themeColor="background1"/>
      <w:sz w:val="24"/>
      <w:szCs w:val="24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22399F"/>
    <w:pPr>
      <w:spacing w:after="120"/>
    </w:pPr>
    <w:rPr>
      <w:sz w:val="22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22399F"/>
    <w:rPr>
      <w:i/>
      <w:iCs/>
      <w:color w:val="FFFFFF" w:themeColor="background1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22399F"/>
    <w:pPr>
      <w:spacing w:after="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22399F"/>
    <w:rPr>
      <w:i/>
      <w:iCs/>
      <w:color w:val="FFFFFF" w:themeColor="background1"/>
      <w:sz w:val="24"/>
      <w:szCs w:val="24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22399F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22399F"/>
    <w:rPr>
      <w:i/>
      <w:iCs/>
      <w:color w:val="FFFFFF" w:themeColor="background1"/>
      <w:sz w:val="24"/>
      <w:szCs w:val="24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22399F"/>
    <w:pPr>
      <w:spacing w:after="0"/>
      <w:ind w:firstLine="36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22399F"/>
    <w:rPr>
      <w:i/>
      <w:iCs/>
      <w:color w:val="FFFFFF" w:themeColor="background1"/>
      <w:sz w:val="24"/>
      <w:szCs w:val="24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22399F"/>
    <w:pPr>
      <w:spacing w:after="120" w:line="480" w:lineRule="auto"/>
      <w:ind w:left="360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22399F"/>
    <w:rPr>
      <w:i/>
      <w:iCs/>
      <w:color w:val="FFFFFF" w:themeColor="background1"/>
      <w:sz w:val="24"/>
      <w:szCs w:val="24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22399F"/>
    <w:pPr>
      <w:spacing w:after="120"/>
      <w:ind w:left="360"/>
    </w:pPr>
    <w:rPr>
      <w:sz w:val="22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22399F"/>
    <w:rPr>
      <w:i/>
      <w:iCs/>
      <w:color w:val="FFFFFF" w:themeColor="background1"/>
      <w:szCs w:val="16"/>
    </w:rPr>
  </w:style>
  <w:style w:type="character" w:styleId="BookTitle">
    <w:name w:val="Book Title"/>
    <w:basedOn w:val="DefaultParagraphFont"/>
    <w:uiPriority w:val="33"/>
    <w:semiHidden/>
    <w:unhideWhenUsed/>
    <w:qFormat/>
    <w:rsid w:val="002F7B83"/>
    <w:rPr>
      <w:b/>
      <w:bCs/>
      <w:i/>
      <w:iCs/>
      <w:spacing w:val="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22399F"/>
    <w:pPr>
      <w:spacing w:after="200"/>
    </w:pPr>
    <w:rPr>
      <w:i/>
      <w:iCs/>
      <w:color w:val="44546A" w:themeColor="text2"/>
      <w:sz w:val="22"/>
      <w:szCs w:val="18"/>
    </w:rPr>
  </w:style>
  <w:style w:type="paragraph" w:styleId="Closing">
    <w:name w:val="Closing"/>
    <w:basedOn w:val="Normal"/>
    <w:link w:val="ClosingChar"/>
    <w:uiPriority w:val="99"/>
    <w:semiHidden/>
    <w:unhideWhenUsed/>
    <w:rsid w:val="0022399F"/>
    <w:pPr>
      <w:ind w:left="4320"/>
    </w:pPr>
  </w:style>
  <w:style w:type="character" w:customStyle="1" w:styleId="ClosingChar">
    <w:name w:val="Closing Char"/>
    <w:basedOn w:val="DefaultParagraphFont"/>
    <w:link w:val="Closing"/>
    <w:uiPriority w:val="99"/>
    <w:semiHidden/>
    <w:rsid w:val="0022399F"/>
    <w:rPr>
      <w:i/>
      <w:iCs/>
      <w:color w:val="FFFFFF" w:themeColor="background1"/>
      <w:sz w:val="24"/>
      <w:szCs w:val="24"/>
    </w:rPr>
  </w:style>
  <w:style w:type="table" w:styleId="ColorfulGrid">
    <w:name w:val="Colorful Grid"/>
    <w:basedOn w:val="TableNormal"/>
    <w:uiPriority w:val="73"/>
    <w:semiHidden/>
    <w:unhideWhenUsed/>
    <w:rsid w:val="0022399F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semiHidden/>
    <w:unhideWhenUsed/>
    <w:rsid w:val="0022399F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</w:rPr>
      <w:tblPr/>
      <w:tcPr>
        <w:shd w:val="clear" w:color="auto" w:fill="BDD6EE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DD6EE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2E74B5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2E74B5" w:themeFill="accent1" w:themeFillShade="BF"/>
      </w:tc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shd w:val="clear" w:color="auto" w:fill="ADCCEA" w:themeFill="accent1" w:themeFillTint="7F"/>
      </w:tcPr>
    </w:tblStylePr>
  </w:style>
  <w:style w:type="table" w:styleId="ColorfulGrid-Accent2">
    <w:name w:val="Colorful Grid Accent 2"/>
    <w:basedOn w:val="TableNormal"/>
    <w:uiPriority w:val="73"/>
    <w:semiHidden/>
    <w:unhideWhenUsed/>
    <w:rsid w:val="0022399F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BE4D5" w:themeFill="accent2" w:themeFillTint="33"/>
    </w:tcPr>
    <w:tblStylePr w:type="firstRow">
      <w:rPr>
        <w:b/>
        <w:bCs/>
      </w:rPr>
      <w:tblPr/>
      <w:tcPr>
        <w:shd w:val="clear" w:color="auto" w:fill="F7CAAC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7CAAC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C45911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C45911" w:themeFill="accent2" w:themeFillShade="BF"/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table" w:styleId="ColorfulGrid-Accent3">
    <w:name w:val="Colorful Grid Accent 3"/>
    <w:basedOn w:val="TableNormal"/>
    <w:uiPriority w:val="73"/>
    <w:semiHidden/>
    <w:unhideWhenUsed/>
    <w:rsid w:val="0022399F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</w:rPr>
      <w:tblPr/>
      <w:tcPr>
        <w:shd w:val="clear" w:color="auto" w:fill="DBDBDB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BDBDB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B7B7B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B7B7B" w:themeFill="accent3" w:themeFillShade="BF"/>
      </w:tc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ColorfulGrid-Accent4">
    <w:name w:val="Colorful Grid Accent 4"/>
    <w:basedOn w:val="TableNormal"/>
    <w:uiPriority w:val="73"/>
    <w:semiHidden/>
    <w:unhideWhenUsed/>
    <w:rsid w:val="0022399F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</w:rPr>
      <w:tblPr/>
      <w:tcPr>
        <w:shd w:val="clear" w:color="auto" w:fill="FFE59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E59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ColorfulGrid-Accent5">
    <w:name w:val="Colorful Grid Accent 5"/>
    <w:basedOn w:val="TableNormal"/>
    <w:uiPriority w:val="73"/>
    <w:semiHidden/>
    <w:unhideWhenUsed/>
    <w:rsid w:val="0022399F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</w:rPr>
      <w:tblPr/>
      <w:tcPr>
        <w:shd w:val="clear" w:color="auto" w:fill="B4C6E7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4C6E7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2F5496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2F5496" w:themeFill="accent5" w:themeFillShade="BF"/>
      </w:tcPr>
    </w:tblStylePr>
    <w:tblStylePr w:type="band1Vert">
      <w:tblPr/>
      <w:tcPr>
        <w:shd w:val="clear" w:color="auto" w:fill="A1B8E1" w:themeFill="accent5" w:themeFillTint="7F"/>
      </w:tcPr>
    </w:tblStylePr>
    <w:tblStylePr w:type="band1Horz">
      <w:tblPr/>
      <w:tcPr>
        <w:shd w:val="clear" w:color="auto" w:fill="A1B8E1" w:themeFill="accent5" w:themeFillTint="7F"/>
      </w:tcPr>
    </w:tblStylePr>
  </w:style>
  <w:style w:type="table" w:styleId="ColorfulGrid-Accent6">
    <w:name w:val="Colorful Grid Accent 6"/>
    <w:basedOn w:val="TableNormal"/>
    <w:uiPriority w:val="73"/>
    <w:semiHidden/>
    <w:unhideWhenUsed/>
    <w:rsid w:val="0022399F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</w:rPr>
      <w:tblPr/>
      <w:tcPr>
        <w:shd w:val="clear" w:color="auto" w:fill="C5E0B3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5E0B3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538135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538135" w:themeFill="accent6" w:themeFillShade="BF"/>
      </w:tc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shd w:val="clear" w:color="auto" w:fill="B7D8A0" w:themeFill="accent6" w:themeFillTint="7F"/>
      </w:tcPr>
    </w:tblStylePr>
  </w:style>
  <w:style w:type="table" w:styleId="ColorfulList">
    <w:name w:val="Colorful List"/>
    <w:basedOn w:val="TableNormal"/>
    <w:uiPriority w:val="72"/>
    <w:semiHidden/>
    <w:unhideWhenUsed/>
    <w:rsid w:val="0022399F"/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semiHidden/>
    <w:unhideWhenUsed/>
    <w:rsid w:val="0022399F"/>
    <w:rPr>
      <w:color w:val="000000" w:themeColor="text1"/>
    </w:rPr>
    <w:tblPr>
      <w:tblStyleRowBandSize w:val="1"/>
      <w:tblStyleColBandSize w:val="1"/>
    </w:tblPr>
    <w:tcPr>
      <w:shd w:val="clear" w:color="auto" w:fill="EEF5FB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ColorfulList-Accent2">
    <w:name w:val="Colorful List Accent 2"/>
    <w:basedOn w:val="TableNormal"/>
    <w:uiPriority w:val="72"/>
    <w:semiHidden/>
    <w:unhideWhenUsed/>
    <w:rsid w:val="0022399F"/>
    <w:rPr>
      <w:color w:val="000000" w:themeColor="text1"/>
    </w:rPr>
    <w:tblPr>
      <w:tblStyleRowBandSize w:val="1"/>
      <w:tblStyleColBandSize w:val="1"/>
    </w:tblPr>
    <w:tcPr>
      <w:shd w:val="clear" w:color="auto" w:fill="FDF2EA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ColorfulList-Accent3">
    <w:name w:val="Colorful List Accent 3"/>
    <w:basedOn w:val="TableNormal"/>
    <w:uiPriority w:val="72"/>
    <w:semiHidden/>
    <w:unhideWhenUsed/>
    <w:rsid w:val="0022399F"/>
    <w:rPr>
      <w:color w:val="000000" w:themeColor="text1"/>
    </w:rPr>
    <w:tblPr>
      <w:tblStyleRowBandSize w:val="1"/>
      <w:tblStyleColBandSize w:val="1"/>
    </w:tblPr>
    <w:tcPr>
      <w:shd w:val="clear" w:color="auto" w:fill="F6F6F6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9900" w:themeFill="accent4" w:themeFillShade="CC"/>
      </w:tcPr>
    </w:tblStylePr>
    <w:tblStylePr w:type="lastRow">
      <w:rPr>
        <w:b/>
        <w:bCs/>
        <w:color w:val="CC9900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ColorfulList-Accent4">
    <w:name w:val="Colorful List Accent 4"/>
    <w:basedOn w:val="TableNormal"/>
    <w:uiPriority w:val="72"/>
    <w:semiHidden/>
    <w:unhideWhenUsed/>
    <w:rsid w:val="0022399F"/>
    <w:rPr>
      <w:color w:val="000000" w:themeColor="text1"/>
    </w:rPr>
    <w:tblPr>
      <w:tblStyleRowBandSize w:val="1"/>
      <w:tblStyleColBandSize w:val="1"/>
    </w:tblPr>
    <w:tcPr>
      <w:shd w:val="clear" w:color="auto" w:fill="FFF8E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48484" w:themeFill="accent3" w:themeFillShade="CC"/>
      </w:tcPr>
    </w:tblStylePr>
    <w:tblStylePr w:type="lastRow">
      <w:rPr>
        <w:b/>
        <w:bCs/>
        <w:color w:val="848484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ColorfulList-Accent5">
    <w:name w:val="Colorful List Accent 5"/>
    <w:basedOn w:val="TableNormal"/>
    <w:uiPriority w:val="72"/>
    <w:semiHidden/>
    <w:unhideWhenUsed/>
    <w:rsid w:val="0022399F"/>
    <w:rPr>
      <w:color w:val="000000" w:themeColor="text1"/>
    </w:rPr>
    <w:tblPr>
      <w:tblStyleRowBandSize w:val="1"/>
      <w:tblStyleColBandSize w:val="1"/>
    </w:tblPr>
    <w:tcPr>
      <w:shd w:val="clear" w:color="auto" w:fill="ECF1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98A38" w:themeFill="accent6" w:themeFillShade="CC"/>
      </w:tcPr>
    </w:tblStylePr>
    <w:tblStylePr w:type="lastRow">
      <w:rPr>
        <w:b/>
        <w:bCs/>
        <w:color w:val="598A38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ColorfulList-Accent6">
    <w:name w:val="Colorful List Accent 6"/>
    <w:basedOn w:val="TableNormal"/>
    <w:uiPriority w:val="72"/>
    <w:semiHidden/>
    <w:unhideWhenUsed/>
    <w:rsid w:val="0022399F"/>
    <w:rPr>
      <w:color w:val="000000" w:themeColor="text1"/>
    </w:rPr>
    <w:tblPr>
      <w:tblStyleRowBandSize w:val="1"/>
      <w:tblStyleColBandSize w:val="1"/>
    </w:tblPr>
    <w:tcPr>
      <w:shd w:val="clear" w:color="auto" w:fill="F0F7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259A0" w:themeFill="accent5" w:themeFillShade="CC"/>
      </w:tcPr>
    </w:tblStylePr>
    <w:tblStylePr w:type="lastRow">
      <w:rPr>
        <w:b/>
        <w:bCs/>
        <w:color w:val="3259A0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ColorfulShading">
    <w:name w:val="Colorful Shading"/>
    <w:basedOn w:val="TableNormal"/>
    <w:uiPriority w:val="71"/>
    <w:semiHidden/>
    <w:unhideWhenUsed/>
    <w:rsid w:val="0022399F"/>
    <w:rPr>
      <w:color w:val="000000" w:themeColor="text1"/>
    </w:rPr>
    <w:tblPr>
      <w:tblStyleRowBandSize w:val="1"/>
      <w:tblStyleColBandSize w:val="1"/>
      <w:tblBorders>
        <w:top w:val="single" w:sz="24" w:space="0" w:color="ED7D31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semiHidden/>
    <w:unhideWhenUsed/>
    <w:rsid w:val="0022399F"/>
    <w:rPr>
      <w:color w:val="000000" w:themeColor="text1"/>
    </w:rPr>
    <w:tblPr>
      <w:tblStyleRowBandSize w:val="1"/>
      <w:tblStyleColBandSize w:val="1"/>
      <w:tblBorders>
        <w:top w:val="single" w:sz="24" w:space="0" w:color="ED7D31" w:themeColor="accent2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EF5FB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55D91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55D91" w:themeColor="accent1" w:themeShade="99"/>
          <w:insideV w:val="nil"/>
        </w:tcBorders>
        <w:shd w:val="clear" w:color="auto" w:fill="255D91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D91" w:themeFill="accent1" w:themeFillShade="99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ADCCEA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semiHidden/>
    <w:unhideWhenUsed/>
    <w:rsid w:val="0022399F"/>
    <w:rPr>
      <w:color w:val="000000" w:themeColor="text1"/>
    </w:rPr>
    <w:tblPr>
      <w:tblStyleRowBandSize w:val="1"/>
      <w:tblStyleColBandSize w:val="1"/>
      <w:tblBorders>
        <w:top w:val="single" w:sz="24" w:space="0" w:color="ED7D31" w:themeColor="accent2"/>
        <w:left w:val="single" w:sz="4" w:space="0" w:color="ED7D31" w:themeColor="accent2"/>
        <w:bottom w:val="single" w:sz="4" w:space="0" w:color="ED7D31" w:themeColor="accent2"/>
        <w:right w:val="single" w:sz="4" w:space="0" w:color="ED7D31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F2EA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D470D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D470D" w:themeColor="accent2" w:themeShade="99"/>
          <w:insideV w:val="nil"/>
        </w:tcBorders>
        <w:shd w:val="clear" w:color="auto" w:fill="9D470D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D470D" w:themeFill="accent2" w:themeFillShade="99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6BE9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semiHidden/>
    <w:unhideWhenUsed/>
    <w:rsid w:val="0022399F"/>
    <w:rPr>
      <w:color w:val="000000" w:themeColor="text1"/>
    </w:rPr>
    <w:tblPr>
      <w:tblStyleRowBandSize w:val="1"/>
      <w:tblStyleColBandSize w:val="1"/>
      <w:tblBorders>
        <w:top w:val="single" w:sz="24" w:space="0" w:color="FFC000" w:themeColor="accent4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6F6F6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C0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36363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36363" w:themeColor="accent3" w:themeShade="99"/>
          <w:insideV w:val="nil"/>
        </w:tcBorders>
        <w:shd w:val="clear" w:color="auto" w:fill="636363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36363" w:themeFill="accent3" w:themeFillShade="99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semiHidden/>
    <w:unhideWhenUsed/>
    <w:rsid w:val="0022399F"/>
    <w:rPr>
      <w:color w:val="000000" w:themeColor="text1"/>
    </w:rPr>
    <w:tblPr>
      <w:tblStyleRowBandSize w:val="1"/>
      <w:tblStyleColBandSize w:val="1"/>
      <w:tblBorders>
        <w:top w:val="single" w:sz="24" w:space="0" w:color="A5A5A5" w:themeColor="accent3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8E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5A5A5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97300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97300" w:themeColor="accent4" w:themeShade="99"/>
          <w:insideV w:val="nil"/>
        </w:tcBorders>
        <w:shd w:val="clear" w:color="auto" w:fill="997300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7300" w:themeFill="accent4" w:themeFillShade="99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DF8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semiHidden/>
    <w:unhideWhenUsed/>
    <w:rsid w:val="0022399F"/>
    <w:rPr>
      <w:color w:val="000000" w:themeColor="text1"/>
    </w:rPr>
    <w:tblPr>
      <w:tblStyleRowBandSize w:val="1"/>
      <w:tblStyleColBandSize w:val="1"/>
      <w:tblBorders>
        <w:top w:val="single" w:sz="24" w:space="0" w:color="70AD47" w:themeColor="accent6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CF1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70AD4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64378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64378" w:themeColor="accent5" w:themeShade="99"/>
          <w:insideV w:val="nil"/>
        </w:tcBorders>
        <w:shd w:val="clear" w:color="auto" w:fill="264378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64378" w:themeFill="accent5" w:themeFillShade="99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A1B8E1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semiHidden/>
    <w:unhideWhenUsed/>
    <w:rsid w:val="0022399F"/>
    <w:rPr>
      <w:color w:val="000000" w:themeColor="text1"/>
    </w:rPr>
    <w:tblPr>
      <w:tblStyleRowBandSize w:val="1"/>
      <w:tblStyleColBandSize w:val="1"/>
      <w:tblBorders>
        <w:top w:val="single" w:sz="24" w:space="0" w:color="4472C4" w:themeColor="accent5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7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472C4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3672A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3672A" w:themeColor="accent6" w:themeShade="99"/>
          <w:insideV w:val="nil"/>
        </w:tcBorders>
        <w:shd w:val="clear" w:color="auto" w:fill="43672A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3672A" w:themeFill="accent6" w:themeFillShade="99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B7D8A0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character" w:styleId="CommentReference">
    <w:name w:val="annotation reference"/>
    <w:basedOn w:val="DefaultParagraphFont"/>
    <w:uiPriority w:val="99"/>
    <w:semiHidden/>
    <w:unhideWhenUsed/>
    <w:rsid w:val="0022399F"/>
    <w:rPr>
      <w:sz w:val="22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2399F"/>
    <w:rPr>
      <w:sz w:val="22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2399F"/>
    <w:rPr>
      <w:i/>
      <w:iCs/>
      <w:color w:val="FFFFFF" w:themeColor="background1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2399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2399F"/>
    <w:rPr>
      <w:b/>
      <w:bCs/>
      <w:i/>
      <w:iCs/>
      <w:color w:val="FFFFFF" w:themeColor="background1"/>
      <w:szCs w:val="20"/>
    </w:rPr>
  </w:style>
  <w:style w:type="table" w:styleId="DarkList">
    <w:name w:val="Dark List"/>
    <w:basedOn w:val="TableNormal"/>
    <w:uiPriority w:val="70"/>
    <w:semiHidden/>
    <w:unhideWhenUsed/>
    <w:rsid w:val="0022399F"/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semiHidden/>
    <w:unhideWhenUsed/>
    <w:rsid w:val="0022399F"/>
    <w:rPr>
      <w:color w:val="FFFFFF" w:themeColor="background1"/>
    </w:rPr>
    <w:tblPr>
      <w:tblStyleRowBandSize w:val="1"/>
      <w:tblStyleColBandSize w:val="1"/>
    </w:tblPr>
    <w:tcPr>
      <w:shd w:val="clear" w:color="auto" w:fill="5B9BD5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4D78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E74B5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</w:style>
  <w:style w:type="table" w:styleId="DarkList-Accent2">
    <w:name w:val="Dark List Accent 2"/>
    <w:basedOn w:val="TableNormal"/>
    <w:uiPriority w:val="70"/>
    <w:semiHidden/>
    <w:unhideWhenUsed/>
    <w:rsid w:val="0022399F"/>
    <w:rPr>
      <w:color w:val="FFFFFF" w:themeColor="background1"/>
    </w:rPr>
    <w:tblPr>
      <w:tblStyleRowBandSize w:val="1"/>
      <w:tblStyleColBandSize w:val="1"/>
    </w:tblPr>
    <w:tcPr>
      <w:shd w:val="clear" w:color="auto" w:fill="ED7D31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823B0B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C45911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</w:style>
  <w:style w:type="table" w:styleId="DarkList-Accent3">
    <w:name w:val="Dark List Accent 3"/>
    <w:basedOn w:val="TableNormal"/>
    <w:uiPriority w:val="70"/>
    <w:semiHidden/>
    <w:unhideWhenUsed/>
    <w:rsid w:val="0022399F"/>
    <w:rPr>
      <w:color w:val="FFFFFF" w:themeColor="background1"/>
    </w:rPr>
    <w:tblPr>
      <w:tblStyleRowBandSize w:val="1"/>
      <w:tblStyleColBandSize w:val="1"/>
    </w:tblPr>
    <w:tcPr>
      <w:shd w:val="clear" w:color="auto" w:fill="A5A5A5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25252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B7B7B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</w:style>
  <w:style w:type="table" w:styleId="DarkList-Accent4">
    <w:name w:val="Dark List Accent 4"/>
    <w:basedOn w:val="TableNormal"/>
    <w:uiPriority w:val="70"/>
    <w:semiHidden/>
    <w:unhideWhenUsed/>
    <w:rsid w:val="0022399F"/>
    <w:rPr>
      <w:color w:val="FFFFFF" w:themeColor="background1"/>
    </w:rPr>
    <w:tblPr>
      <w:tblStyleRowBandSize w:val="1"/>
      <w:tblStyleColBandSize w:val="1"/>
    </w:tblPr>
    <w:tcPr>
      <w:shd w:val="clear" w:color="auto" w:fill="FFC000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F5F00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F8F00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</w:style>
  <w:style w:type="table" w:styleId="DarkList-Accent5">
    <w:name w:val="Dark List Accent 5"/>
    <w:basedOn w:val="TableNormal"/>
    <w:uiPriority w:val="70"/>
    <w:semiHidden/>
    <w:unhideWhenUsed/>
    <w:rsid w:val="0022399F"/>
    <w:rPr>
      <w:color w:val="FFFFFF" w:themeColor="background1"/>
    </w:rPr>
    <w:tblPr>
      <w:tblStyleRowBandSize w:val="1"/>
      <w:tblStyleColBandSize w:val="1"/>
    </w:tblPr>
    <w:tcPr>
      <w:shd w:val="clear" w:color="auto" w:fill="4472C4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3763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F5496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F5496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5496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5496" w:themeFill="accent5" w:themeFillShade="BF"/>
      </w:tcPr>
    </w:tblStylePr>
  </w:style>
  <w:style w:type="table" w:styleId="DarkList-Accent6">
    <w:name w:val="Dark List Accent 6"/>
    <w:basedOn w:val="TableNormal"/>
    <w:uiPriority w:val="70"/>
    <w:semiHidden/>
    <w:unhideWhenUsed/>
    <w:rsid w:val="0022399F"/>
    <w:rPr>
      <w:color w:val="FFFFFF" w:themeColor="background1"/>
    </w:rPr>
    <w:tblPr>
      <w:tblStyleRowBandSize w:val="1"/>
      <w:tblStyleColBandSize w:val="1"/>
    </w:tblPr>
    <w:tcPr>
      <w:shd w:val="clear" w:color="auto" w:fill="70AD4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75623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38135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22399F"/>
  </w:style>
  <w:style w:type="character" w:customStyle="1" w:styleId="DateChar">
    <w:name w:val="Date Char"/>
    <w:basedOn w:val="DefaultParagraphFont"/>
    <w:link w:val="Date"/>
    <w:uiPriority w:val="99"/>
    <w:semiHidden/>
    <w:rsid w:val="0022399F"/>
    <w:rPr>
      <w:i/>
      <w:iCs/>
      <w:color w:val="FFFFFF" w:themeColor="background1"/>
      <w:sz w:val="24"/>
      <w:szCs w:val="24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22399F"/>
    <w:rPr>
      <w:rFonts w:ascii="Segoe UI" w:hAnsi="Segoe UI" w:cs="Segoe UI"/>
      <w:sz w:val="22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22399F"/>
    <w:rPr>
      <w:rFonts w:ascii="Segoe UI" w:hAnsi="Segoe UI" w:cs="Segoe UI"/>
      <w:i/>
      <w:iCs/>
      <w:color w:val="FFFFFF" w:themeColor="background1"/>
      <w:szCs w:val="16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22399F"/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sid w:val="0022399F"/>
    <w:rPr>
      <w:i/>
      <w:iCs/>
      <w:color w:val="FFFFFF" w:themeColor="background1"/>
      <w:sz w:val="24"/>
      <w:szCs w:val="24"/>
    </w:rPr>
  </w:style>
  <w:style w:type="character" w:styleId="Emphasis">
    <w:name w:val="Emphasis"/>
    <w:basedOn w:val="DefaultParagraphFont"/>
    <w:uiPriority w:val="20"/>
    <w:semiHidden/>
    <w:unhideWhenUsed/>
    <w:qFormat/>
    <w:rsid w:val="0022399F"/>
    <w:rPr>
      <w:i/>
      <w:iCs/>
    </w:rPr>
  </w:style>
  <w:style w:type="character" w:styleId="EndnoteReference">
    <w:name w:val="endnote reference"/>
    <w:basedOn w:val="DefaultParagraphFont"/>
    <w:uiPriority w:val="99"/>
    <w:semiHidden/>
    <w:unhideWhenUsed/>
    <w:rsid w:val="0022399F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22399F"/>
    <w:rPr>
      <w:sz w:val="22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22399F"/>
    <w:rPr>
      <w:i/>
      <w:iCs/>
      <w:color w:val="FFFFFF" w:themeColor="background1"/>
      <w:szCs w:val="20"/>
    </w:rPr>
  </w:style>
  <w:style w:type="paragraph" w:styleId="EnvelopeAddress">
    <w:name w:val="envelope address"/>
    <w:basedOn w:val="Normal"/>
    <w:uiPriority w:val="99"/>
    <w:semiHidden/>
    <w:unhideWhenUsed/>
    <w:rsid w:val="0022399F"/>
    <w:pPr>
      <w:framePr w:w="7920" w:h="1980" w:hRule="exact" w:hSpace="180" w:wrap="auto" w:hAnchor="page" w:xAlign="center" w:yAlign="bottom"/>
      <w:ind w:left="2880"/>
    </w:pPr>
    <w:rPr>
      <w:rFonts w:asciiTheme="majorHAnsi" w:eastAsiaTheme="majorEastAsia" w:hAnsiTheme="majorHAnsi" w:cstheme="majorBidi"/>
    </w:rPr>
  </w:style>
  <w:style w:type="paragraph" w:styleId="EnvelopeReturn">
    <w:name w:val="envelope return"/>
    <w:basedOn w:val="Normal"/>
    <w:uiPriority w:val="99"/>
    <w:semiHidden/>
    <w:unhideWhenUsed/>
    <w:rsid w:val="0022399F"/>
    <w:rPr>
      <w:rFonts w:asciiTheme="majorHAnsi" w:eastAsiaTheme="majorEastAsia" w:hAnsiTheme="majorHAnsi" w:cstheme="majorBidi"/>
      <w:sz w:val="22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22399F"/>
    <w:rPr>
      <w:color w:val="954F72" w:themeColor="followedHyperlink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sid w:val="0022399F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2399F"/>
    <w:rPr>
      <w:sz w:val="22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2399F"/>
    <w:rPr>
      <w:i/>
      <w:iCs/>
      <w:color w:val="FFFFFF" w:themeColor="background1"/>
      <w:szCs w:val="20"/>
    </w:rPr>
  </w:style>
  <w:style w:type="table" w:styleId="GridTable1Light">
    <w:name w:val="Grid Table 1 Light"/>
    <w:basedOn w:val="TableNormal"/>
    <w:uiPriority w:val="46"/>
    <w:rsid w:val="0022399F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1">
    <w:name w:val="Grid Table 1 Light Accent 1"/>
    <w:basedOn w:val="TableNormal"/>
    <w:uiPriority w:val="46"/>
    <w:rsid w:val="0022399F"/>
    <w:tblPr>
      <w:tblStyleRowBandSize w:val="1"/>
      <w:tblStyleColBandSize w:val="1"/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2">
    <w:name w:val="Grid Table 1 Light Accent 2"/>
    <w:basedOn w:val="TableNormal"/>
    <w:uiPriority w:val="46"/>
    <w:rsid w:val="0022399F"/>
    <w:tblPr>
      <w:tblStyleRowBandSize w:val="1"/>
      <w:tblStyleColBandSize w:val="1"/>
      <w:tblBorders>
        <w:top w:val="single" w:sz="4" w:space="0" w:color="F7CAAC" w:themeColor="accent2" w:themeTint="66"/>
        <w:left w:val="single" w:sz="4" w:space="0" w:color="F7CAAC" w:themeColor="accent2" w:themeTint="66"/>
        <w:bottom w:val="single" w:sz="4" w:space="0" w:color="F7CAAC" w:themeColor="accent2" w:themeTint="66"/>
        <w:right w:val="single" w:sz="4" w:space="0" w:color="F7CAAC" w:themeColor="accent2" w:themeTint="66"/>
        <w:insideH w:val="single" w:sz="4" w:space="0" w:color="F7CAAC" w:themeColor="accent2" w:themeTint="66"/>
        <w:insideV w:val="single" w:sz="4" w:space="0" w:color="F7CAAC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3">
    <w:name w:val="Grid Table 1 Light Accent 3"/>
    <w:basedOn w:val="TableNormal"/>
    <w:uiPriority w:val="46"/>
    <w:rsid w:val="0022399F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4">
    <w:name w:val="Grid Table 1 Light Accent 4"/>
    <w:basedOn w:val="TableNormal"/>
    <w:uiPriority w:val="46"/>
    <w:rsid w:val="0022399F"/>
    <w:tblPr>
      <w:tblStyleRowBandSize w:val="1"/>
      <w:tblStyleColBandSize w:val="1"/>
      <w:tblBorders>
        <w:top w:val="single" w:sz="4" w:space="0" w:color="FFE599" w:themeColor="accent4" w:themeTint="66"/>
        <w:left w:val="single" w:sz="4" w:space="0" w:color="FFE599" w:themeColor="accent4" w:themeTint="66"/>
        <w:bottom w:val="single" w:sz="4" w:space="0" w:color="FFE599" w:themeColor="accent4" w:themeTint="66"/>
        <w:right w:val="single" w:sz="4" w:space="0" w:color="FFE599" w:themeColor="accent4" w:themeTint="66"/>
        <w:insideH w:val="single" w:sz="4" w:space="0" w:color="FFE599" w:themeColor="accent4" w:themeTint="66"/>
        <w:insideV w:val="single" w:sz="4" w:space="0" w:color="FFE599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5">
    <w:name w:val="Grid Table 1 Light Accent 5"/>
    <w:basedOn w:val="TableNormal"/>
    <w:uiPriority w:val="46"/>
    <w:rsid w:val="0022399F"/>
    <w:tblPr>
      <w:tblStyleRowBandSize w:val="1"/>
      <w:tblStyleColBandSize w:val="1"/>
      <w:tblBorders>
        <w:top w:val="single" w:sz="4" w:space="0" w:color="B4C6E7" w:themeColor="accent5" w:themeTint="66"/>
        <w:left w:val="single" w:sz="4" w:space="0" w:color="B4C6E7" w:themeColor="accent5" w:themeTint="66"/>
        <w:bottom w:val="single" w:sz="4" w:space="0" w:color="B4C6E7" w:themeColor="accent5" w:themeTint="66"/>
        <w:right w:val="single" w:sz="4" w:space="0" w:color="B4C6E7" w:themeColor="accent5" w:themeTint="66"/>
        <w:insideH w:val="single" w:sz="4" w:space="0" w:color="B4C6E7" w:themeColor="accent5" w:themeTint="66"/>
        <w:insideV w:val="single" w:sz="4" w:space="0" w:color="B4C6E7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6">
    <w:name w:val="Grid Table 1 Light Accent 6"/>
    <w:basedOn w:val="TableNormal"/>
    <w:uiPriority w:val="46"/>
    <w:rsid w:val="0022399F"/>
    <w:tblPr>
      <w:tblStyleRowBandSize w:val="1"/>
      <w:tblStyleColBandSize w:val="1"/>
      <w:tblBorders>
        <w:top w:val="single" w:sz="4" w:space="0" w:color="C5E0B3" w:themeColor="accent6" w:themeTint="66"/>
        <w:left w:val="single" w:sz="4" w:space="0" w:color="C5E0B3" w:themeColor="accent6" w:themeTint="66"/>
        <w:bottom w:val="single" w:sz="4" w:space="0" w:color="C5E0B3" w:themeColor="accent6" w:themeTint="66"/>
        <w:right w:val="single" w:sz="4" w:space="0" w:color="C5E0B3" w:themeColor="accent6" w:themeTint="66"/>
        <w:insideH w:val="single" w:sz="4" w:space="0" w:color="C5E0B3" w:themeColor="accent6" w:themeTint="66"/>
        <w:insideV w:val="single" w:sz="4" w:space="0" w:color="C5E0B3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">
    <w:name w:val="Grid Table 2"/>
    <w:basedOn w:val="TableNormal"/>
    <w:uiPriority w:val="47"/>
    <w:rsid w:val="0022399F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2-Accent1">
    <w:name w:val="Grid Table 2 Accent 1"/>
    <w:basedOn w:val="TableNormal"/>
    <w:uiPriority w:val="47"/>
    <w:rsid w:val="0022399F"/>
    <w:tblPr>
      <w:tblStyleRowBandSize w:val="1"/>
      <w:tblStyleColBandSize w:val="1"/>
      <w:tblBorders>
        <w:top w:val="single" w:sz="2" w:space="0" w:color="9CC2E5" w:themeColor="accent1" w:themeTint="99"/>
        <w:bottom w:val="single" w:sz="2" w:space="0" w:color="9CC2E5" w:themeColor="accent1" w:themeTint="99"/>
        <w:insideH w:val="single" w:sz="2" w:space="0" w:color="9CC2E5" w:themeColor="accent1" w:themeTint="99"/>
        <w:insideV w:val="single" w:sz="2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GridTable2-Accent2">
    <w:name w:val="Grid Table 2 Accent 2"/>
    <w:basedOn w:val="TableNormal"/>
    <w:uiPriority w:val="47"/>
    <w:rsid w:val="0022399F"/>
    <w:tblPr>
      <w:tblStyleRowBandSize w:val="1"/>
      <w:tblStyleColBandSize w:val="1"/>
      <w:tblBorders>
        <w:top w:val="single" w:sz="2" w:space="0" w:color="F4B083" w:themeColor="accent2" w:themeTint="99"/>
        <w:bottom w:val="single" w:sz="2" w:space="0" w:color="F4B083" w:themeColor="accent2" w:themeTint="99"/>
        <w:insideH w:val="single" w:sz="2" w:space="0" w:color="F4B083" w:themeColor="accent2" w:themeTint="99"/>
        <w:insideV w:val="single" w:sz="2" w:space="0" w:color="F4B083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4B083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GridTable2-Accent3">
    <w:name w:val="Grid Table 2 Accent 3"/>
    <w:basedOn w:val="TableNormal"/>
    <w:uiPriority w:val="47"/>
    <w:rsid w:val="0022399F"/>
    <w:tblPr>
      <w:tblStyleRowBandSize w:val="1"/>
      <w:tblStyleColBandSize w:val="1"/>
      <w:tblBorders>
        <w:top w:val="single" w:sz="2" w:space="0" w:color="C9C9C9" w:themeColor="accent3" w:themeTint="99"/>
        <w:bottom w:val="single" w:sz="2" w:space="0" w:color="C9C9C9" w:themeColor="accent3" w:themeTint="99"/>
        <w:insideH w:val="single" w:sz="2" w:space="0" w:color="C9C9C9" w:themeColor="accent3" w:themeTint="99"/>
        <w:insideV w:val="single" w:sz="2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9C9C9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ridTable2-Accent4">
    <w:name w:val="Grid Table 2 Accent 4"/>
    <w:basedOn w:val="TableNormal"/>
    <w:uiPriority w:val="47"/>
    <w:rsid w:val="0022399F"/>
    <w:tblPr>
      <w:tblStyleRowBandSize w:val="1"/>
      <w:tblStyleColBandSize w:val="1"/>
      <w:tblBorders>
        <w:top w:val="single" w:sz="2" w:space="0" w:color="FFD966" w:themeColor="accent4" w:themeTint="99"/>
        <w:bottom w:val="single" w:sz="2" w:space="0" w:color="FFD966" w:themeColor="accent4" w:themeTint="99"/>
        <w:insideH w:val="single" w:sz="2" w:space="0" w:color="FFD966" w:themeColor="accent4" w:themeTint="99"/>
        <w:insideV w:val="single" w:sz="2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D966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D966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GridTable2-Accent5">
    <w:name w:val="Grid Table 2 Accent 5"/>
    <w:basedOn w:val="TableNormal"/>
    <w:uiPriority w:val="47"/>
    <w:rsid w:val="0022399F"/>
    <w:tblPr>
      <w:tblStyleRowBandSize w:val="1"/>
      <w:tblStyleColBandSize w:val="1"/>
      <w:tblBorders>
        <w:top w:val="single" w:sz="2" w:space="0" w:color="8EAADB" w:themeColor="accent5" w:themeTint="99"/>
        <w:bottom w:val="single" w:sz="2" w:space="0" w:color="8EAADB" w:themeColor="accent5" w:themeTint="99"/>
        <w:insideH w:val="single" w:sz="2" w:space="0" w:color="8EAADB" w:themeColor="accent5" w:themeTint="99"/>
        <w:insideV w:val="single" w:sz="2" w:space="0" w:color="8EAADB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EAADB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GridTable2-Accent6">
    <w:name w:val="Grid Table 2 Accent 6"/>
    <w:basedOn w:val="TableNormal"/>
    <w:uiPriority w:val="47"/>
    <w:rsid w:val="0022399F"/>
    <w:tblPr>
      <w:tblStyleRowBandSize w:val="1"/>
      <w:tblStyleColBandSize w:val="1"/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GridTable3">
    <w:name w:val="Grid Table 3"/>
    <w:basedOn w:val="TableNormal"/>
    <w:uiPriority w:val="48"/>
    <w:rsid w:val="0022399F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3-Accent1">
    <w:name w:val="Grid Table 3 Accent 1"/>
    <w:basedOn w:val="TableNormal"/>
    <w:uiPriority w:val="48"/>
    <w:rsid w:val="0022399F"/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  <w:tblStylePr w:type="neCell">
      <w:tblPr/>
      <w:tcPr>
        <w:tcBorders>
          <w:bottom w:val="single" w:sz="4" w:space="0" w:color="9CC2E5" w:themeColor="accent1" w:themeTint="99"/>
        </w:tcBorders>
      </w:tcPr>
    </w:tblStylePr>
    <w:tblStylePr w:type="nwCell">
      <w:tblPr/>
      <w:tcPr>
        <w:tcBorders>
          <w:bottom w:val="single" w:sz="4" w:space="0" w:color="9CC2E5" w:themeColor="accent1" w:themeTint="99"/>
        </w:tcBorders>
      </w:tcPr>
    </w:tblStylePr>
    <w:tblStylePr w:type="seCell">
      <w:tblPr/>
      <w:tcPr>
        <w:tcBorders>
          <w:top w:val="single" w:sz="4" w:space="0" w:color="9CC2E5" w:themeColor="accent1" w:themeTint="99"/>
        </w:tcBorders>
      </w:tcPr>
    </w:tblStylePr>
    <w:tblStylePr w:type="swCell">
      <w:tblPr/>
      <w:tcPr>
        <w:tcBorders>
          <w:top w:val="single" w:sz="4" w:space="0" w:color="9CC2E5" w:themeColor="accent1" w:themeTint="99"/>
        </w:tcBorders>
      </w:tcPr>
    </w:tblStylePr>
  </w:style>
  <w:style w:type="table" w:styleId="GridTable3-Accent2">
    <w:name w:val="Grid Table 3 Accent 2"/>
    <w:basedOn w:val="TableNormal"/>
    <w:uiPriority w:val="48"/>
    <w:rsid w:val="0022399F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GridTable3-Accent3">
    <w:name w:val="Grid Table 3 Accent 3"/>
    <w:basedOn w:val="TableNormal"/>
    <w:uiPriority w:val="48"/>
    <w:rsid w:val="0022399F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GridTable3-Accent4">
    <w:name w:val="Grid Table 3 Accent 4"/>
    <w:basedOn w:val="TableNormal"/>
    <w:uiPriority w:val="48"/>
    <w:rsid w:val="0022399F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GridTable3-Accent5">
    <w:name w:val="Grid Table 3 Accent 5"/>
    <w:basedOn w:val="TableNormal"/>
    <w:uiPriority w:val="48"/>
    <w:rsid w:val="0022399F"/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  <w:tblStylePr w:type="neCell">
      <w:tblPr/>
      <w:tcPr>
        <w:tcBorders>
          <w:bottom w:val="single" w:sz="4" w:space="0" w:color="8EAADB" w:themeColor="accent5" w:themeTint="99"/>
        </w:tcBorders>
      </w:tcPr>
    </w:tblStylePr>
    <w:tblStylePr w:type="nwCell">
      <w:tblPr/>
      <w:tcPr>
        <w:tcBorders>
          <w:bottom w:val="single" w:sz="4" w:space="0" w:color="8EAADB" w:themeColor="accent5" w:themeTint="99"/>
        </w:tcBorders>
      </w:tcPr>
    </w:tblStylePr>
    <w:tblStylePr w:type="seCell">
      <w:tblPr/>
      <w:tcPr>
        <w:tcBorders>
          <w:top w:val="single" w:sz="4" w:space="0" w:color="8EAADB" w:themeColor="accent5" w:themeTint="99"/>
        </w:tcBorders>
      </w:tcPr>
    </w:tblStylePr>
    <w:tblStylePr w:type="swCell">
      <w:tblPr/>
      <w:tcPr>
        <w:tcBorders>
          <w:top w:val="single" w:sz="4" w:space="0" w:color="8EAADB" w:themeColor="accent5" w:themeTint="99"/>
        </w:tcBorders>
      </w:tcPr>
    </w:tblStylePr>
  </w:style>
  <w:style w:type="table" w:styleId="GridTable3-Accent6">
    <w:name w:val="Grid Table 3 Accent 6"/>
    <w:basedOn w:val="TableNormal"/>
    <w:uiPriority w:val="48"/>
    <w:rsid w:val="0022399F"/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  <w:tblStylePr w:type="neCell">
      <w:tblPr/>
      <w:tcPr>
        <w:tcBorders>
          <w:bottom w:val="single" w:sz="4" w:space="0" w:color="A8D08D" w:themeColor="accent6" w:themeTint="99"/>
        </w:tcBorders>
      </w:tcPr>
    </w:tblStylePr>
    <w:tblStylePr w:type="nwCell">
      <w:tblPr/>
      <w:tcPr>
        <w:tcBorders>
          <w:bottom w:val="single" w:sz="4" w:space="0" w:color="A8D08D" w:themeColor="accent6" w:themeTint="99"/>
        </w:tcBorders>
      </w:tcPr>
    </w:tblStylePr>
    <w:tblStylePr w:type="seCell">
      <w:tblPr/>
      <w:tcPr>
        <w:tcBorders>
          <w:top w:val="single" w:sz="4" w:space="0" w:color="A8D08D" w:themeColor="accent6" w:themeTint="99"/>
        </w:tcBorders>
      </w:tcPr>
    </w:tblStylePr>
    <w:tblStylePr w:type="swCell">
      <w:tblPr/>
      <w:tcPr>
        <w:tcBorders>
          <w:top w:val="single" w:sz="4" w:space="0" w:color="A8D08D" w:themeColor="accent6" w:themeTint="99"/>
        </w:tcBorders>
      </w:tcPr>
    </w:tblStylePr>
  </w:style>
  <w:style w:type="table" w:styleId="GridTable4">
    <w:name w:val="Grid Table 4"/>
    <w:basedOn w:val="TableNormal"/>
    <w:uiPriority w:val="49"/>
    <w:rsid w:val="0022399F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4-Accent1">
    <w:name w:val="Grid Table 4 Accent 1"/>
    <w:basedOn w:val="TableNormal"/>
    <w:uiPriority w:val="49"/>
    <w:rsid w:val="0022399F"/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GridTable4-Accent2">
    <w:name w:val="Grid Table 4 Accent 2"/>
    <w:basedOn w:val="TableNormal"/>
    <w:uiPriority w:val="49"/>
    <w:rsid w:val="0022399F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GridTable4-Accent3">
    <w:name w:val="Grid Table 4 Accent 3"/>
    <w:basedOn w:val="TableNormal"/>
    <w:uiPriority w:val="49"/>
    <w:rsid w:val="0022399F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ridTable4-Accent4">
    <w:name w:val="Grid Table 4 Accent 4"/>
    <w:basedOn w:val="TableNormal"/>
    <w:uiPriority w:val="49"/>
    <w:rsid w:val="0022399F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GridTable4-Accent5">
    <w:name w:val="Grid Table 4 Accent 5"/>
    <w:basedOn w:val="TableNormal"/>
    <w:uiPriority w:val="49"/>
    <w:rsid w:val="0022399F"/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GridTable4-Accent6">
    <w:name w:val="Grid Table 4 Accent 6"/>
    <w:basedOn w:val="TableNormal"/>
    <w:uiPriority w:val="49"/>
    <w:rsid w:val="0022399F"/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GridTable5Dark">
    <w:name w:val="Grid Table 5 Dark"/>
    <w:basedOn w:val="TableNormal"/>
    <w:uiPriority w:val="50"/>
    <w:rsid w:val="0022399F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GridTable5Dark-Accent1">
    <w:name w:val="Grid Table 5 Dark Accent 1"/>
    <w:basedOn w:val="TableNormal"/>
    <w:uiPriority w:val="50"/>
    <w:rsid w:val="0022399F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styleId="GridTable5Dark-Accent2">
    <w:name w:val="Grid Table 5 Dark Accent 2"/>
    <w:basedOn w:val="TableNormal"/>
    <w:uiPriority w:val="50"/>
    <w:rsid w:val="0022399F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BE4D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7CAAC" w:themeFill="accent2" w:themeFillTint="66"/>
      </w:tcPr>
    </w:tblStylePr>
  </w:style>
  <w:style w:type="table" w:styleId="GridTable5Dark-Accent3">
    <w:name w:val="Grid Table 5 Dark Accent 3"/>
    <w:basedOn w:val="TableNormal"/>
    <w:uiPriority w:val="50"/>
    <w:rsid w:val="0022399F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styleId="GridTable5Dark-Accent4">
    <w:name w:val="Grid Table 5 Dark Accent 4"/>
    <w:basedOn w:val="TableNormal"/>
    <w:uiPriority w:val="50"/>
    <w:rsid w:val="0022399F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E599" w:themeFill="accent4" w:themeFillTint="66"/>
      </w:tcPr>
    </w:tblStylePr>
  </w:style>
  <w:style w:type="table" w:styleId="GridTable5Dark-Accent5">
    <w:name w:val="Grid Table 5 Dark Accent 5"/>
    <w:basedOn w:val="TableNormal"/>
    <w:uiPriority w:val="50"/>
    <w:rsid w:val="0022399F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styleId="GridTable5Dark-Accent6">
    <w:name w:val="Grid Table 5 Dark Accent 6"/>
    <w:basedOn w:val="TableNormal"/>
    <w:uiPriority w:val="50"/>
    <w:rsid w:val="0022399F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styleId="GridTable6Colorful">
    <w:name w:val="Grid Table 6 Colorful"/>
    <w:basedOn w:val="TableNormal"/>
    <w:uiPriority w:val="51"/>
    <w:rsid w:val="0022399F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6Colorful-Accent1">
    <w:name w:val="Grid Table 6 Colorful Accent 1"/>
    <w:basedOn w:val="TableNormal"/>
    <w:uiPriority w:val="51"/>
    <w:rsid w:val="0022399F"/>
    <w:rPr>
      <w:color w:val="2E74B5" w:themeColor="accent1" w:themeShade="BF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GridTable6Colorful-Accent2">
    <w:name w:val="Grid Table 6 Colorful Accent 2"/>
    <w:basedOn w:val="TableNormal"/>
    <w:uiPriority w:val="51"/>
    <w:rsid w:val="0022399F"/>
    <w:rPr>
      <w:color w:val="C45911" w:themeColor="accent2" w:themeShade="BF"/>
    </w:r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GridTable6Colorful-Accent3">
    <w:name w:val="Grid Table 6 Colorful Accent 3"/>
    <w:basedOn w:val="TableNormal"/>
    <w:uiPriority w:val="51"/>
    <w:rsid w:val="0022399F"/>
    <w:rPr>
      <w:color w:val="7B7B7B" w:themeColor="accent3" w:themeShade="BF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ridTable6Colorful-Accent4">
    <w:name w:val="Grid Table 6 Colorful Accent 4"/>
    <w:basedOn w:val="TableNormal"/>
    <w:uiPriority w:val="51"/>
    <w:rsid w:val="0022399F"/>
    <w:rPr>
      <w:color w:val="BF8F00" w:themeColor="accent4" w:themeShade="BF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GridTable6Colorful-Accent5">
    <w:name w:val="Grid Table 6 Colorful Accent 5"/>
    <w:basedOn w:val="TableNormal"/>
    <w:uiPriority w:val="51"/>
    <w:rsid w:val="0022399F"/>
    <w:rPr>
      <w:color w:val="2F5496" w:themeColor="accent5" w:themeShade="BF"/>
    </w:r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GridTable6Colorful-Accent6">
    <w:name w:val="Grid Table 6 Colorful Accent 6"/>
    <w:basedOn w:val="TableNormal"/>
    <w:uiPriority w:val="51"/>
    <w:rsid w:val="0022399F"/>
    <w:rPr>
      <w:color w:val="538135" w:themeColor="accent6" w:themeShade="BF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GridTable7Colorful">
    <w:name w:val="Grid Table 7 Colorful"/>
    <w:basedOn w:val="TableNormal"/>
    <w:uiPriority w:val="52"/>
    <w:rsid w:val="0022399F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7Colorful-Accent1">
    <w:name w:val="Grid Table 7 Colorful Accent 1"/>
    <w:basedOn w:val="TableNormal"/>
    <w:uiPriority w:val="52"/>
    <w:rsid w:val="0022399F"/>
    <w:rPr>
      <w:color w:val="2E74B5" w:themeColor="accent1" w:themeShade="BF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  <w:tblStylePr w:type="neCell">
      <w:tblPr/>
      <w:tcPr>
        <w:tcBorders>
          <w:bottom w:val="single" w:sz="4" w:space="0" w:color="9CC2E5" w:themeColor="accent1" w:themeTint="99"/>
        </w:tcBorders>
      </w:tcPr>
    </w:tblStylePr>
    <w:tblStylePr w:type="nwCell">
      <w:tblPr/>
      <w:tcPr>
        <w:tcBorders>
          <w:bottom w:val="single" w:sz="4" w:space="0" w:color="9CC2E5" w:themeColor="accent1" w:themeTint="99"/>
        </w:tcBorders>
      </w:tcPr>
    </w:tblStylePr>
    <w:tblStylePr w:type="seCell">
      <w:tblPr/>
      <w:tcPr>
        <w:tcBorders>
          <w:top w:val="single" w:sz="4" w:space="0" w:color="9CC2E5" w:themeColor="accent1" w:themeTint="99"/>
        </w:tcBorders>
      </w:tcPr>
    </w:tblStylePr>
    <w:tblStylePr w:type="swCell">
      <w:tblPr/>
      <w:tcPr>
        <w:tcBorders>
          <w:top w:val="single" w:sz="4" w:space="0" w:color="9CC2E5" w:themeColor="accent1" w:themeTint="99"/>
        </w:tcBorders>
      </w:tcPr>
    </w:tblStylePr>
  </w:style>
  <w:style w:type="table" w:styleId="GridTable7Colorful-Accent2">
    <w:name w:val="Grid Table 7 Colorful Accent 2"/>
    <w:basedOn w:val="TableNormal"/>
    <w:uiPriority w:val="52"/>
    <w:rsid w:val="0022399F"/>
    <w:rPr>
      <w:color w:val="C45911" w:themeColor="accent2" w:themeShade="BF"/>
    </w:r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GridTable7Colorful-Accent3">
    <w:name w:val="Grid Table 7 Colorful Accent 3"/>
    <w:basedOn w:val="TableNormal"/>
    <w:uiPriority w:val="52"/>
    <w:rsid w:val="0022399F"/>
    <w:rPr>
      <w:color w:val="7B7B7B" w:themeColor="accent3" w:themeShade="BF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GridTable7Colorful-Accent4">
    <w:name w:val="Grid Table 7 Colorful Accent 4"/>
    <w:basedOn w:val="TableNormal"/>
    <w:uiPriority w:val="52"/>
    <w:rsid w:val="0022399F"/>
    <w:rPr>
      <w:color w:val="BF8F00" w:themeColor="accent4" w:themeShade="BF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GridTable7Colorful-Accent5">
    <w:name w:val="Grid Table 7 Colorful Accent 5"/>
    <w:basedOn w:val="TableNormal"/>
    <w:uiPriority w:val="52"/>
    <w:rsid w:val="0022399F"/>
    <w:rPr>
      <w:color w:val="2F5496" w:themeColor="accent5" w:themeShade="BF"/>
    </w:r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  <w:tblStylePr w:type="neCell">
      <w:tblPr/>
      <w:tcPr>
        <w:tcBorders>
          <w:bottom w:val="single" w:sz="4" w:space="0" w:color="8EAADB" w:themeColor="accent5" w:themeTint="99"/>
        </w:tcBorders>
      </w:tcPr>
    </w:tblStylePr>
    <w:tblStylePr w:type="nwCell">
      <w:tblPr/>
      <w:tcPr>
        <w:tcBorders>
          <w:bottom w:val="single" w:sz="4" w:space="0" w:color="8EAADB" w:themeColor="accent5" w:themeTint="99"/>
        </w:tcBorders>
      </w:tcPr>
    </w:tblStylePr>
    <w:tblStylePr w:type="seCell">
      <w:tblPr/>
      <w:tcPr>
        <w:tcBorders>
          <w:top w:val="single" w:sz="4" w:space="0" w:color="8EAADB" w:themeColor="accent5" w:themeTint="99"/>
        </w:tcBorders>
      </w:tcPr>
    </w:tblStylePr>
    <w:tblStylePr w:type="swCell">
      <w:tblPr/>
      <w:tcPr>
        <w:tcBorders>
          <w:top w:val="single" w:sz="4" w:space="0" w:color="8EAADB" w:themeColor="accent5" w:themeTint="99"/>
        </w:tcBorders>
      </w:tcPr>
    </w:tblStylePr>
  </w:style>
  <w:style w:type="table" w:styleId="GridTable7Colorful-Accent6">
    <w:name w:val="Grid Table 7 Colorful Accent 6"/>
    <w:basedOn w:val="TableNormal"/>
    <w:uiPriority w:val="52"/>
    <w:rsid w:val="0022399F"/>
    <w:rPr>
      <w:color w:val="538135" w:themeColor="accent6" w:themeShade="BF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  <w:tblStylePr w:type="neCell">
      <w:tblPr/>
      <w:tcPr>
        <w:tcBorders>
          <w:bottom w:val="single" w:sz="4" w:space="0" w:color="A8D08D" w:themeColor="accent6" w:themeTint="99"/>
        </w:tcBorders>
      </w:tcPr>
    </w:tblStylePr>
    <w:tblStylePr w:type="nwCell">
      <w:tblPr/>
      <w:tcPr>
        <w:tcBorders>
          <w:bottom w:val="single" w:sz="4" w:space="0" w:color="A8D08D" w:themeColor="accent6" w:themeTint="99"/>
        </w:tcBorders>
      </w:tcPr>
    </w:tblStylePr>
    <w:tblStylePr w:type="seCell">
      <w:tblPr/>
      <w:tcPr>
        <w:tcBorders>
          <w:top w:val="single" w:sz="4" w:space="0" w:color="A8D08D" w:themeColor="accent6" w:themeTint="99"/>
        </w:tcBorders>
      </w:tcPr>
    </w:tblStylePr>
    <w:tblStylePr w:type="swCell">
      <w:tblPr/>
      <w:tcPr>
        <w:tcBorders>
          <w:top w:val="single" w:sz="4" w:space="0" w:color="A8D08D" w:themeColor="accent6" w:themeTint="99"/>
        </w:tcBorders>
      </w:tcPr>
    </w:tblStylePr>
  </w:style>
  <w:style w:type="character" w:customStyle="1" w:styleId="Heading4Char">
    <w:name w:val="Heading 4 Char"/>
    <w:basedOn w:val="DefaultParagraphFont"/>
    <w:link w:val="Heading4"/>
    <w:uiPriority w:val="9"/>
    <w:semiHidden/>
    <w:rsid w:val="002F7B83"/>
    <w:rPr>
      <w:rFonts w:asciiTheme="majorHAnsi" w:eastAsiaTheme="majorEastAsia" w:hAnsiTheme="majorHAnsi" w:cstheme="majorBidi"/>
      <w:color w:val="2E74B5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2399F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2399F"/>
    <w:rPr>
      <w:rFonts w:asciiTheme="majorHAnsi" w:eastAsiaTheme="majorEastAsia" w:hAnsiTheme="majorHAnsi" w:cstheme="majorBidi"/>
      <w:i/>
      <w:iCs/>
      <w:color w:val="1F4D78" w:themeColor="accent1" w:themeShade="7F"/>
      <w:sz w:val="24"/>
      <w:szCs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2399F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2399F"/>
    <w:rPr>
      <w:rFonts w:asciiTheme="majorHAnsi" w:eastAsiaTheme="majorEastAsia" w:hAnsiTheme="majorHAnsi" w:cstheme="majorBidi"/>
      <w:i/>
      <w:iCs/>
      <w:color w:val="272727" w:themeColor="text1" w:themeTint="D8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2399F"/>
    <w:rPr>
      <w:rFonts w:asciiTheme="majorHAnsi" w:eastAsiaTheme="majorEastAsia" w:hAnsiTheme="majorHAnsi" w:cstheme="majorBidi"/>
      <w:color w:val="272727" w:themeColor="text1" w:themeTint="D8"/>
      <w:szCs w:val="21"/>
    </w:rPr>
  </w:style>
  <w:style w:type="character" w:styleId="HTMLAcronym">
    <w:name w:val="HTML Acronym"/>
    <w:basedOn w:val="DefaultParagraphFont"/>
    <w:uiPriority w:val="99"/>
    <w:semiHidden/>
    <w:unhideWhenUsed/>
    <w:rsid w:val="0022399F"/>
  </w:style>
  <w:style w:type="paragraph" w:styleId="HTMLAddress">
    <w:name w:val="HTML Address"/>
    <w:basedOn w:val="Normal"/>
    <w:link w:val="HTMLAddressChar"/>
    <w:uiPriority w:val="99"/>
    <w:semiHidden/>
    <w:unhideWhenUsed/>
    <w:rsid w:val="0022399F"/>
  </w:style>
  <w:style w:type="character" w:customStyle="1" w:styleId="HTMLAddressChar">
    <w:name w:val="HTML Address Char"/>
    <w:basedOn w:val="DefaultParagraphFont"/>
    <w:link w:val="HTMLAddress"/>
    <w:uiPriority w:val="99"/>
    <w:semiHidden/>
    <w:rsid w:val="0022399F"/>
    <w:rPr>
      <w:i/>
      <w:iCs/>
      <w:color w:val="FFFFFF" w:themeColor="background1"/>
      <w:sz w:val="24"/>
      <w:szCs w:val="24"/>
    </w:rPr>
  </w:style>
  <w:style w:type="character" w:styleId="HTMLCite">
    <w:name w:val="HTML Cite"/>
    <w:basedOn w:val="DefaultParagraphFont"/>
    <w:uiPriority w:val="99"/>
    <w:semiHidden/>
    <w:unhideWhenUsed/>
    <w:rsid w:val="0022399F"/>
    <w:rPr>
      <w:i/>
      <w:iCs/>
    </w:rPr>
  </w:style>
  <w:style w:type="character" w:styleId="HTMLCode">
    <w:name w:val="HTML Code"/>
    <w:basedOn w:val="DefaultParagraphFont"/>
    <w:uiPriority w:val="99"/>
    <w:semiHidden/>
    <w:unhideWhenUsed/>
    <w:rsid w:val="0022399F"/>
    <w:rPr>
      <w:rFonts w:ascii="Consolas" w:hAnsi="Consolas"/>
      <w:sz w:val="22"/>
      <w:szCs w:val="20"/>
    </w:rPr>
  </w:style>
  <w:style w:type="character" w:styleId="HTMLDefinition">
    <w:name w:val="HTML Definition"/>
    <w:basedOn w:val="DefaultParagraphFont"/>
    <w:uiPriority w:val="99"/>
    <w:semiHidden/>
    <w:unhideWhenUsed/>
    <w:rsid w:val="0022399F"/>
    <w:rPr>
      <w:i/>
      <w:iCs/>
    </w:rPr>
  </w:style>
  <w:style w:type="character" w:styleId="HTMLKeyboard">
    <w:name w:val="HTML Keyboard"/>
    <w:basedOn w:val="DefaultParagraphFont"/>
    <w:uiPriority w:val="99"/>
    <w:semiHidden/>
    <w:unhideWhenUsed/>
    <w:rsid w:val="0022399F"/>
    <w:rPr>
      <w:rFonts w:ascii="Consolas" w:hAnsi="Consolas"/>
      <w:sz w:val="22"/>
      <w:szCs w:val="20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22399F"/>
    <w:rPr>
      <w:rFonts w:ascii="Consolas" w:hAnsi="Consolas"/>
      <w:sz w:val="22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22399F"/>
    <w:rPr>
      <w:rFonts w:ascii="Consolas" w:hAnsi="Consolas"/>
      <w:i/>
      <w:iCs/>
      <w:color w:val="FFFFFF" w:themeColor="background1"/>
      <w:szCs w:val="20"/>
    </w:rPr>
  </w:style>
  <w:style w:type="character" w:styleId="HTMLSample">
    <w:name w:val="HTML Sample"/>
    <w:basedOn w:val="DefaultParagraphFont"/>
    <w:uiPriority w:val="99"/>
    <w:semiHidden/>
    <w:unhideWhenUsed/>
    <w:rsid w:val="0022399F"/>
    <w:rPr>
      <w:rFonts w:ascii="Consolas" w:hAnsi="Consolas"/>
      <w:sz w:val="24"/>
      <w:szCs w:val="24"/>
    </w:rPr>
  </w:style>
  <w:style w:type="character" w:styleId="HTMLTypewriter">
    <w:name w:val="HTML Typewriter"/>
    <w:basedOn w:val="DefaultParagraphFont"/>
    <w:uiPriority w:val="99"/>
    <w:semiHidden/>
    <w:unhideWhenUsed/>
    <w:rsid w:val="0022399F"/>
    <w:rPr>
      <w:rFonts w:ascii="Consolas" w:hAnsi="Consolas"/>
      <w:sz w:val="22"/>
      <w:szCs w:val="20"/>
    </w:rPr>
  </w:style>
  <w:style w:type="character" w:styleId="HTMLVariable">
    <w:name w:val="HTML Variable"/>
    <w:basedOn w:val="DefaultParagraphFont"/>
    <w:uiPriority w:val="99"/>
    <w:semiHidden/>
    <w:unhideWhenUsed/>
    <w:rsid w:val="0022399F"/>
    <w:rPr>
      <w:i/>
      <w:iCs/>
    </w:rPr>
  </w:style>
  <w:style w:type="character" w:styleId="Hyperlink">
    <w:name w:val="Hyperlink"/>
    <w:basedOn w:val="DefaultParagraphFont"/>
    <w:uiPriority w:val="99"/>
    <w:semiHidden/>
    <w:unhideWhenUsed/>
    <w:rsid w:val="0022399F"/>
    <w:rPr>
      <w:color w:val="0563C1" w:themeColor="hyperlink"/>
      <w:u w:val="single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22399F"/>
    <w:pPr>
      <w:ind w:left="240" w:hanging="24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22399F"/>
    <w:pPr>
      <w:ind w:left="480" w:hanging="24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22399F"/>
    <w:pPr>
      <w:ind w:left="720" w:hanging="24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22399F"/>
    <w:pPr>
      <w:ind w:left="960" w:hanging="240"/>
    </w:pPr>
  </w:style>
  <w:style w:type="paragraph" w:styleId="Index5">
    <w:name w:val="index 5"/>
    <w:basedOn w:val="Normal"/>
    <w:next w:val="Normal"/>
    <w:autoRedefine/>
    <w:uiPriority w:val="99"/>
    <w:semiHidden/>
    <w:unhideWhenUsed/>
    <w:rsid w:val="0022399F"/>
    <w:pPr>
      <w:ind w:left="1200" w:hanging="24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22399F"/>
    <w:pPr>
      <w:ind w:left="1440" w:hanging="24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22399F"/>
    <w:pPr>
      <w:ind w:left="1680" w:hanging="24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22399F"/>
    <w:pPr>
      <w:ind w:left="1920" w:hanging="240"/>
    </w:pPr>
  </w:style>
  <w:style w:type="paragraph" w:styleId="Index9">
    <w:name w:val="index 9"/>
    <w:basedOn w:val="Normal"/>
    <w:next w:val="Normal"/>
    <w:autoRedefine/>
    <w:uiPriority w:val="99"/>
    <w:semiHidden/>
    <w:unhideWhenUsed/>
    <w:rsid w:val="0022399F"/>
    <w:pPr>
      <w:ind w:left="2160" w:hanging="240"/>
    </w:pPr>
  </w:style>
  <w:style w:type="paragraph" w:styleId="IndexHeading">
    <w:name w:val="index heading"/>
    <w:basedOn w:val="Normal"/>
    <w:next w:val="Index1"/>
    <w:uiPriority w:val="99"/>
    <w:semiHidden/>
    <w:unhideWhenUsed/>
    <w:rsid w:val="0022399F"/>
    <w:rPr>
      <w:rFonts w:asciiTheme="majorHAnsi" w:eastAsiaTheme="majorEastAsia" w:hAnsiTheme="majorHAnsi" w:cstheme="majorBidi"/>
      <w:b/>
      <w:bCs/>
    </w:rPr>
  </w:style>
  <w:style w:type="character" w:styleId="IntenseEmphasis">
    <w:name w:val="Intense Emphasis"/>
    <w:basedOn w:val="DefaultParagraphFont"/>
    <w:uiPriority w:val="21"/>
    <w:semiHidden/>
    <w:unhideWhenUsed/>
    <w:qFormat/>
    <w:rsid w:val="002F7B83"/>
    <w:rPr>
      <w:i/>
      <w:iCs/>
      <w:color w:val="2E74B5" w:themeColor="accent1" w:themeShade="BF"/>
      <w:bdr w:val="none" w:sz="0" w:space="0" w:color="auto"/>
    </w:rPr>
  </w:style>
  <w:style w:type="paragraph" w:styleId="IntenseQuote">
    <w:name w:val="Intense Quote"/>
    <w:basedOn w:val="Normal"/>
    <w:next w:val="Normal"/>
    <w:link w:val="IntenseQuoteChar"/>
    <w:uiPriority w:val="30"/>
    <w:semiHidden/>
    <w:unhideWhenUsed/>
    <w:qFormat/>
    <w:rsid w:val="00B554A2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jc w:val="center"/>
    </w:pPr>
    <w:rPr>
      <w:i/>
      <w:iCs/>
      <w:color w:val="2E74B5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sid w:val="00B554A2"/>
    <w:rPr>
      <w:i/>
      <w:iCs/>
      <w:color w:val="2E74B5" w:themeColor="accent1" w:themeShade="BF"/>
    </w:rPr>
  </w:style>
  <w:style w:type="character" w:styleId="IntenseReference">
    <w:name w:val="Intense Reference"/>
    <w:basedOn w:val="DefaultParagraphFont"/>
    <w:uiPriority w:val="32"/>
    <w:semiHidden/>
    <w:unhideWhenUsed/>
    <w:qFormat/>
    <w:rsid w:val="002F7B83"/>
    <w:rPr>
      <w:b/>
      <w:bCs/>
      <w:caps w:val="0"/>
      <w:smallCaps/>
      <w:color w:val="2E74B5" w:themeColor="accent1" w:themeShade="BF"/>
      <w:spacing w:val="0"/>
    </w:rPr>
  </w:style>
  <w:style w:type="table" w:styleId="LightGrid">
    <w:name w:val="Light Grid"/>
    <w:basedOn w:val="TableNormal"/>
    <w:uiPriority w:val="62"/>
    <w:semiHidden/>
    <w:unhideWhenUsed/>
    <w:rsid w:val="0022399F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semiHidden/>
    <w:unhideWhenUsed/>
    <w:rsid w:val="0022399F"/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  <w:insideH w:val="single" w:sz="8" w:space="0" w:color="5B9BD5" w:themeColor="accent1"/>
        <w:insideV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18" w:space="0" w:color="5B9BD5" w:themeColor="accent1"/>
          <w:right w:val="single" w:sz="8" w:space="0" w:color="5B9BD5" w:themeColor="accent1"/>
          <w:insideH w:val="nil"/>
          <w:insideV w:val="single" w:sz="8" w:space="0" w:color="5B9BD5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H w:val="nil"/>
          <w:insideV w:val="single" w:sz="8" w:space="0" w:color="5B9BD5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  <w:shd w:val="clear" w:color="auto" w:fill="D6E6F4" w:themeFill="accent1" w:themeFillTint="3F"/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V w:val="single" w:sz="8" w:space="0" w:color="5B9BD5" w:themeColor="accent1"/>
        </w:tcBorders>
        <w:shd w:val="clear" w:color="auto" w:fill="D6E6F4" w:themeFill="accent1" w:themeFillTint="3F"/>
      </w:tcPr>
    </w:tblStylePr>
    <w:tblStylePr w:type="band2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V w:val="single" w:sz="8" w:space="0" w:color="5B9BD5" w:themeColor="accent1"/>
        </w:tcBorders>
      </w:tcPr>
    </w:tblStylePr>
  </w:style>
  <w:style w:type="table" w:styleId="LightGrid-Accent2">
    <w:name w:val="Light Grid Accent 2"/>
    <w:basedOn w:val="TableNormal"/>
    <w:uiPriority w:val="62"/>
    <w:semiHidden/>
    <w:unhideWhenUsed/>
    <w:rsid w:val="0022399F"/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  <w:insideH w:val="single" w:sz="8" w:space="0" w:color="ED7D31" w:themeColor="accent2"/>
        <w:insideV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18" w:space="0" w:color="ED7D31" w:themeColor="accent2"/>
          <w:right w:val="single" w:sz="8" w:space="0" w:color="ED7D31" w:themeColor="accent2"/>
          <w:insideH w:val="nil"/>
          <w:insideV w:val="single" w:sz="8" w:space="0" w:color="ED7D31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H w:val="nil"/>
          <w:insideV w:val="single" w:sz="8" w:space="0" w:color="ED7D31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  <w:shd w:val="clear" w:color="auto" w:fill="FADECB" w:themeFill="accent2" w:themeFillTint="3F"/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ED7D31" w:themeColor="accent2"/>
        </w:tcBorders>
        <w:shd w:val="clear" w:color="auto" w:fill="FADECB" w:themeFill="accent2" w:themeFillTint="3F"/>
      </w:tcPr>
    </w:tblStylePr>
    <w:tblStylePr w:type="band2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ED7D31" w:themeColor="accent2"/>
        </w:tcBorders>
      </w:tcPr>
    </w:tblStylePr>
  </w:style>
  <w:style w:type="table" w:styleId="LightGrid-Accent3">
    <w:name w:val="Light Grid Accent 3"/>
    <w:basedOn w:val="TableNormal"/>
    <w:uiPriority w:val="62"/>
    <w:semiHidden/>
    <w:unhideWhenUsed/>
    <w:rsid w:val="0022399F"/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table" w:styleId="LightGrid-Accent4">
    <w:name w:val="Light Grid Accent 4"/>
    <w:basedOn w:val="TableNormal"/>
    <w:uiPriority w:val="62"/>
    <w:semiHidden/>
    <w:unhideWhenUsed/>
    <w:rsid w:val="0022399F"/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1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  <w:shd w:val="clear" w:color="auto" w:fill="FFEFC0" w:themeFill="accent4" w:themeFillTint="3F"/>
      </w:tcPr>
    </w:tblStylePr>
    <w:tblStylePr w:type="band2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</w:tcPr>
    </w:tblStylePr>
  </w:style>
  <w:style w:type="table" w:styleId="LightGrid-Accent5">
    <w:name w:val="Light Grid Accent 5"/>
    <w:basedOn w:val="TableNormal"/>
    <w:uiPriority w:val="62"/>
    <w:semiHidden/>
    <w:unhideWhenUsed/>
    <w:rsid w:val="0022399F"/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  <w:insideH w:val="single" w:sz="8" w:space="0" w:color="4472C4" w:themeColor="accent5"/>
        <w:insideV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18" w:space="0" w:color="4472C4" w:themeColor="accent5"/>
          <w:right w:val="single" w:sz="8" w:space="0" w:color="4472C4" w:themeColor="accent5"/>
          <w:insideH w:val="nil"/>
          <w:insideV w:val="single" w:sz="8" w:space="0" w:color="4472C4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H w:val="nil"/>
          <w:insideV w:val="single" w:sz="8" w:space="0" w:color="4472C4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band1Vert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  <w:shd w:val="clear" w:color="auto" w:fill="D0DBF0" w:themeFill="accent5" w:themeFillTint="3F"/>
      </w:tcPr>
    </w:tblStylePr>
    <w:tblStylePr w:type="band1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V w:val="single" w:sz="8" w:space="0" w:color="4472C4" w:themeColor="accent5"/>
        </w:tcBorders>
        <w:shd w:val="clear" w:color="auto" w:fill="D0DBF0" w:themeFill="accent5" w:themeFillTint="3F"/>
      </w:tcPr>
    </w:tblStylePr>
    <w:tblStylePr w:type="band2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V w:val="single" w:sz="8" w:space="0" w:color="4472C4" w:themeColor="accent5"/>
        </w:tcBorders>
      </w:tcPr>
    </w:tblStylePr>
  </w:style>
  <w:style w:type="table" w:styleId="LightGrid-Accent6">
    <w:name w:val="Light Grid Accent 6"/>
    <w:basedOn w:val="TableNormal"/>
    <w:uiPriority w:val="62"/>
    <w:semiHidden/>
    <w:unhideWhenUsed/>
    <w:rsid w:val="0022399F"/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1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  <w:shd w:val="clear" w:color="auto" w:fill="DBEBD0" w:themeFill="accent6" w:themeFillTint="3F"/>
      </w:tcPr>
    </w:tblStylePr>
    <w:tblStylePr w:type="band2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</w:tcPr>
    </w:tblStylePr>
  </w:style>
  <w:style w:type="table" w:styleId="LightList">
    <w:name w:val="Light List"/>
    <w:basedOn w:val="TableNormal"/>
    <w:uiPriority w:val="61"/>
    <w:semiHidden/>
    <w:unhideWhenUsed/>
    <w:rsid w:val="0022399F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semiHidden/>
    <w:unhideWhenUsed/>
    <w:rsid w:val="0022399F"/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</w:style>
  <w:style w:type="table" w:styleId="LightList-Accent2">
    <w:name w:val="Light List Accent 2"/>
    <w:basedOn w:val="TableNormal"/>
    <w:uiPriority w:val="61"/>
    <w:semiHidden/>
    <w:unhideWhenUsed/>
    <w:rsid w:val="0022399F"/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</w:style>
  <w:style w:type="table" w:styleId="LightList-Accent3">
    <w:name w:val="Light List Accent 3"/>
    <w:basedOn w:val="TableNormal"/>
    <w:uiPriority w:val="61"/>
    <w:semiHidden/>
    <w:unhideWhenUsed/>
    <w:rsid w:val="0022399F"/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</w:style>
  <w:style w:type="table" w:styleId="LightList-Accent4">
    <w:name w:val="Light List Accent 4"/>
    <w:basedOn w:val="TableNormal"/>
    <w:uiPriority w:val="61"/>
    <w:semiHidden/>
    <w:unhideWhenUsed/>
    <w:rsid w:val="0022399F"/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</w:style>
  <w:style w:type="table" w:styleId="LightList-Accent5">
    <w:name w:val="Light List Accent 5"/>
    <w:basedOn w:val="TableNormal"/>
    <w:uiPriority w:val="61"/>
    <w:semiHidden/>
    <w:unhideWhenUsed/>
    <w:rsid w:val="0022399F"/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band1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</w:style>
  <w:style w:type="table" w:styleId="LightList-Accent6">
    <w:name w:val="Light List Accent 6"/>
    <w:basedOn w:val="TableNormal"/>
    <w:uiPriority w:val="61"/>
    <w:semiHidden/>
    <w:unhideWhenUsed/>
    <w:rsid w:val="0022399F"/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</w:style>
  <w:style w:type="table" w:styleId="LightShading">
    <w:name w:val="Light Shading"/>
    <w:basedOn w:val="TableNormal"/>
    <w:uiPriority w:val="60"/>
    <w:semiHidden/>
    <w:unhideWhenUsed/>
    <w:rsid w:val="0022399F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semiHidden/>
    <w:unhideWhenUsed/>
    <w:rsid w:val="0022399F"/>
    <w:rPr>
      <w:color w:val="2E74B5" w:themeColor="accent1" w:themeShade="BF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styleId="LightShading-Accent2">
    <w:name w:val="Light Shading Accent 2"/>
    <w:basedOn w:val="TableNormal"/>
    <w:uiPriority w:val="60"/>
    <w:semiHidden/>
    <w:unhideWhenUsed/>
    <w:rsid w:val="0022399F"/>
    <w:rPr>
      <w:color w:val="C45911" w:themeColor="accent2" w:themeShade="BF"/>
    </w:rPr>
    <w:tblPr>
      <w:tblStyleRowBandSize w:val="1"/>
      <w:tblStyleColBandSize w:val="1"/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styleId="LightShading-Accent3">
    <w:name w:val="Light Shading Accent 3"/>
    <w:basedOn w:val="TableNormal"/>
    <w:uiPriority w:val="60"/>
    <w:semiHidden/>
    <w:unhideWhenUsed/>
    <w:rsid w:val="0022399F"/>
    <w:rPr>
      <w:color w:val="7B7B7B" w:themeColor="accent3" w:themeShade="BF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styleId="LightShading-Accent4">
    <w:name w:val="Light Shading Accent 4"/>
    <w:basedOn w:val="TableNormal"/>
    <w:uiPriority w:val="60"/>
    <w:semiHidden/>
    <w:unhideWhenUsed/>
    <w:rsid w:val="0022399F"/>
    <w:rPr>
      <w:color w:val="BF8F00" w:themeColor="accent4" w:themeShade="BF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table" w:styleId="LightShading-Accent5">
    <w:name w:val="Light Shading Accent 5"/>
    <w:basedOn w:val="TableNormal"/>
    <w:uiPriority w:val="60"/>
    <w:semiHidden/>
    <w:unhideWhenUsed/>
    <w:rsid w:val="0022399F"/>
    <w:rPr>
      <w:color w:val="2F5496" w:themeColor="accent5" w:themeShade="BF"/>
    </w:rPr>
    <w:tblPr>
      <w:tblStyleRowBandSize w:val="1"/>
      <w:tblStyleColBandSize w:val="1"/>
      <w:tblBorders>
        <w:top w:val="single" w:sz="8" w:space="0" w:color="4472C4" w:themeColor="accent5"/>
        <w:bottom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</w:style>
  <w:style w:type="table" w:styleId="LightShading-Accent6">
    <w:name w:val="Light Shading Accent 6"/>
    <w:basedOn w:val="TableNormal"/>
    <w:uiPriority w:val="60"/>
    <w:semiHidden/>
    <w:unhideWhenUsed/>
    <w:rsid w:val="0022399F"/>
    <w:rPr>
      <w:color w:val="538135" w:themeColor="accent6" w:themeShade="BF"/>
    </w:rPr>
    <w:tblPr>
      <w:tblStyleRowBandSize w:val="1"/>
      <w:tblStyleColBandSize w:val="1"/>
      <w:tblBorders>
        <w:top w:val="single" w:sz="8" w:space="0" w:color="70AD47" w:themeColor="accent6"/>
        <w:bottom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 w:themeColor="accent6"/>
          <w:left w:val="nil"/>
          <w:bottom w:val="single" w:sz="8" w:space="0" w:color="70AD47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 w:themeColor="accent6"/>
          <w:left w:val="nil"/>
          <w:bottom w:val="single" w:sz="8" w:space="0" w:color="70AD47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</w:style>
  <w:style w:type="character" w:styleId="LineNumber">
    <w:name w:val="line number"/>
    <w:basedOn w:val="DefaultParagraphFont"/>
    <w:uiPriority w:val="99"/>
    <w:semiHidden/>
    <w:unhideWhenUsed/>
    <w:rsid w:val="0022399F"/>
  </w:style>
  <w:style w:type="paragraph" w:styleId="List">
    <w:name w:val="List"/>
    <w:basedOn w:val="Normal"/>
    <w:uiPriority w:val="99"/>
    <w:semiHidden/>
    <w:unhideWhenUsed/>
    <w:rsid w:val="0022399F"/>
    <w:pPr>
      <w:ind w:left="360" w:hanging="360"/>
      <w:contextualSpacing/>
    </w:pPr>
  </w:style>
  <w:style w:type="paragraph" w:styleId="List2">
    <w:name w:val="List 2"/>
    <w:basedOn w:val="Normal"/>
    <w:uiPriority w:val="99"/>
    <w:semiHidden/>
    <w:unhideWhenUsed/>
    <w:rsid w:val="0022399F"/>
    <w:pPr>
      <w:ind w:left="720" w:hanging="360"/>
      <w:contextualSpacing/>
    </w:pPr>
  </w:style>
  <w:style w:type="paragraph" w:styleId="List3">
    <w:name w:val="List 3"/>
    <w:basedOn w:val="Normal"/>
    <w:uiPriority w:val="99"/>
    <w:semiHidden/>
    <w:unhideWhenUsed/>
    <w:rsid w:val="0022399F"/>
    <w:pPr>
      <w:ind w:left="1080" w:hanging="360"/>
      <w:contextualSpacing/>
    </w:pPr>
  </w:style>
  <w:style w:type="paragraph" w:styleId="List4">
    <w:name w:val="List 4"/>
    <w:basedOn w:val="Normal"/>
    <w:uiPriority w:val="99"/>
    <w:semiHidden/>
    <w:unhideWhenUsed/>
    <w:rsid w:val="0022399F"/>
    <w:pPr>
      <w:ind w:left="1440" w:hanging="360"/>
      <w:contextualSpacing/>
    </w:pPr>
  </w:style>
  <w:style w:type="paragraph" w:styleId="List5">
    <w:name w:val="List 5"/>
    <w:basedOn w:val="Normal"/>
    <w:uiPriority w:val="99"/>
    <w:semiHidden/>
    <w:unhideWhenUsed/>
    <w:rsid w:val="0022399F"/>
    <w:pPr>
      <w:ind w:left="1800" w:hanging="360"/>
      <w:contextualSpacing/>
    </w:pPr>
  </w:style>
  <w:style w:type="paragraph" w:styleId="ListBullet">
    <w:name w:val="List Bullet"/>
    <w:basedOn w:val="Normal"/>
    <w:uiPriority w:val="99"/>
    <w:semiHidden/>
    <w:unhideWhenUsed/>
    <w:rsid w:val="0022399F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semiHidden/>
    <w:unhideWhenUsed/>
    <w:rsid w:val="0022399F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semiHidden/>
    <w:unhideWhenUsed/>
    <w:rsid w:val="0022399F"/>
    <w:pPr>
      <w:numPr>
        <w:numId w:val="3"/>
      </w:numPr>
      <w:contextualSpacing/>
    </w:pPr>
  </w:style>
  <w:style w:type="paragraph" w:styleId="ListBullet4">
    <w:name w:val="List Bullet 4"/>
    <w:basedOn w:val="Normal"/>
    <w:uiPriority w:val="99"/>
    <w:semiHidden/>
    <w:unhideWhenUsed/>
    <w:rsid w:val="0022399F"/>
    <w:pPr>
      <w:numPr>
        <w:numId w:val="4"/>
      </w:numPr>
      <w:contextualSpacing/>
    </w:pPr>
  </w:style>
  <w:style w:type="paragraph" w:styleId="ListBullet5">
    <w:name w:val="List Bullet 5"/>
    <w:basedOn w:val="Normal"/>
    <w:uiPriority w:val="99"/>
    <w:semiHidden/>
    <w:unhideWhenUsed/>
    <w:rsid w:val="0022399F"/>
    <w:pPr>
      <w:numPr>
        <w:numId w:val="5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rsid w:val="0022399F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semiHidden/>
    <w:unhideWhenUsed/>
    <w:rsid w:val="0022399F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22399F"/>
    <w:pPr>
      <w:spacing w:after="120"/>
      <w:ind w:left="1080"/>
      <w:contextualSpacing/>
    </w:pPr>
  </w:style>
  <w:style w:type="paragraph" w:styleId="ListContinue4">
    <w:name w:val="List Continue 4"/>
    <w:basedOn w:val="Normal"/>
    <w:uiPriority w:val="99"/>
    <w:semiHidden/>
    <w:unhideWhenUsed/>
    <w:rsid w:val="0022399F"/>
    <w:pPr>
      <w:spacing w:after="120"/>
      <w:ind w:left="1440"/>
      <w:contextualSpacing/>
    </w:pPr>
  </w:style>
  <w:style w:type="paragraph" w:styleId="ListContinue5">
    <w:name w:val="List Continue 5"/>
    <w:basedOn w:val="Normal"/>
    <w:uiPriority w:val="99"/>
    <w:semiHidden/>
    <w:unhideWhenUsed/>
    <w:rsid w:val="0022399F"/>
    <w:pPr>
      <w:spacing w:after="120"/>
      <w:ind w:left="1800"/>
      <w:contextualSpacing/>
    </w:pPr>
  </w:style>
  <w:style w:type="paragraph" w:styleId="ListNumber">
    <w:name w:val="List Number"/>
    <w:basedOn w:val="Normal"/>
    <w:uiPriority w:val="99"/>
    <w:semiHidden/>
    <w:unhideWhenUsed/>
    <w:rsid w:val="0022399F"/>
    <w:pPr>
      <w:numPr>
        <w:numId w:val="6"/>
      </w:numPr>
      <w:contextualSpacing/>
    </w:pPr>
  </w:style>
  <w:style w:type="paragraph" w:styleId="ListNumber2">
    <w:name w:val="List Number 2"/>
    <w:basedOn w:val="Normal"/>
    <w:uiPriority w:val="99"/>
    <w:semiHidden/>
    <w:unhideWhenUsed/>
    <w:rsid w:val="0022399F"/>
    <w:pPr>
      <w:numPr>
        <w:numId w:val="7"/>
      </w:numPr>
      <w:contextualSpacing/>
    </w:pPr>
  </w:style>
  <w:style w:type="paragraph" w:styleId="ListNumber3">
    <w:name w:val="List Number 3"/>
    <w:basedOn w:val="Normal"/>
    <w:uiPriority w:val="99"/>
    <w:semiHidden/>
    <w:unhideWhenUsed/>
    <w:rsid w:val="0022399F"/>
    <w:pPr>
      <w:numPr>
        <w:numId w:val="8"/>
      </w:numPr>
      <w:contextualSpacing/>
    </w:pPr>
  </w:style>
  <w:style w:type="paragraph" w:styleId="ListNumber4">
    <w:name w:val="List Number 4"/>
    <w:basedOn w:val="Normal"/>
    <w:uiPriority w:val="99"/>
    <w:semiHidden/>
    <w:unhideWhenUsed/>
    <w:rsid w:val="0022399F"/>
    <w:pPr>
      <w:numPr>
        <w:numId w:val="9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rsid w:val="0022399F"/>
    <w:pPr>
      <w:numPr>
        <w:numId w:val="10"/>
      </w:numPr>
      <w:contextualSpacing/>
    </w:pPr>
  </w:style>
  <w:style w:type="paragraph" w:styleId="ListParagraph">
    <w:name w:val="List Paragraph"/>
    <w:basedOn w:val="Normal"/>
    <w:uiPriority w:val="34"/>
    <w:semiHidden/>
    <w:unhideWhenUsed/>
    <w:qFormat/>
    <w:rsid w:val="0022399F"/>
    <w:pPr>
      <w:ind w:left="720"/>
      <w:contextualSpacing/>
    </w:pPr>
  </w:style>
  <w:style w:type="table" w:styleId="ListTable1Light">
    <w:name w:val="List Table 1 Light"/>
    <w:basedOn w:val="TableNormal"/>
    <w:uiPriority w:val="46"/>
    <w:rsid w:val="0022399F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1Light-Accent1">
    <w:name w:val="List Table 1 Light Accent 1"/>
    <w:basedOn w:val="TableNormal"/>
    <w:uiPriority w:val="46"/>
    <w:rsid w:val="0022399F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ListTable1Light-Accent2">
    <w:name w:val="List Table 1 Light Accent 2"/>
    <w:basedOn w:val="TableNormal"/>
    <w:uiPriority w:val="46"/>
    <w:rsid w:val="0022399F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ListTable1Light-Accent3">
    <w:name w:val="List Table 1 Light Accent 3"/>
    <w:basedOn w:val="TableNormal"/>
    <w:uiPriority w:val="46"/>
    <w:rsid w:val="0022399F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Table1Light-Accent4">
    <w:name w:val="List Table 1 Light Accent 4"/>
    <w:basedOn w:val="TableNormal"/>
    <w:uiPriority w:val="46"/>
    <w:rsid w:val="0022399F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ListTable1Light-Accent5">
    <w:name w:val="List Table 1 Light Accent 5"/>
    <w:basedOn w:val="TableNormal"/>
    <w:uiPriority w:val="46"/>
    <w:rsid w:val="0022399F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ListTable1Light-Accent6">
    <w:name w:val="List Table 1 Light Accent 6"/>
    <w:basedOn w:val="TableNormal"/>
    <w:uiPriority w:val="46"/>
    <w:rsid w:val="0022399F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ListTable2">
    <w:name w:val="List Table 2"/>
    <w:basedOn w:val="TableNormal"/>
    <w:uiPriority w:val="47"/>
    <w:rsid w:val="0022399F"/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2-Accent1">
    <w:name w:val="List Table 2 Accent 1"/>
    <w:basedOn w:val="TableNormal"/>
    <w:uiPriority w:val="47"/>
    <w:rsid w:val="0022399F"/>
    <w:tblPr>
      <w:tblStyleRowBandSize w:val="1"/>
      <w:tblStyleColBandSize w:val="1"/>
      <w:tblBorders>
        <w:top w:val="single" w:sz="4" w:space="0" w:color="9CC2E5" w:themeColor="accent1" w:themeTint="99"/>
        <w:bottom w:val="single" w:sz="4" w:space="0" w:color="9CC2E5" w:themeColor="accent1" w:themeTint="99"/>
        <w:insideH w:val="single" w:sz="4" w:space="0" w:color="9CC2E5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ListTable2-Accent2">
    <w:name w:val="List Table 2 Accent 2"/>
    <w:basedOn w:val="TableNormal"/>
    <w:uiPriority w:val="47"/>
    <w:rsid w:val="0022399F"/>
    <w:tblPr>
      <w:tblStyleRowBandSize w:val="1"/>
      <w:tblStyleColBandSize w:val="1"/>
      <w:tblBorders>
        <w:top w:val="single" w:sz="4" w:space="0" w:color="F4B083" w:themeColor="accent2" w:themeTint="99"/>
        <w:bottom w:val="single" w:sz="4" w:space="0" w:color="F4B083" w:themeColor="accent2" w:themeTint="99"/>
        <w:insideH w:val="single" w:sz="4" w:space="0" w:color="F4B083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ListTable2-Accent3">
    <w:name w:val="List Table 2 Accent 3"/>
    <w:basedOn w:val="TableNormal"/>
    <w:uiPriority w:val="47"/>
    <w:rsid w:val="0022399F"/>
    <w:tblPr>
      <w:tblStyleRowBandSize w:val="1"/>
      <w:tblStyleColBandSize w:val="1"/>
      <w:tblBorders>
        <w:top w:val="single" w:sz="4" w:space="0" w:color="C9C9C9" w:themeColor="accent3" w:themeTint="99"/>
        <w:bottom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Table2-Accent4">
    <w:name w:val="List Table 2 Accent 4"/>
    <w:basedOn w:val="TableNormal"/>
    <w:uiPriority w:val="47"/>
    <w:rsid w:val="0022399F"/>
    <w:tblPr>
      <w:tblStyleRowBandSize w:val="1"/>
      <w:tblStyleColBandSize w:val="1"/>
      <w:tblBorders>
        <w:top w:val="single" w:sz="4" w:space="0" w:color="FFD966" w:themeColor="accent4" w:themeTint="99"/>
        <w:bottom w:val="single" w:sz="4" w:space="0" w:color="FFD966" w:themeColor="accent4" w:themeTint="99"/>
        <w:insideH w:val="single" w:sz="4" w:space="0" w:color="FFD966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ListTable2-Accent5">
    <w:name w:val="List Table 2 Accent 5"/>
    <w:basedOn w:val="TableNormal"/>
    <w:uiPriority w:val="47"/>
    <w:rsid w:val="0022399F"/>
    <w:tblPr>
      <w:tblStyleRowBandSize w:val="1"/>
      <w:tblStyleColBandSize w:val="1"/>
      <w:tblBorders>
        <w:top w:val="single" w:sz="4" w:space="0" w:color="8EAADB" w:themeColor="accent5" w:themeTint="99"/>
        <w:bottom w:val="single" w:sz="4" w:space="0" w:color="8EAADB" w:themeColor="accent5" w:themeTint="99"/>
        <w:insideH w:val="single" w:sz="4" w:space="0" w:color="8EAADB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ListTable2-Accent6">
    <w:name w:val="List Table 2 Accent 6"/>
    <w:basedOn w:val="TableNormal"/>
    <w:uiPriority w:val="47"/>
    <w:rsid w:val="0022399F"/>
    <w:tblPr>
      <w:tblStyleRowBandSize w:val="1"/>
      <w:tblStyleColBandSize w:val="1"/>
      <w:tblBorders>
        <w:top w:val="single" w:sz="4" w:space="0" w:color="A8D08D" w:themeColor="accent6" w:themeTint="99"/>
        <w:bottom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ListTable3">
    <w:name w:val="List Table 3"/>
    <w:basedOn w:val="TableNormal"/>
    <w:uiPriority w:val="48"/>
    <w:rsid w:val="0022399F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ListTable3-Accent1">
    <w:name w:val="List Table 3 Accent 1"/>
    <w:basedOn w:val="TableNormal"/>
    <w:uiPriority w:val="48"/>
    <w:rsid w:val="0022399F"/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tblPr/>
      <w:tcPr>
        <w:tcBorders>
          <w:top w:val="single" w:sz="4" w:space="0" w:color="5B9BD5" w:themeColor="accent1"/>
          <w:bottom w:val="single" w:sz="4" w:space="0" w:color="5B9BD5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B9BD5" w:themeColor="accent1"/>
          <w:left w:val="nil"/>
        </w:tcBorders>
      </w:tcPr>
    </w:tblStylePr>
    <w:tblStylePr w:type="swCell">
      <w:tblPr/>
      <w:tcPr>
        <w:tcBorders>
          <w:top w:val="double" w:sz="4" w:space="0" w:color="5B9BD5" w:themeColor="accent1"/>
          <w:right w:val="nil"/>
        </w:tcBorders>
      </w:tcPr>
    </w:tblStylePr>
  </w:style>
  <w:style w:type="table" w:styleId="ListTable3-Accent2">
    <w:name w:val="List Table 3 Accent 2"/>
    <w:basedOn w:val="TableNormal"/>
    <w:uiPriority w:val="48"/>
    <w:rsid w:val="0022399F"/>
    <w:tblPr>
      <w:tblStyleRowBandSize w:val="1"/>
      <w:tblStyleColBandSize w:val="1"/>
      <w:tblBorders>
        <w:top w:val="single" w:sz="4" w:space="0" w:color="ED7D31" w:themeColor="accent2"/>
        <w:left w:val="single" w:sz="4" w:space="0" w:color="ED7D31" w:themeColor="accent2"/>
        <w:bottom w:val="single" w:sz="4" w:space="0" w:color="ED7D31" w:themeColor="accent2"/>
        <w:right w:val="single" w:sz="4" w:space="0" w:color="ED7D31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D7D31" w:themeColor="accent2"/>
          <w:right w:val="single" w:sz="4" w:space="0" w:color="ED7D31" w:themeColor="accent2"/>
        </w:tcBorders>
      </w:tcPr>
    </w:tblStylePr>
    <w:tblStylePr w:type="band1Horz">
      <w:tblPr/>
      <w:tcPr>
        <w:tcBorders>
          <w:top w:val="single" w:sz="4" w:space="0" w:color="ED7D31" w:themeColor="accent2"/>
          <w:bottom w:val="single" w:sz="4" w:space="0" w:color="ED7D31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D7D31" w:themeColor="accent2"/>
          <w:left w:val="nil"/>
        </w:tcBorders>
      </w:tcPr>
    </w:tblStylePr>
    <w:tblStylePr w:type="swCell">
      <w:tblPr/>
      <w:tcPr>
        <w:tcBorders>
          <w:top w:val="double" w:sz="4" w:space="0" w:color="ED7D31" w:themeColor="accent2"/>
          <w:right w:val="nil"/>
        </w:tcBorders>
      </w:tcPr>
    </w:tblStylePr>
  </w:style>
  <w:style w:type="table" w:styleId="ListTable3-Accent3">
    <w:name w:val="List Table 3 Accent 3"/>
    <w:basedOn w:val="TableNormal"/>
    <w:uiPriority w:val="48"/>
    <w:rsid w:val="0022399F"/>
    <w:tblPr>
      <w:tblStyleRowBandSize w:val="1"/>
      <w:tblStyleColBandSize w:val="1"/>
      <w:tblBorders>
        <w:top w:val="single" w:sz="4" w:space="0" w:color="A5A5A5" w:themeColor="accent3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A5A5A5" w:themeColor="accent3"/>
          <w:right w:val="single" w:sz="4" w:space="0" w:color="A5A5A5" w:themeColor="accent3"/>
        </w:tcBorders>
      </w:tcPr>
    </w:tblStylePr>
    <w:tblStylePr w:type="band1Horz">
      <w:tblPr/>
      <w:tcPr>
        <w:tcBorders>
          <w:top w:val="single" w:sz="4" w:space="0" w:color="A5A5A5" w:themeColor="accent3"/>
          <w:bottom w:val="single" w:sz="4" w:space="0" w:color="A5A5A5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5A5A5" w:themeColor="accent3"/>
          <w:left w:val="nil"/>
        </w:tcBorders>
      </w:tcPr>
    </w:tblStylePr>
    <w:tblStylePr w:type="swCell">
      <w:tblPr/>
      <w:tcPr>
        <w:tcBorders>
          <w:top w:val="double" w:sz="4" w:space="0" w:color="A5A5A5" w:themeColor="accent3"/>
          <w:right w:val="nil"/>
        </w:tcBorders>
      </w:tcPr>
    </w:tblStylePr>
  </w:style>
  <w:style w:type="table" w:styleId="ListTable3-Accent4">
    <w:name w:val="List Table 3 Accent 4"/>
    <w:basedOn w:val="TableNormal"/>
    <w:uiPriority w:val="48"/>
    <w:rsid w:val="0022399F"/>
    <w:tblPr>
      <w:tblStyleRowBandSize w:val="1"/>
      <w:tblStyleColBandSize w:val="1"/>
      <w:tblBorders>
        <w:top w:val="single" w:sz="4" w:space="0" w:color="FFC000" w:themeColor="accent4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FC000" w:themeColor="accent4"/>
          <w:right w:val="single" w:sz="4" w:space="0" w:color="FFC000" w:themeColor="accent4"/>
        </w:tcBorders>
      </w:tcPr>
    </w:tblStylePr>
    <w:tblStylePr w:type="band1Horz">
      <w:tblPr/>
      <w:tcPr>
        <w:tcBorders>
          <w:top w:val="single" w:sz="4" w:space="0" w:color="FFC000" w:themeColor="accent4"/>
          <w:bottom w:val="single" w:sz="4" w:space="0" w:color="FFC000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FC000" w:themeColor="accent4"/>
          <w:left w:val="nil"/>
        </w:tcBorders>
      </w:tcPr>
    </w:tblStylePr>
    <w:tblStylePr w:type="swCell">
      <w:tblPr/>
      <w:tcPr>
        <w:tcBorders>
          <w:top w:val="double" w:sz="4" w:space="0" w:color="FFC000" w:themeColor="accent4"/>
          <w:right w:val="nil"/>
        </w:tcBorders>
      </w:tcPr>
    </w:tblStylePr>
  </w:style>
  <w:style w:type="table" w:styleId="ListTable3-Accent5">
    <w:name w:val="List Table 3 Accent 5"/>
    <w:basedOn w:val="TableNormal"/>
    <w:uiPriority w:val="48"/>
    <w:rsid w:val="0022399F"/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5"/>
          <w:right w:val="single" w:sz="4" w:space="0" w:color="4472C4" w:themeColor="accent5"/>
        </w:tcBorders>
      </w:tcPr>
    </w:tblStylePr>
    <w:tblStylePr w:type="band1Horz">
      <w:tblPr/>
      <w:tcPr>
        <w:tcBorders>
          <w:top w:val="single" w:sz="4" w:space="0" w:color="4472C4" w:themeColor="accent5"/>
          <w:bottom w:val="single" w:sz="4" w:space="0" w:color="4472C4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5"/>
          <w:left w:val="nil"/>
        </w:tcBorders>
      </w:tcPr>
    </w:tblStylePr>
    <w:tblStylePr w:type="swCell">
      <w:tblPr/>
      <w:tcPr>
        <w:tcBorders>
          <w:top w:val="double" w:sz="4" w:space="0" w:color="4472C4" w:themeColor="accent5"/>
          <w:right w:val="nil"/>
        </w:tcBorders>
      </w:tcPr>
    </w:tblStylePr>
  </w:style>
  <w:style w:type="table" w:styleId="ListTable3-Accent6">
    <w:name w:val="List Table 3 Accent 6"/>
    <w:basedOn w:val="TableNormal"/>
    <w:uiPriority w:val="48"/>
    <w:rsid w:val="0022399F"/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0AD47" w:themeColor="accent6"/>
          <w:right w:val="single" w:sz="4" w:space="0" w:color="70AD47" w:themeColor="accent6"/>
        </w:tcBorders>
      </w:tcPr>
    </w:tblStylePr>
    <w:tblStylePr w:type="band1Horz">
      <w:tblPr/>
      <w:tcPr>
        <w:tcBorders>
          <w:top w:val="single" w:sz="4" w:space="0" w:color="70AD47" w:themeColor="accent6"/>
          <w:bottom w:val="single" w:sz="4" w:space="0" w:color="70AD4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0AD47" w:themeColor="accent6"/>
          <w:left w:val="nil"/>
        </w:tcBorders>
      </w:tcPr>
    </w:tblStylePr>
    <w:tblStylePr w:type="swCell">
      <w:tblPr/>
      <w:tcPr>
        <w:tcBorders>
          <w:top w:val="double" w:sz="4" w:space="0" w:color="70AD47" w:themeColor="accent6"/>
          <w:right w:val="nil"/>
        </w:tcBorders>
      </w:tcPr>
    </w:tblStylePr>
  </w:style>
  <w:style w:type="table" w:styleId="ListTable4">
    <w:name w:val="List Table 4"/>
    <w:basedOn w:val="TableNormal"/>
    <w:uiPriority w:val="49"/>
    <w:rsid w:val="0022399F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4-Accent1">
    <w:name w:val="List Table 4 Accent 1"/>
    <w:basedOn w:val="TableNormal"/>
    <w:uiPriority w:val="49"/>
    <w:rsid w:val="0022399F"/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ListTable4-Accent2">
    <w:name w:val="List Table 4 Accent 2"/>
    <w:basedOn w:val="TableNormal"/>
    <w:uiPriority w:val="49"/>
    <w:rsid w:val="0022399F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ListTable4-Accent3">
    <w:name w:val="List Table 4 Accent 3"/>
    <w:basedOn w:val="TableNormal"/>
    <w:uiPriority w:val="49"/>
    <w:rsid w:val="0022399F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Table4-Accent4">
    <w:name w:val="List Table 4 Accent 4"/>
    <w:basedOn w:val="TableNormal"/>
    <w:uiPriority w:val="49"/>
    <w:rsid w:val="0022399F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</w:tcBorders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ListTable4-Accent5">
    <w:name w:val="List Table 4 Accent 5"/>
    <w:basedOn w:val="TableNormal"/>
    <w:uiPriority w:val="49"/>
    <w:rsid w:val="0022399F"/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ListTable4-Accent6">
    <w:name w:val="List Table 4 Accent 6"/>
    <w:basedOn w:val="TableNormal"/>
    <w:uiPriority w:val="49"/>
    <w:rsid w:val="0022399F"/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ListTable5Dark">
    <w:name w:val="List Table 5 Dark"/>
    <w:basedOn w:val="TableNormal"/>
    <w:uiPriority w:val="50"/>
    <w:rsid w:val="0022399F"/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1">
    <w:name w:val="List Table 5 Dark Accent 1"/>
    <w:basedOn w:val="TableNormal"/>
    <w:uiPriority w:val="50"/>
    <w:rsid w:val="0022399F"/>
    <w:rPr>
      <w:color w:val="FFFFFF" w:themeColor="background1"/>
    </w:rPr>
    <w:tblPr>
      <w:tblStyleRowBandSize w:val="1"/>
      <w:tblStyleColBandSize w:val="1"/>
      <w:tblBorders>
        <w:top w:val="single" w:sz="24" w:space="0" w:color="5B9BD5" w:themeColor="accent1"/>
        <w:left w:val="single" w:sz="24" w:space="0" w:color="5B9BD5" w:themeColor="accent1"/>
        <w:bottom w:val="single" w:sz="24" w:space="0" w:color="5B9BD5" w:themeColor="accent1"/>
        <w:right w:val="single" w:sz="24" w:space="0" w:color="5B9BD5" w:themeColor="accent1"/>
      </w:tblBorders>
    </w:tblPr>
    <w:tcPr>
      <w:shd w:val="clear" w:color="auto" w:fill="5B9BD5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2">
    <w:name w:val="List Table 5 Dark Accent 2"/>
    <w:basedOn w:val="TableNormal"/>
    <w:uiPriority w:val="50"/>
    <w:rsid w:val="0022399F"/>
    <w:rPr>
      <w:color w:val="FFFFFF" w:themeColor="background1"/>
    </w:rPr>
    <w:tblPr>
      <w:tblStyleRowBandSize w:val="1"/>
      <w:tblStyleColBandSize w:val="1"/>
      <w:tblBorders>
        <w:top w:val="single" w:sz="24" w:space="0" w:color="ED7D31" w:themeColor="accent2"/>
        <w:left w:val="single" w:sz="24" w:space="0" w:color="ED7D31" w:themeColor="accent2"/>
        <w:bottom w:val="single" w:sz="24" w:space="0" w:color="ED7D31" w:themeColor="accent2"/>
        <w:right w:val="single" w:sz="24" w:space="0" w:color="ED7D31" w:themeColor="accent2"/>
      </w:tblBorders>
    </w:tblPr>
    <w:tcPr>
      <w:shd w:val="clear" w:color="auto" w:fill="ED7D31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3">
    <w:name w:val="List Table 5 Dark Accent 3"/>
    <w:basedOn w:val="TableNormal"/>
    <w:uiPriority w:val="50"/>
    <w:rsid w:val="0022399F"/>
    <w:rPr>
      <w:color w:val="FFFFFF" w:themeColor="background1"/>
    </w:rPr>
    <w:tblPr>
      <w:tblStyleRowBandSize w:val="1"/>
      <w:tblStyleColBandSize w:val="1"/>
      <w:tblBorders>
        <w:top w:val="single" w:sz="24" w:space="0" w:color="A5A5A5" w:themeColor="accent3"/>
        <w:left w:val="single" w:sz="24" w:space="0" w:color="A5A5A5" w:themeColor="accent3"/>
        <w:bottom w:val="single" w:sz="24" w:space="0" w:color="A5A5A5" w:themeColor="accent3"/>
        <w:right w:val="single" w:sz="24" w:space="0" w:color="A5A5A5" w:themeColor="accent3"/>
      </w:tblBorders>
    </w:tblPr>
    <w:tcPr>
      <w:shd w:val="clear" w:color="auto" w:fill="A5A5A5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4">
    <w:name w:val="List Table 5 Dark Accent 4"/>
    <w:basedOn w:val="TableNormal"/>
    <w:uiPriority w:val="50"/>
    <w:rsid w:val="0022399F"/>
    <w:rPr>
      <w:color w:val="FFFFFF" w:themeColor="background1"/>
    </w:rPr>
    <w:tblPr>
      <w:tblStyleRowBandSize w:val="1"/>
      <w:tblStyleColBandSize w:val="1"/>
      <w:tblBorders>
        <w:top w:val="single" w:sz="24" w:space="0" w:color="FFC000" w:themeColor="accent4"/>
        <w:left w:val="single" w:sz="24" w:space="0" w:color="FFC000" w:themeColor="accent4"/>
        <w:bottom w:val="single" w:sz="24" w:space="0" w:color="FFC000" w:themeColor="accent4"/>
        <w:right w:val="single" w:sz="24" w:space="0" w:color="FFC000" w:themeColor="accent4"/>
      </w:tblBorders>
    </w:tblPr>
    <w:tcPr>
      <w:shd w:val="clear" w:color="auto" w:fill="FFC000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5">
    <w:name w:val="List Table 5 Dark Accent 5"/>
    <w:basedOn w:val="TableNormal"/>
    <w:uiPriority w:val="50"/>
    <w:rsid w:val="0022399F"/>
    <w:rPr>
      <w:color w:val="FFFFFF" w:themeColor="background1"/>
    </w:rPr>
    <w:tblPr>
      <w:tblStyleRowBandSize w:val="1"/>
      <w:tblStyleColBandSize w:val="1"/>
      <w:tblBorders>
        <w:top w:val="single" w:sz="24" w:space="0" w:color="4472C4" w:themeColor="accent5"/>
        <w:left w:val="single" w:sz="24" w:space="0" w:color="4472C4" w:themeColor="accent5"/>
        <w:bottom w:val="single" w:sz="24" w:space="0" w:color="4472C4" w:themeColor="accent5"/>
        <w:right w:val="single" w:sz="24" w:space="0" w:color="4472C4" w:themeColor="accent5"/>
      </w:tblBorders>
    </w:tblPr>
    <w:tcPr>
      <w:shd w:val="clear" w:color="auto" w:fill="4472C4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6">
    <w:name w:val="List Table 5 Dark Accent 6"/>
    <w:basedOn w:val="TableNormal"/>
    <w:uiPriority w:val="50"/>
    <w:rsid w:val="0022399F"/>
    <w:rPr>
      <w:color w:val="FFFFFF" w:themeColor="background1"/>
    </w:rPr>
    <w:tblPr>
      <w:tblStyleRowBandSize w:val="1"/>
      <w:tblStyleColBandSize w:val="1"/>
      <w:tblBorders>
        <w:top w:val="single" w:sz="24" w:space="0" w:color="70AD47" w:themeColor="accent6"/>
        <w:left w:val="single" w:sz="24" w:space="0" w:color="70AD47" w:themeColor="accent6"/>
        <w:bottom w:val="single" w:sz="24" w:space="0" w:color="70AD47" w:themeColor="accent6"/>
        <w:right w:val="single" w:sz="24" w:space="0" w:color="70AD47" w:themeColor="accent6"/>
      </w:tblBorders>
    </w:tblPr>
    <w:tcPr>
      <w:shd w:val="clear" w:color="auto" w:fill="70AD47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6Colorful">
    <w:name w:val="List Table 6 Colorful"/>
    <w:basedOn w:val="TableNormal"/>
    <w:uiPriority w:val="51"/>
    <w:rsid w:val="0022399F"/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6Colorful-Accent1">
    <w:name w:val="List Table 6 Colorful Accent 1"/>
    <w:basedOn w:val="TableNormal"/>
    <w:uiPriority w:val="51"/>
    <w:rsid w:val="0022399F"/>
    <w:rPr>
      <w:color w:val="2E74B5" w:themeColor="accent1" w:themeShade="BF"/>
    </w:r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ListTable6Colorful-Accent2">
    <w:name w:val="List Table 6 Colorful Accent 2"/>
    <w:basedOn w:val="TableNormal"/>
    <w:uiPriority w:val="51"/>
    <w:rsid w:val="0022399F"/>
    <w:rPr>
      <w:color w:val="C45911" w:themeColor="accent2" w:themeShade="BF"/>
    </w:rPr>
    <w:tblPr>
      <w:tblStyleRowBandSize w:val="1"/>
      <w:tblStyleColBandSize w:val="1"/>
      <w:tblBorders>
        <w:top w:val="single" w:sz="4" w:space="0" w:color="ED7D31" w:themeColor="accent2"/>
        <w:bottom w:val="single" w:sz="4" w:space="0" w:color="ED7D31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ED7D31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ListTable6Colorful-Accent3">
    <w:name w:val="List Table 6 Colorful Accent 3"/>
    <w:basedOn w:val="TableNormal"/>
    <w:uiPriority w:val="51"/>
    <w:rsid w:val="0022399F"/>
    <w:rPr>
      <w:color w:val="7B7B7B" w:themeColor="accent3" w:themeShade="BF"/>
    </w:rPr>
    <w:tblPr>
      <w:tblStyleRowBandSize w:val="1"/>
      <w:tblStyleColBandSize w:val="1"/>
      <w:tblBorders>
        <w:top w:val="single" w:sz="4" w:space="0" w:color="A5A5A5" w:themeColor="accent3"/>
        <w:bottom w:val="single" w:sz="4" w:space="0" w:color="A5A5A5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A5A5A5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Table6Colorful-Accent4">
    <w:name w:val="List Table 6 Colorful Accent 4"/>
    <w:basedOn w:val="TableNormal"/>
    <w:uiPriority w:val="51"/>
    <w:rsid w:val="0022399F"/>
    <w:rPr>
      <w:color w:val="BF8F00" w:themeColor="accent4" w:themeShade="BF"/>
    </w:rPr>
    <w:tblPr>
      <w:tblStyleRowBandSize w:val="1"/>
      <w:tblStyleColBandSize w:val="1"/>
      <w:tblBorders>
        <w:top w:val="single" w:sz="4" w:space="0" w:color="FFC000" w:themeColor="accent4"/>
        <w:bottom w:val="single" w:sz="4" w:space="0" w:color="FFC000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FFC000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ListTable6Colorful-Accent5">
    <w:name w:val="List Table 6 Colorful Accent 5"/>
    <w:basedOn w:val="TableNormal"/>
    <w:uiPriority w:val="51"/>
    <w:rsid w:val="0022399F"/>
    <w:rPr>
      <w:color w:val="2F5496" w:themeColor="accent5" w:themeShade="BF"/>
    </w:rPr>
    <w:tblPr>
      <w:tblStyleRowBandSize w:val="1"/>
      <w:tblStyleColBandSize w:val="1"/>
      <w:tblBorders>
        <w:top w:val="single" w:sz="4" w:space="0" w:color="4472C4" w:themeColor="accent5"/>
        <w:bottom w:val="single" w:sz="4" w:space="0" w:color="4472C4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4472C4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ListTable6Colorful-Accent6">
    <w:name w:val="List Table 6 Colorful Accent 6"/>
    <w:basedOn w:val="TableNormal"/>
    <w:uiPriority w:val="51"/>
    <w:rsid w:val="0022399F"/>
    <w:rPr>
      <w:color w:val="538135" w:themeColor="accent6" w:themeShade="BF"/>
    </w:rPr>
    <w:tblPr>
      <w:tblStyleRowBandSize w:val="1"/>
      <w:tblStyleColBandSize w:val="1"/>
      <w:tblBorders>
        <w:top w:val="single" w:sz="4" w:space="0" w:color="70AD47" w:themeColor="accent6"/>
        <w:bottom w:val="single" w:sz="4" w:space="0" w:color="70AD47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70AD47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ListTable7Colorful">
    <w:name w:val="List Table 7 Colorful"/>
    <w:basedOn w:val="TableNormal"/>
    <w:uiPriority w:val="52"/>
    <w:rsid w:val="0022399F"/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1">
    <w:name w:val="List Table 7 Colorful Accent 1"/>
    <w:basedOn w:val="TableNormal"/>
    <w:uiPriority w:val="52"/>
    <w:rsid w:val="0022399F"/>
    <w:rPr>
      <w:color w:val="2E74B5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5B9BD5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5B9BD5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5B9BD5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5B9BD5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2">
    <w:name w:val="List Table 7 Colorful Accent 2"/>
    <w:basedOn w:val="TableNormal"/>
    <w:uiPriority w:val="52"/>
    <w:rsid w:val="0022399F"/>
    <w:rPr>
      <w:color w:val="C45911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D7D31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D7D31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D7D31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D7D31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22399F"/>
    <w:rPr>
      <w:color w:val="7B7B7B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A5A5A5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A5A5A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A5A5A5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A5A5A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4">
    <w:name w:val="List Table 7 Colorful Accent 4"/>
    <w:basedOn w:val="TableNormal"/>
    <w:uiPriority w:val="52"/>
    <w:rsid w:val="0022399F"/>
    <w:rPr>
      <w:color w:val="BF8F00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FC000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FC000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FC000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FC000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5">
    <w:name w:val="List Table 7 Colorful Accent 5"/>
    <w:basedOn w:val="TableNormal"/>
    <w:uiPriority w:val="52"/>
    <w:rsid w:val="0022399F"/>
    <w:rPr>
      <w:color w:val="2F5496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472C4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472C4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472C4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472C4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6">
    <w:name w:val="List Table 7 Colorful Accent 6"/>
    <w:basedOn w:val="TableNormal"/>
    <w:uiPriority w:val="52"/>
    <w:rsid w:val="0022399F"/>
    <w:rPr>
      <w:color w:val="538135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0AD47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0AD47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0AD47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0AD47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MacroText">
    <w:name w:val="macro"/>
    <w:link w:val="MacroTextChar"/>
    <w:uiPriority w:val="99"/>
    <w:semiHidden/>
    <w:unhideWhenUsed/>
    <w:rsid w:val="0022399F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ind w:left="144" w:right="144"/>
    </w:pPr>
    <w:rPr>
      <w:rFonts w:ascii="Consolas" w:hAnsi="Consolas"/>
      <w:i/>
      <w:iCs/>
      <w:color w:val="FFFFFF" w:themeColor="background1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22399F"/>
    <w:rPr>
      <w:rFonts w:ascii="Consolas" w:hAnsi="Consolas"/>
      <w:i/>
      <w:iCs/>
      <w:color w:val="FFFFFF" w:themeColor="background1"/>
      <w:szCs w:val="20"/>
    </w:rPr>
  </w:style>
  <w:style w:type="table" w:styleId="MediumGrid1">
    <w:name w:val="Medium Grid 1"/>
    <w:basedOn w:val="TableNormal"/>
    <w:uiPriority w:val="67"/>
    <w:semiHidden/>
    <w:unhideWhenUsed/>
    <w:rsid w:val="0022399F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semiHidden/>
    <w:unhideWhenUsed/>
    <w:rsid w:val="0022399F"/>
    <w:tblPr>
      <w:tblStyleRowBandSize w:val="1"/>
      <w:tblStyleColBandSize w:val="1"/>
      <w:tblBorders>
        <w:top w:val="single" w:sz="8" w:space="0" w:color="84B3DF" w:themeColor="accent1" w:themeTint="BF"/>
        <w:left w:val="single" w:sz="8" w:space="0" w:color="84B3DF" w:themeColor="accent1" w:themeTint="BF"/>
        <w:bottom w:val="single" w:sz="8" w:space="0" w:color="84B3DF" w:themeColor="accent1" w:themeTint="BF"/>
        <w:right w:val="single" w:sz="8" w:space="0" w:color="84B3DF" w:themeColor="accent1" w:themeTint="BF"/>
        <w:insideH w:val="single" w:sz="8" w:space="0" w:color="84B3DF" w:themeColor="accent1" w:themeTint="BF"/>
        <w:insideV w:val="single" w:sz="8" w:space="0" w:color="84B3DF" w:themeColor="accent1" w:themeTint="BF"/>
      </w:tblBorders>
    </w:tblPr>
    <w:tcPr>
      <w:shd w:val="clear" w:color="auto" w:fill="D6E6F4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4B3DF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shd w:val="clear" w:color="auto" w:fill="ADCCEA" w:themeFill="accent1" w:themeFillTint="7F"/>
      </w:tcPr>
    </w:tblStylePr>
  </w:style>
  <w:style w:type="table" w:styleId="MediumGrid1-Accent2">
    <w:name w:val="Medium Grid 1 Accent 2"/>
    <w:basedOn w:val="TableNormal"/>
    <w:uiPriority w:val="67"/>
    <w:semiHidden/>
    <w:unhideWhenUsed/>
    <w:rsid w:val="0022399F"/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  <w:insideV w:val="single" w:sz="8" w:space="0" w:color="F19D64" w:themeColor="accent2" w:themeTint="BF"/>
      </w:tblBorders>
    </w:tblPr>
    <w:tcPr>
      <w:shd w:val="clear" w:color="auto" w:fill="FADECB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19D64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table" w:styleId="MediumGrid1-Accent3">
    <w:name w:val="Medium Grid 1 Accent 3"/>
    <w:basedOn w:val="TableNormal"/>
    <w:uiPriority w:val="67"/>
    <w:semiHidden/>
    <w:unhideWhenUsed/>
    <w:rsid w:val="0022399F"/>
    <w:tblPr>
      <w:tblStyleRowBandSize w:val="1"/>
      <w:tblStyleColBandSize w:val="1"/>
      <w:tblBorders>
        <w:top w:val="single" w:sz="8" w:space="0" w:color="BBBBBB" w:themeColor="accent3" w:themeTint="BF"/>
        <w:left w:val="single" w:sz="8" w:space="0" w:color="BBBBBB" w:themeColor="accent3" w:themeTint="BF"/>
        <w:bottom w:val="single" w:sz="8" w:space="0" w:color="BBBBBB" w:themeColor="accent3" w:themeTint="BF"/>
        <w:right w:val="single" w:sz="8" w:space="0" w:color="BBBBBB" w:themeColor="accent3" w:themeTint="BF"/>
        <w:insideH w:val="single" w:sz="8" w:space="0" w:color="BBBBBB" w:themeColor="accent3" w:themeTint="BF"/>
        <w:insideV w:val="single" w:sz="8" w:space="0" w:color="BBBBBB" w:themeColor="accent3" w:themeTint="BF"/>
      </w:tblBorders>
    </w:tblPr>
    <w:tcPr>
      <w:shd w:val="clear" w:color="auto" w:fill="E8E8E8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BBBBB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MediumGrid1-Accent4">
    <w:name w:val="Medium Grid 1 Accent 4"/>
    <w:basedOn w:val="TableNormal"/>
    <w:uiPriority w:val="67"/>
    <w:semiHidden/>
    <w:unhideWhenUsed/>
    <w:rsid w:val="0022399F"/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  <w:insideV w:val="single" w:sz="8" w:space="0" w:color="FFCF40" w:themeColor="accent4" w:themeTint="BF"/>
      </w:tblBorders>
    </w:tblPr>
    <w:tcPr>
      <w:shd w:val="clear" w:color="auto" w:fill="FFEFC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CF40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MediumGrid1-Accent5">
    <w:name w:val="Medium Grid 1 Accent 5"/>
    <w:basedOn w:val="TableNormal"/>
    <w:uiPriority w:val="67"/>
    <w:semiHidden/>
    <w:unhideWhenUsed/>
    <w:rsid w:val="0022399F"/>
    <w:tblPr>
      <w:tblStyleRowBandSize w:val="1"/>
      <w:tblStyleColBandSize w:val="1"/>
      <w:tblBorders>
        <w:top w:val="single" w:sz="8" w:space="0" w:color="7295D2" w:themeColor="accent5" w:themeTint="BF"/>
        <w:left w:val="single" w:sz="8" w:space="0" w:color="7295D2" w:themeColor="accent5" w:themeTint="BF"/>
        <w:bottom w:val="single" w:sz="8" w:space="0" w:color="7295D2" w:themeColor="accent5" w:themeTint="BF"/>
        <w:right w:val="single" w:sz="8" w:space="0" w:color="7295D2" w:themeColor="accent5" w:themeTint="BF"/>
        <w:insideH w:val="single" w:sz="8" w:space="0" w:color="7295D2" w:themeColor="accent5" w:themeTint="BF"/>
        <w:insideV w:val="single" w:sz="8" w:space="0" w:color="7295D2" w:themeColor="accent5" w:themeTint="BF"/>
      </w:tblBorders>
    </w:tblPr>
    <w:tcPr>
      <w:shd w:val="clear" w:color="auto" w:fill="D0DBF0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295D2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1B8E1" w:themeFill="accent5" w:themeFillTint="7F"/>
      </w:tcPr>
    </w:tblStylePr>
    <w:tblStylePr w:type="band1Horz">
      <w:tblPr/>
      <w:tcPr>
        <w:shd w:val="clear" w:color="auto" w:fill="A1B8E1" w:themeFill="accent5" w:themeFillTint="7F"/>
      </w:tcPr>
    </w:tblStylePr>
  </w:style>
  <w:style w:type="table" w:styleId="MediumGrid1-Accent6">
    <w:name w:val="Medium Grid 1 Accent 6"/>
    <w:basedOn w:val="TableNormal"/>
    <w:uiPriority w:val="67"/>
    <w:semiHidden/>
    <w:unhideWhenUsed/>
    <w:rsid w:val="0022399F"/>
    <w:tblPr>
      <w:tblStyleRowBandSize w:val="1"/>
      <w:tblStyleColBandSize w:val="1"/>
      <w:tblBorders>
        <w:top w:val="single" w:sz="8" w:space="0" w:color="93C571" w:themeColor="accent6" w:themeTint="BF"/>
        <w:left w:val="single" w:sz="8" w:space="0" w:color="93C571" w:themeColor="accent6" w:themeTint="BF"/>
        <w:bottom w:val="single" w:sz="8" w:space="0" w:color="93C571" w:themeColor="accent6" w:themeTint="BF"/>
        <w:right w:val="single" w:sz="8" w:space="0" w:color="93C571" w:themeColor="accent6" w:themeTint="BF"/>
        <w:insideH w:val="single" w:sz="8" w:space="0" w:color="93C571" w:themeColor="accent6" w:themeTint="BF"/>
        <w:insideV w:val="single" w:sz="8" w:space="0" w:color="93C571" w:themeColor="accent6" w:themeTint="BF"/>
      </w:tblBorders>
    </w:tblPr>
    <w:tcPr>
      <w:shd w:val="clear" w:color="auto" w:fill="DBEB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3C571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shd w:val="clear" w:color="auto" w:fill="B7D8A0" w:themeFill="accent6" w:themeFillTint="7F"/>
      </w:tcPr>
    </w:tblStylePr>
  </w:style>
  <w:style w:type="table" w:styleId="MediumGrid2">
    <w:name w:val="Medium Grid 2"/>
    <w:basedOn w:val="TableNormal"/>
    <w:uiPriority w:val="68"/>
    <w:semiHidden/>
    <w:unhideWhenUsed/>
    <w:rsid w:val="0022399F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semiHidden/>
    <w:unhideWhenUsed/>
    <w:rsid w:val="0022399F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  <w:insideH w:val="single" w:sz="8" w:space="0" w:color="5B9BD5" w:themeColor="accent1"/>
        <w:insideV w:val="single" w:sz="8" w:space="0" w:color="5B9BD5" w:themeColor="accent1"/>
      </w:tblBorders>
    </w:tblPr>
    <w:tcPr>
      <w:shd w:val="clear" w:color="auto" w:fill="D6E6F4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EF5FB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EEAF6" w:themeFill="accent1" w:themeFillTint="33"/>
      </w:tc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tcBorders>
          <w:insideH w:val="single" w:sz="6" w:space="0" w:color="5B9BD5" w:themeColor="accent1"/>
          <w:insideV w:val="single" w:sz="6" w:space="0" w:color="5B9BD5" w:themeColor="accent1"/>
        </w:tcBorders>
        <w:shd w:val="clear" w:color="auto" w:fill="ADCCEA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semiHidden/>
    <w:unhideWhenUsed/>
    <w:rsid w:val="0022399F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  <w:insideH w:val="single" w:sz="8" w:space="0" w:color="ED7D31" w:themeColor="accent2"/>
        <w:insideV w:val="single" w:sz="8" w:space="0" w:color="ED7D31" w:themeColor="accent2"/>
      </w:tblBorders>
    </w:tblPr>
    <w:tcPr>
      <w:shd w:val="clear" w:color="auto" w:fill="FADECB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DF2EA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BE4D5" w:themeFill="accent2" w:themeFillTint="33"/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tcBorders>
          <w:insideH w:val="single" w:sz="6" w:space="0" w:color="ED7D31" w:themeColor="accent2"/>
          <w:insideV w:val="single" w:sz="6" w:space="0" w:color="ED7D31" w:themeColor="accent2"/>
        </w:tcBorders>
        <w:shd w:val="clear" w:color="auto" w:fill="F6BE9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semiHidden/>
    <w:unhideWhenUsed/>
    <w:rsid w:val="0022399F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cPr>
      <w:shd w:val="clear" w:color="auto" w:fill="E8E8E8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6F6F6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EDED" w:themeFill="accent3" w:themeFillTint="33"/>
      </w:tc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tcBorders>
          <w:insideH w:val="single" w:sz="6" w:space="0" w:color="A5A5A5" w:themeColor="accent3"/>
          <w:insideV w:val="single" w:sz="6" w:space="0" w:color="A5A5A5" w:themeColor="accent3"/>
        </w:tcBorders>
        <w:shd w:val="clear" w:color="auto" w:fill="D2D2D2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semiHidden/>
    <w:unhideWhenUsed/>
    <w:rsid w:val="0022399F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</w:tblPr>
    <w:tcPr>
      <w:shd w:val="clear" w:color="auto" w:fill="FFEFC0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FF8E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2CC" w:themeFill="accent4" w:themeFillTint="33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tcBorders>
          <w:insideH w:val="single" w:sz="6" w:space="0" w:color="FFC000" w:themeColor="accent4"/>
          <w:insideV w:val="single" w:sz="6" w:space="0" w:color="FFC000" w:themeColor="accent4"/>
        </w:tcBorders>
        <w:shd w:val="clear" w:color="auto" w:fill="FFDF8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semiHidden/>
    <w:unhideWhenUsed/>
    <w:rsid w:val="0022399F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  <w:insideH w:val="single" w:sz="8" w:space="0" w:color="4472C4" w:themeColor="accent5"/>
        <w:insideV w:val="single" w:sz="8" w:space="0" w:color="4472C4" w:themeColor="accent5"/>
      </w:tblBorders>
    </w:tblPr>
    <w:tcPr>
      <w:shd w:val="clear" w:color="auto" w:fill="D0DBF0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CF1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E2F3" w:themeFill="accent5" w:themeFillTint="33"/>
      </w:tcPr>
    </w:tblStylePr>
    <w:tblStylePr w:type="band1Vert">
      <w:tblPr/>
      <w:tcPr>
        <w:shd w:val="clear" w:color="auto" w:fill="A1B8E1" w:themeFill="accent5" w:themeFillTint="7F"/>
      </w:tcPr>
    </w:tblStylePr>
    <w:tblStylePr w:type="band1Horz">
      <w:tblPr/>
      <w:tcPr>
        <w:tcBorders>
          <w:insideH w:val="single" w:sz="6" w:space="0" w:color="4472C4" w:themeColor="accent5"/>
          <w:insideV w:val="single" w:sz="6" w:space="0" w:color="4472C4" w:themeColor="accent5"/>
        </w:tcBorders>
        <w:shd w:val="clear" w:color="auto" w:fill="A1B8E1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semiHidden/>
    <w:unhideWhenUsed/>
    <w:rsid w:val="0022399F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</w:tblPr>
    <w:tcPr>
      <w:shd w:val="clear" w:color="auto" w:fill="DBEB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0F7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2EFD9" w:themeFill="accent6" w:themeFillTint="33"/>
      </w:tc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tcBorders>
          <w:insideH w:val="single" w:sz="6" w:space="0" w:color="70AD47" w:themeColor="accent6"/>
          <w:insideV w:val="single" w:sz="6" w:space="0" w:color="70AD47" w:themeColor="accent6"/>
        </w:tcBorders>
        <w:shd w:val="clear" w:color="auto" w:fill="B7D8A0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semiHidden/>
    <w:unhideWhenUsed/>
    <w:rsid w:val="0022399F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semiHidden/>
    <w:unhideWhenUsed/>
    <w:rsid w:val="0022399F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6E6F4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9BD5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9BD5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5B9BD5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DCCEA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DCCEA" w:themeFill="accent1" w:themeFillTint="7F"/>
      </w:tcPr>
    </w:tblStylePr>
  </w:style>
  <w:style w:type="table" w:styleId="MediumGrid3-Accent2">
    <w:name w:val="Medium Grid 3 Accent 2"/>
    <w:basedOn w:val="TableNormal"/>
    <w:uiPriority w:val="69"/>
    <w:semiHidden/>
    <w:unhideWhenUsed/>
    <w:rsid w:val="0022399F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ADECB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6BE9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6BE98" w:themeFill="accent2" w:themeFillTint="7F"/>
      </w:tcPr>
    </w:tblStylePr>
  </w:style>
  <w:style w:type="table" w:styleId="MediumGrid3-Accent3">
    <w:name w:val="Medium Grid 3 Accent 3"/>
    <w:basedOn w:val="TableNormal"/>
    <w:uiPriority w:val="69"/>
    <w:semiHidden/>
    <w:unhideWhenUsed/>
    <w:rsid w:val="0022399F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8E8E8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5A5A5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5A5A5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2D2D2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2D2D2" w:themeFill="accent3" w:themeFillTint="7F"/>
      </w:tcPr>
    </w:tblStylePr>
  </w:style>
  <w:style w:type="table" w:styleId="MediumGrid3-Accent4">
    <w:name w:val="Medium Grid 3 Accent 4"/>
    <w:basedOn w:val="TableNormal"/>
    <w:uiPriority w:val="69"/>
    <w:semiHidden/>
    <w:unhideWhenUsed/>
    <w:rsid w:val="0022399F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EFC0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C000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C000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DF8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DF80" w:themeFill="accent4" w:themeFillTint="7F"/>
      </w:tcPr>
    </w:tblStylePr>
  </w:style>
  <w:style w:type="table" w:styleId="MediumGrid3-Accent5">
    <w:name w:val="Medium Grid 3 Accent 5"/>
    <w:basedOn w:val="TableNormal"/>
    <w:uiPriority w:val="69"/>
    <w:semiHidden/>
    <w:unhideWhenUsed/>
    <w:rsid w:val="0022399F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0DBF0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472C4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472C4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472C4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1B8E1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1B8E1" w:themeFill="accent5" w:themeFillTint="7F"/>
      </w:tcPr>
    </w:tblStylePr>
  </w:style>
  <w:style w:type="table" w:styleId="MediumGrid3-Accent6">
    <w:name w:val="Medium Grid 3 Accent 6"/>
    <w:basedOn w:val="TableNormal"/>
    <w:uiPriority w:val="69"/>
    <w:semiHidden/>
    <w:unhideWhenUsed/>
    <w:rsid w:val="0022399F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BEB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7D8A0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7D8A0" w:themeFill="accent6" w:themeFillTint="7F"/>
      </w:tcPr>
    </w:tblStylePr>
  </w:style>
  <w:style w:type="table" w:styleId="MediumList1">
    <w:name w:val="Medium List 1"/>
    <w:basedOn w:val="TableNormal"/>
    <w:uiPriority w:val="65"/>
    <w:semiHidden/>
    <w:unhideWhenUsed/>
    <w:rsid w:val="0022399F"/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semiHidden/>
    <w:unhideWhenUsed/>
    <w:rsid w:val="0022399F"/>
    <w:rPr>
      <w:color w:val="000000" w:themeColor="text1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5B9BD5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5B9BD5" w:themeColor="accent1"/>
          <w:bottom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5B9BD5" w:themeColor="accent1"/>
          <w:bottom w:val="single" w:sz="8" w:space="0" w:color="5B9BD5" w:themeColor="accent1"/>
        </w:tcBorders>
      </w:tcPr>
    </w:tblStylePr>
    <w:tblStylePr w:type="band1Vert">
      <w:tblPr/>
      <w:tcPr>
        <w:shd w:val="clear" w:color="auto" w:fill="D6E6F4" w:themeFill="accent1" w:themeFillTint="3F"/>
      </w:tcPr>
    </w:tblStylePr>
    <w:tblStylePr w:type="band1Horz">
      <w:tblPr/>
      <w:tcPr>
        <w:shd w:val="clear" w:color="auto" w:fill="D6E6F4" w:themeFill="accent1" w:themeFillTint="3F"/>
      </w:tcPr>
    </w:tblStylePr>
  </w:style>
  <w:style w:type="table" w:styleId="MediumList1-Accent2">
    <w:name w:val="Medium List 1 Accent 2"/>
    <w:basedOn w:val="TableNormal"/>
    <w:uiPriority w:val="65"/>
    <w:semiHidden/>
    <w:unhideWhenUsed/>
    <w:rsid w:val="0022399F"/>
    <w:rPr>
      <w:color w:val="000000" w:themeColor="text1"/>
    </w:rPr>
    <w:tblPr>
      <w:tblStyleRowBandSize w:val="1"/>
      <w:tblStyleColBandSize w:val="1"/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D7D31" w:themeColor="accent2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ED7D31" w:themeColor="accent2"/>
          <w:bottom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D7D31" w:themeColor="accent2"/>
          <w:bottom w:val="single" w:sz="8" w:space="0" w:color="ED7D31" w:themeColor="accent2"/>
        </w:tcBorders>
      </w:tcPr>
    </w:tblStylePr>
    <w:tblStylePr w:type="band1Vert">
      <w:tblPr/>
      <w:tcPr>
        <w:shd w:val="clear" w:color="auto" w:fill="FADECB" w:themeFill="accent2" w:themeFillTint="3F"/>
      </w:tcPr>
    </w:tblStylePr>
    <w:tblStylePr w:type="band1Horz">
      <w:tblPr/>
      <w:tcPr>
        <w:shd w:val="clear" w:color="auto" w:fill="FADECB" w:themeFill="accent2" w:themeFillTint="3F"/>
      </w:tcPr>
    </w:tblStylePr>
  </w:style>
  <w:style w:type="table" w:styleId="MediumList1-Accent3">
    <w:name w:val="Medium List 1 Accent 3"/>
    <w:basedOn w:val="TableNormal"/>
    <w:uiPriority w:val="65"/>
    <w:semiHidden/>
    <w:unhideWhenUsed/>
    <w:rsid w:val="0022399F"/>
    <w:rPr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5A5A5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shd w:val="clear" w:color="auto" w:fill="E8E8E8" w:themeFill="accent3" w:themeFillTint="3F"/>
      </w:tcPr>
    </w:tblStylePr>
  </w:style>
  <w:style w:type="table" w:styleId="MediumList1-Accent4">
    <w:name w:val="Medium List 1 Accent 4"/>
    <w:basedOn w:val="TableNormal"/>
    <w:uiPriority w:val="65"/>
    <w:semiHidden/>
    <w:unhideWhenUsed/>
    <w:rsid w:val="0022399F"/>
    <w:rPr>
      <w:color w:val="000000" w:themeColor="text1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FC000" w:themeColor="accent4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FFC000" w:themeColor="accent4"/>
          <w:bottom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FC000" w:themeColor="accent4"/>
          <w:bottom w:val="single" w:sz="8" w:space="0" w:color="FFC000" w:themeColor="accent4"/>
        </w:tcBorders>
      </w:tc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shd w:val="clear" w:color="auto" w:fill="FFEFC0" w:themeFill="accent4" w:themeFillTint="3F"/>
      </w:tcPr>
    </w:tblStylePr>
  </w:style>
  <w:style w:type="table" w:styleId="MediumList1-Accent5">
    <w:name w:val="Medium List 1 Accent 5"/>
    <w:basedOn w:val="TableNormal"/>
    <w:uiPriority w:val="65"/>
    <w:semiHidden/>
    <w:unhideWhenUsed/>
    <w:rsid w:val="0022399F"/>
    <w:rPr>
      <w:color w:val="000000" w:themeColor="text1"/>
    </w:rPr>
    <w:tblPr>
      <w:tblStyleRowBandSize w:val="1"/>
      <w:tblStyleColBandSize w:val="1"/>
      <w:tblBorders>
        <w:top w:val="single" w:sz="8" w:space="0" w:color="4472C4" w:themeColor="accent5"/>
        <w:bottom w:val="single" w:sz="8" w:space="0" w:color="4472C4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472C4" w:themeColor="accent5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4472C4" w:themeColor="accent5"/>
          <w:bottom w:val="single" w:sz="8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472C4" w:themeColor="accent5"/>
          <w:bottom w:val="single" w:sz="8" w:space="0" w:color="4472C4" w:themeColor="accent5"/>
        </w:tcBorders>
      </w:tcPr>
    </w:tblStylePr>
    <w:tblStylePr w:type="band1Vert">
      <w:tblPr/>
      <w:tcPr>
        <w:shd w:val="clear" w:color="auto" w:fill="D0DBF0" w:themeFill="accent5" w:themeFillTint="3F"/>
      </w:tcPr>
    </w:tblStylePr>
    <w:tblStylePr w:type="band1Horz">
      <w:tblPr/>
      <w:tcPr>
        <w:shd w:val="clear" w:color="auto" w:fill="D0DBF0" w:themeFill="accent5" w:themeFillTint="3F"/>
      </w:tcPr>
    </w:tblStylePr>
  </w:style>
  <w:style w:type="table" w:styleId="MediumList1-Accent6">
    <w:name w:val="Medium List 1 Accent 6"/>
    <w:basedOn w:val="TableNormal"/>
    <w:uiPriority w:val="65"/>
    <w:semiHidden/>
    <w:unhideWhenUsed/>
    <w:rsid w:val="0022399F"/>
    <w:rPr>
      <w:color w:val="000000" w:themeColor="text1"/>
    </w:rPr>
    <w:tblPr>
      <w:tblStyleRowBandSize w:val="1"/>
      <w:tblStyleColBandSize w:val="1"/>
      <w:tblBorders>
        <w:top w:val="single" w:sz="8" w:space="0" w:color="70AD47" w:themeColor="accent6"/>
        <w:bottom w:val="single" w:sz="8" w:space="0" w:color="70AD47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70AD47" w:themeColor="accent6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70AD47" w:themeColor="accent6"/>
          <w:bottom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70AD47" w:themeColor="accent6"/>
          <w:bottom w:val="single" w:sz="8" w:space="0" w:color="70AD47" w:themeColor="accent6"/>
        </w:tcBorders>
      </w:tcPr>
    </w:tblStylePr>
    <w:tblStylePr w:type="band1Vert">
      <w:tblPr/>
      <w:tcPr>
        <w:shd w:val="clear" w:color="auto" w:fill="DBEBD0" w:themeFill="accent6" w:themeFillTint="3F"/>
      </w:tcPr>
    </w:tblStylePr>
    <w:tblStylePr w:type="band1Horz">
      <w:tblPr/>
      <w:tcPr>
        <w:shd w:val="clear" w:color="auto" w:fill="DBEBD0" w:themeFill="accent6" w:themeFillTint="3F"/>
      </w:tcPr>
    </w:tblStylePr>
  </w:style>
  <w:style w:type="table" w:styleId="MediumList2">
    <w:name w:val="Medium List 2"/>
    <w:basedOn w:val="TableNormal"/>
    <w:uiPriority w:val="66"/>
    <w:semiHidden/>
    <w:unhideWhenUsed/>
    <w:rsid w:val="0022399F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semiHidden/>
    <w:unhideWhenUsed/>
    <w:rsid w:val="0022399F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5B9BD5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5B9BD5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5B9BD5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6E6F4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semiHidden/>
    <w:unhideWhenUsed/>
    <w:rsid w:val="0022399F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D7D31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D7D31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ADECB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semiHidden/>
    <w:unhideWhenUsed/>
    <w:rsid w:val="0022399F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A5A5A5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A5A5A5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A5A5A5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8E8E8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semiHidden/>
    <w:unhideWhenUsed/>
    <w:rsid w:val="0022399F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FC0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FC000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FC000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EFC0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semiHidden/>
    <w:unhideWhenUsed/>
    <w:rsid w:val="0022399F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472C4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472C4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472C4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0DBF0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semiHidden/>
    <w:unhideWhenUsed/>
    <w:rsid w:val="0022399F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0AD4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0AD47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0AD47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BEB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Shading1">
    <w:name w:val="Medium Shading 1"/>
    <w:basedOn w:val="TableNormal"/>
    <w:uiPriority w:val="63"/>
    <w:semiHidden/>
    <w:unhideWhenUsed/>
    <w:rsid w:val="0022399F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semiHidden/>
    <w:unhideWhenUsed/>
    <w:rsid w:val="0022399F"/>
    <w:tblPr>
      <w:tblStyleRowBandSize w:val="1"/>
      <w:tblStyleColBandSize w:val="1"/>
      <w:tblBorders>
        <w:top w:val="single" w:sz="8" w:space="0" w:color="84B3DF" w:themeColor="accent1" w:themeTint="BF"/>
        <w:left w:val="single" w:sz="8" w:space="0" w:color="84B3DF" w:themeColor="accent1" w:themeTint="BF"/>
        <w:bottom w:val="single" w:sz="8" w:space="0" w:color="84B3DF" w:themeColor="accent1" w:themeTint="BF"/>
        <w:right w:val="single" w:sz="8" w:space="0" w:color="84B3DF" w:themeColor="accent1" w:themeTint="BF"/>
        <w:insideH w:val="single" w:sz="8" w:space="0" w:color="84B3DF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4B3DF" w:themeColor="accent1" w:themeTint="BF"/>
          <w:left w:val="single" w:sz="8" w:space="0" w:color="84B3DF" w:themeColor="accent1" w:themeTint="BF"/>
          <w:bottom w:val="single" w:sz="8" w:space="0" w:color="84B3DF" w:themeColor="accent1" w:themeTint="BF"/>
          <w:right w:val="single" w:sz="8" w:space="0" w:color="84B3DF" w:themeColor="accent1" w:themeTint="BF"/>
          <w:insideH w:val="nil"/>
          <w:insideV w:val="nil"/>
        </w:tcBorders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4B3DF" w:themeColor="accent1" w:themeTint="BF"/>
          <w:left w:val="single" w:sz="8" w:space="0" w:color="84B3DF" w:themeColor="accent1" w:themeTint="BF"/>
          <w:bottom w:val="single" w:sz="8" w:space="0" w:color="84B3DF" w:themeColor="accent1" w:themeTint="BF"/>
          <w:right w:val="single" w:sz="8" w:space="0" w:color="84B3DF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E6F4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6E6F4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semiHidden/>
    <w:unhideWhenUsed/>
    <w:rsid w:val="0022399F"/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ECB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ADECB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semiHidden/>
    <w:unhideWhenUsed/>
    <w:rsid w:val="0022399F"/>
    <w:tblPr>
      <w:tblStyleRowBandSize w:val="1"/>
      <w:tblStyleColBandSize w:val="1"/>
      <w:tblBorders>
        <w:top w:val="single" w:sz="8" w:space="0" w:color="BBBBBB" w:themeColor="accent3" w:themeTint="BF"/>
        <w:left w:val="single" w:sz="8" w:space="0" w:color="BBBBBB" w:themeColor="accent3" w:themeTint="BF"/>
        <w:bottom w:val="single" w:sz="8" w:space="0" w:color="BBBBBB" w:themeColor="accent3" w:themeTint="BF"/>
        <w:right w:val="single" w:sz="8" w:space="0" w:color="BBBBBB" w:themeColor="accent3" w:themeTint="BF"/>
        <w:insideH w:val="single" w:sz="8" w:space="0" w:color="BBBBBB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BBBBB" w:themeColor="accent3" w:themeTint="BF"/>
          <w:left w:val="single" w:sz="8" w:space="0" w:color="BBBBBB" w:themeColor="accent3" w:themeTint="BF"/>
          <w:bottom w:val="single" w:sz="8" w:space="0" w:color="BBBBBB" w:themeColor="accent3" w:themeTint="BF"/>
          <w:right w:val="single" w:sz="8" w:space="0" w:color="BBBBBB" w:themeColor="accent3" w:themeTint="BF"/>
          <w:insideH w:val="nil"/>
          <w:insideV w:val="nil"/>
        </w:tcBorders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BBBBB" w:themeColor="accent3" w:themeTint="BF"/>
          <w:left w:val="single" w:sz="8" w:space="0" w:color="BBBBBB" w:themeColor="accent3" w:themeTint="BF"/>
          <w:bottom w:val="single" w:sz="8" w:space="0" w:color="BBBBBB" w:themeColor="accent3" w:themeTint="BF"/>
          <w:right w:val="single" w:sz="8" w:space="0" w:color="BBBBBB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8E8E8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semiHidden/>
    <w:unhideWhenUsed/>
    <w:rsid w:val="0022399F"/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FC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semiHidden/>
    <w:unhideWhenUsed/>
    <w:rsid w:val="0022399F"/>
    <w:tblPr>
      <w:tblStyleRowBandSize w:val="1"/>
      <w:tblStyleColBandSize w:val="1"/>
      <w:tblBorders>
        <w:top w:val="single" w:sz="8" w:space="0" w:color="7295D2" w:themeColor="accent5" w:themeTint="BF"/>
        <w:left w:val="single" w:sz="8" w:space="0" w:color="7295D2" w:themeColor="accent5" w:themeTint="BF"/>
        <w:bottom w:val="single" w:sz="8" w:space="0" w:color="7295D2" w:themeColor="accent5" w:themeTint="BF"/>
        <w:right w:val="single" w:sz="8" w:space="0" w:color="7295D2" w:themeColor="accent5" w:themeTint="BF"/>
        <w:insideH w:val="single" w:sz="8" w:space="0" w:color="7295D2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295D2" w:themeColor="accent5" w:themeTint="BF"/>
          <w:left w:val="single" w:sz="8" w:space="0" w:color="7295D2" w:themeColor="accent5" w:themeTint="BF"/>
          <w:bottom w:val="single" w:sz="8" w:space="0" w:color="7295D2" w:themeColor="accent5" w:themeTint="BF"/>
          <w:right w:val="single" w:sz="8" w:space="0" w:color="7295D2" w:themeColor="accent5" w:themeTint="BF"/>
          <w:insideH w:val="nil"/>
          <w:insideV w:val="nil"/>
        </w:tcBorders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295D2" w:themeColor="accent5" w:themeTint="BF"/>
          <w:left w:val="single" w:sz="8" w:space="0" w:color="7295D2" w:themeColor="accent5" w:themeTint="BF"/>
          <w:bottom w:val="single" w:sz="8" w:space="0" w:color="7295D2" w:themeColor="accent5" w:themeTint="BF"/>
          <w:right w:val="single" w:sz="8" w:space="0" w:color="7295D2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BF0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semiHidden/>
    <w:unhideWhenUsed/>
    <w:rsid w:val="0022399F"/>
    <w:tblPr>
      <w:tblStyleRowBandSize w:val="1"/>
      <w:tblStyleColBandSize w:val="1"/>
      <w:tblBorders>
        <w:top w:val="single" w:sz="8" w:space="0" w:color="93C571" w:themeColor="accent6" w:themeTint="BF"/>
        <w:left w:val="single" w:sz="8" w:space="0" w:color="93C571" w:themeColor="accent6" w:themeTint="BF"/>
        <w:bottom w:val="single" w:sz="8" w:space="0" w:color="93C571" w:themeColor="accent6" w:themeTint="BF"/>
        <w:right w:val="single" w:sz="8" w:space="0" w:color="93C571" w:themeColor="accent6" w:themeTint="BF"/>
        <w:insideH w:val="single" w:sz="8" w:space="0" w:color="93C571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3C571" w:themeColor="accent6" w:themeTint="BF"/>
          <w:left w:val="single" w:sz="8" w:space="0" w:color="93C571" w:themeColor="accent6" w:themeTint="BF"/>
          <w:bottom w:val="single" w:sz="8" w:space="0" w:color="93C571" w:themeColor="accent6" w:themeTint="BF"/>
          <w:right w:val="single" w:sz="8" w:space="0" w:color="93C571" w:themeColor="accent6" w:themeTint="BF"/>
          <w:insideH w:val="nil"/>
          <w:insideV w:val="nil"/>
        </w:tcBorders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3C571" w:themeColor="accent6" w:themeTint="BF"/>
          <w:left w:val="single" w:sz="8" w:space="0" w:color="93C571" w:themeColor="accent6" w:themeTint="BF"/>
          <w:bottom w:val="single" w:sz="8" w:space="0" w:color="93C571" w:themeColor="accent6" w:themeTint="BF"/>
          <w:right w:val="single" w:sz="8" w:space="0" w:color="93C571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B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BEB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semiHidden/>
    <w:unhideWhenUsed/>
    <w:rsid w:val="0022399F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semiHidden/>
    <w:unhideWhenUsed/>
    <w:rsid w:val="0022399F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B9BD5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semiHidden/>
    <w:unhideWhenUsed/>
    <w:rsid w:val="0022399F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semiHidden/>
    <w:unhideWhenUsed/>
    <w:rsid w:val="0022399F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semiHidden/>
    <w:unhideWhenUsed/>
    <w:rsid w:val="0022399F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semiHidden/>
    <w:unhideWhenUsed/>
    <w:rsid w:val="0022399F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472C4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semiHidden/>
    <w:unhideWhenUsed/>
    <w:rsid w:val="0022399F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paragraph" w:styleId="MessageHeader">
    <w:name w:val="Message Header"/>
    <w:basedOn w:val="Normal"/>
    <w:link w:val="MessageHeaderChar"/>
    <w:uiPriority w:val="99"/>
    <w:semiHidden/>
    <w:unhideWhenUsed/>
    <w:rsid w:val="0022399F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Theme="majorHAnsi" w:eastAsiaTheme="majorEastAsia" w:hAnsiTheme="majorHAnsi" w:cstheme="majorBidi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sid w:val="0022399F"/>
    <w:rPr>
      <w:rFonts w:asciiTheme="majorHAnsi" w:eastAsiaTheme="majorEastAsia" w:hAnsiTheme="majorHAnsi" w:cstheme="majorBidi"/>
      <w:i/>
      <w:iCs/>
      <w:color w:val="FFFFFF" w:themeColor="background1"/>
      <w:sz w:val="24"/>
      <w:szCs w:val="24"/>
      <w:shd w:val="pct20" w:color="auto" w:fill="auto"/>
    </w:rPr>
  </w:style>
  <w:style w:type="paragraph" w:styleId="NoSpacing">
    <w:name w:val="No Spacing"/>
    <w:uiPriority w:val="36"/>
    <w:semiHidden/>
    <w:unhideWhenUsed/>
    <w:qFormat/>
    <w:rsid w:val="0022399F"/>
    <w:pPr>
      <w:ind w:left="144" w:right="144"/>
    </w:pPr>
    <w:rPr>
      <w:i/>
      <w:iCs/>
      <w:color w:val="FFFFFF" w:themeColor="background1"/>
    </w:rPr>
  </w:style>
  <w:style w:type="paragraph" w:styleId="NormalWeb">
    <w:name w:val="Normal (Web)"/>
    <w:basedOn w:val="Normal"/>
    <w:uiPriority w:val="99"/>
    <w:semiHidden/>
    <w:unhideWhenUsed/>
    <w:rsid w:val="0022399F"/>
    <w:rPr>
      <w:rFonts w:ascii="Times New Roman" w:hAnsi="Times New Roman" w:cs="Times New Roman"/>
    </w:rPr>
  </w:style>
  <w:style w:type="paragraph" w:styleId="NormalIndent">
    <w:name w:val="Normal Indent"/>
    <w:basedOn w:val="Normal"/>
    <w:uiPriority w:val="99"/>
    <w:semiHidden/>
    <w:unhideWhenUsed/>
    <w:rsid w:val="0022399F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22399F"/>
  </w:style>
  <w:style w:type="character" w:customStyle="1" w:styleId="NoteHeadingChar">
    <w:name w:val="Note Heading Char"/>
    <w:basedOn w:val="DefaultParagraphFont"/>
    <w:link w:val="NoteHeading"/>
    <w:uiPriority w:val="99"/>
    <w:semiHidden/>
    <w:rsid w:val="0022399F"/>
    <w:rPr>
      <w:i/>
      <w:iCs/>
      <w:color w:val="FFFFFF" w:themeColor="background1"/>
      <w:sz w:val="24"/>
      <w:szCs w:val="24"/>
    </w:rPr>
  </w:style>
  <w:style w:type="character" w:styleId="PageNumber">
    <w:name w:val="page number"/>
    <w:basedOn w:val="DefaultParagraphFont"/>
    <w:uiPriority w:val="99"/>
    <w:semiHidden/>
    <w:unhideWhenUsed/>
    <w:rsid w:val="0022399F"/>
  </w:style>
  <w:style w:type="table" w:styleId="PlainTable1">
    <w:name w:val="Plain Table 1"/>
    <w:basedOn w:val="TableNormal"/>
    <w:uiPriority w:val="41"/>
    <w:rsid w:val="0022399F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2">
    <w:name w:val="Plain Table 2"/>
    <w:basedOn w:val="TableNormal"/>
    <w:uiPriority w:val="42"/>
    <w:rsid w:val="0022399F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PlainTable3">
    <w:name w:val="Plain Table 3"/>
    <w:basedOn w:val="TableNormal"/>
    <w:uiPriority w:val="43"/>
    <w:rsid w:val="0022399F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4">
    <w:name w:val="Plain Table 4"/>
    <w:basedOn w:val="TableNormal"/>
    <w:uiPriority w:val="44"/>
    <w:rsid w:val="0022399F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5">
    <w:name w:val="Plain Table 5"/>
    <w:basedOn w:val="TableNormal"/>
    <w:uiPriority w:val="45"/>
    <w:rsid w:val="0022399F"/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PlainText">
    <w:name w:val="Plain Text"/>
    <w:basedOn w:val="Normal"/>
    <w:link w:val="PlainTextChar"/>
    <w:uiPriority w:val="99"/>
    <w:semiHidden/>
    <w:unhideWhenUsed/>
    <w:rsid w:val="0022399F"/>
    <w:rPr>
      <w:rFonts w:ascii="Consolas" w:hAnsi="Consolas"/>
      <w:sz w:val="22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22399F"/>
    <w:rPr>
      <w:rFonts w:ascii="Consolas" w:hAnsi="Consolas"/>
      <w:i/>
      <w:iCs/>
      <w:color w:val="FFFFFF" w:themeColor="background1"/>
      <w:szCs w:val="21"/>
    </w:rPr>
  </w:style>
  <w:style w:type="paragraph" w:styleId="Quote">
    <w:name w:val="Quote"/>
    <w:basedOn w:val="Normal"/>
    <w:next w:val="Normal"/>
    <w:link w:val="QuoteChar"/>
    <w:uiPriority w:val="29"/>
    <w:semiHidden/>
    <w:unhideWhenUsed/>
    <w:qFormat/>
    <w:rsid w:val="002F7B83"/>
    <w:pPr>
      <w:spacing w:before="20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semiHidden/>
    <w:rsid w:val="002F7B83"/>
    <w:rPr>
      <w:color w:val="404040" w:themeColor="text1" w:themeTint="BF"/>
      <w:sz w:val="24"/>
      <w:szCs w:val="24"/>
    </w:r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22399F"/>
  </w:style>
  <w:style w:type="character" w:customStyle="1" w:styleId="SalutationChar">
    <w:name w:val="Salutation Char"/>
    <w:basedOn w:val="DefaultParagraphFont"/>
    <w:link w:val="Salutation"/>
    <w:uiPriority w:val="99"/>
    <w:semiHidden/>
    <w:rsid w:val="0022399F"/>
    <w:rPr>
      <w:i/>
      <w:iCs/>
      <w:color w:val="FFFFFF" w:themeColor="background1"/>
      <w:sz w:val="24"/>
      <w:szCs w:val="24"/>
    </w:rPr>
  </w:style>
  <w:style w:type="paragraph" w:styleId="Signature">
    <w:name w:val="Signature"/>
    <w:basedOn w:val="Normal"/>
    <w:link w:val="SignatureChar"/>
    <w:uiPriority w:val="99"/>
    <w:semiHidden/>
    <w:unhideWhenUsed/>
    <w:rsid w:val="0022399F"/>
    <w:pPr>
      <w:ind w:left="4320"/>
    </w:pPr>
  </w:style>
  <w:style w:type="character" w:customStyle="1" w:styleId="SignatureChar">
    <w:name w:val="Signature Char"/>
    <w:basedOn w:val="DefaultParagraphFont"/>
    <w:link w:val="Signature"/>
    <w:uiPriority w:val="99"/>
    <w:semiHidden/>
    <w:rsid w:val="0022399F"/>
    <w:rPr>
      <w:i/>
      <w:iCs/>
      <w:color w:val="FFFFFF" w:themeColor="background1"/>
      <w:sz w:val="24"/>
      <w:szCs w:val="24"/>
    </w:rPr>
  </w:style>
  <w:style w:type="character" w:styleId="Strong">
    <w:name w:val="Strong"/>
    <w:basedOn w:val="DefaultParagraphFont"/>
    <w:uiPriority w:val="22"/>
    <w:semiHidden/>
    <w:unhideWhenUsed/>
    <w:qFormat/>
    <w:rsid w:val="0022399F"/>
    <w:rPr>
      <w:b/>
      <w:bCs/>
    </w:rPr>
  </w:style>
  <w:style w:type="paragraph" w:styleId="Subtitle">
    <w:name w:val="Subtitle"/>
    <w:basedOn w:val="Normal"/>
    <w:next w:val="Normal"/>
    <w:link w:val="SubtitleChar"/>
    <w:uiPriority w:val="11"/>
    <w:semiHidden/>
    <w:unhideWhenUsed/>
    <w:qFormat/>
    <w:rsid w:val="00B554A2"/>
    <w:pPr>
      <w:numPr>
        <w:ilvl w:val="1"/>
      </w:numPr>
      <w:spacing w:after="160"/>
      <w:ind w:left="144"/>
    </w:pPr>
    <w:rPr>
      <w:color w:val="5A5A5A" w:themeColor="text1" w:themeTint="A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semiHidden/>
    <w:rsid w:val="00B554A2"/>
    <w:rPr>
      <w:color w:val="5A5A5A" w:themeColor="text1" w:themeTint="A5"/>
      <w:sz w:val="22"/>
      <w:szCs w:val="22"/>
    </w:rPr>
  </w:style>
  <w:style w:type="character" w:styleId="SubtleEmphasis">
    <w:name w:val="Subtle Emphasis"/>
    <w:basedOn w:val="DefaultParagraphFont"/>
    <w:uiPriority w:val="19"/>
    <w:semiHidden/>
    <w:unhideWhenUsed/>
    <w:qFormat/>
    <w:rsid w:val="0022399F"/>
    <w:rPr>
      <w:i/>
      <w:iCs/>
      <w:color w:val="404040" w:themeColor="text1" w:themeTint="BF"/>
    </w:rPr>
  </w:style>
  <w:style w:type="character" w:styleId="SubtleReference">
    <w:name w:val="Subtle Reference"/>
    <w:basedOn w:val="DefaultParagraphFont"/>
    <w:uiPriority w:val="31"/>
    <w:semiHidden/>
    <w:unhideWhenUsed/>
    <w:qFormat/>
    <w:rsid w:val="0022399F"/>
    <w:rPr>
      <w:smallCaps/>
      <w:color w:val="5A5A5A" w:themeColor="text1" w:themeTint="A5"/>
    </w:rPr>
  </w:style>
  <w:style w:type="table" w:styleId="Table3Deffects1">
    <w:name w:val="Table 3D effects 1"/>
    <w:basedOn w:val="TableNormal"/>
    <w:uiPriority w:val="99"/>
    <w:semiHidden/>
    <w:unhideWhenUsed/>
    <w:rsid w:val="0022399F"/>
    <w:pPr>
      <w:ind w:left="144" w:right="144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uiPriority w:val="99"/>
    <w:semiHidden/>
    <w:unhideWhenUsed/>
    <w:rsid w:val="0022399F"/>
    <w:pPr>
      <w:ind w:left="144" w:right="144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uiPriority w:val="99"/>
    <w:semiHidden/>
    <w:unhideWhenUsed/>
    <w:rsid w:val="0022399F"/>
    <w:pPr>
      <w:ind w:left="144" w:right="144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uiPriority w:val="99"/>
    <w:semiHidden/>
    <w:unhideWhenUsed/>
    <w:rsid w:val="0022399F"/>
    <w:pPr>
      <w:ind w:left="144" w:right="144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uiPriority w:val="99"/>
    <w:semiHidden/>
    <w:unhideWhenUsed/>
    <w:rsid w:val="0022399F"/>
    <w:pPr>
      <w:ind w:left="144" w:right="144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uiPriority w:val="99"/>
    <w:semiHidden/>
    <w:unhideWhenUsed/>
    <w:rsid w:val="0022399F"/>
    <w:pPr>
      <w:ind w:left="144" w:right="144"/>
    </w:pPr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uiPriority w:val="99"/>
    <w:semiHidden/>
    <w:unhideWhenUsed/>
    <w:rsid w:val="0022399F"/>
    <w:pPr>
      <w:ind w:left="144" w:right="144"/>
    </w:p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uiPriority w:val="99"/>
    <w:semiHidden/>
    <w:unhideWhenUsed/>
    <w:rsid w:val="0022399F"/>
    <w:pPr>
      <w:ind w:left="144" w:right="144"/>
    </w:pPr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uiPriority w:val="99"/>
    <w:semiHidden/>
    <w:unhideWhenUsed/>
    <w:rsid w:val="0022399F"/>
    <w:pPr>
      <w:ind w:left="144" w:right="144"/>
    </w:p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uiPriority w:val="99"/>
    <w:semiHidden/>
    <w:unhideWhenUsed/>
    <w:rsid w:val="0022399F"/>
    <w:pPr>
      <w:ind w:left="144" w:right="144"/>
    </w:p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uiPriority w:val="99"/>
    <w:semiHidden/>
    <w:unhideWhenUsed/>
    <w:rsid w:val="0022399F"/>
    <w:pPr>
      <w:ind w:left="144" w:right="144"/>
    </w:pPr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uiPriority w:val="99"/>
    <w:semiHidden/>
    <w:unhideWhenUsed/>
    <w:rsid w:val="0022399F"/>
    <w:pPr>
      <w:ind w:left="144" w:right="144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uiPriority w:val="99"/>
    <w:semiHidden/>
    <w:unhideWhenUsed/>
    <w:rsid w:val="0022399F"/>
    <w:pPr>
      <w:ind w:left="144" w:right="144"/>
    </w:pPr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uiPriority w:val="99"/>
    <w:semiHidden/>
    <w:unhideWhenUsed/>
    <w:rsid w:val="0022399F"/>
    <w:pPr>
      <w:ind w:left="144" w:right="144"/>
    </w:p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uiPriority w:val="99"/>
    <w:semiHidden/>
    <w:unhideWhenUsed/>
    <w:rsid w:val="0022399F"/>
    <w:pPr>
      <w:ind w:left="144" w:right="144"/>
    </w:p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uiPriority w:val="99"/>
    <w:semiHidden/>
    <w:unhideWhenUsed/>
    <w:rsid w:val="0022399F"/>
    <w:pPr>
      <w:ind w:left="144" w:right="144"/>
    </w:p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uiPriority w:val="99"/>
    <w:semiHidden/>
    <w:unhideWhenUsed/>
    <w:rsid w:val="0022399F"/>
    <w:pPr>
      <w:ind w:left="144" w:right="144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1">
    <w:name w:val="Table Grid 1"/>
    <w:basedOn w:val="TableNormal"/>
    <w:uiPriority w:val="99"/>
    <w:semiHidden/>
    <w:unhideWhenUsed/>
    <w:rsid w:val="0022399F"/>
    <w:pPr>
      <w:ind w:left="144" w:right="144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uiPriority w:val="99"/>
    <w:semiHidden/>
    <w:unhideWhenUsed/>
    <w:rsid w:val="0022399F"/>
    <w:pPr>
      <w:ind w:left="144" w:right="144"/>
    </w:p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uiPriority w:val="99"/>
    <w:semiHidden/>
    <w:unhideWhenUsed/>
    <w:rsid w:val="0022399F"/>
    <w:pPr>
      <w:ind w:left="144" w:right="144"/>
    </w:p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uiPriority w:val="99"/>
    <w:semiHidden/>
    <w:unhideWhenUsed/>
    <w:rsid w:val="0022399F"/>
    <w:pPr>
      <w:ind w:left="144" w:right="144"/>
    </w:p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uiPriority w:val="99"/>
    <w:semiHidden/>
    <w:unhideWhenUsed/>
    <w:rsid w:val="0022399F"/>
    <w:pPr>
      <w:ind w:left="144" w:right="144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uiPriority w:val="99"/>
    <w:semiHidden/>
    <w:unhideWhenUsed/>
    <w:rsid w:val="0022399F"/>
    <w:pPr>
      <w:ind w:left="144" w:right="144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uiPriority w:val="99"/>
    <w:semiHidden/>
    <w:unhideWhenUsed/>
    <w:rsid w:val="0022399F"/>
    <w:pPr>
      <w:ind w:left="144" w:right="144"/>
    </w:pPr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uiPriority w:val="99"/>
    <w:semiHidden/>
    <w:unhideWhenUsed/>
    <w:rsid w:val="0022399F"/>
    <w:pPr>
      <w:ind w:left="144" w:right="144"/>
    </w:p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Light">
    <w:name w:val="Grid Table Light"/>
    <w:basedOn w:val="TableNormal"/>
    <w:uiPriority w:val="40"/>
    <w:rsid w:val="0022399F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eList1">
    <w:name w:val="Table List 1"/>
    <w:basedOn w:val="TableNormal"/>
    <w:uiPriority w:val="99"/>
    <w:semiHidden/>
    <w:unhideWhenUsed/>
    <w:rsid w:val="0022399F"/>
    <w:pPr>
      <w:ind w:left="144" w:right="144"/>
    </w:p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uiPriority w:val="99"/>
    <w:semiHidden/>
    <w:unhideWhenUsed/>
    <w:rsid w:val="0022399F"/>
    <w:pPr>
      <w:ind w:left="144" w:right="144"/>
    </w:p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uiPriority w:val="99"/>
    <w:semiHidden/>
    <w:unhideWhenUsed/>
    <w:rsid w:val="0022399F"/>
    <w:pPr>
      <w:ind w:left="144" w:right="144"/>
    </w:p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uiPriority w:val="99"/>
    <w:semiHidden/>
    <w:unhideWhenUsed/>
    <w:rsid w:val="0022399F"/>
    <w:pPr>
      <w:ind w:left="144" w:right="144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uiPriority w:val="99"/>
    <w:semiHidden/>
    <w:unhideWhenUsed/>
    <w:rsid w:val="0022399F"/>
    <w:pPr>
      <w:ind w:left="144" w:right="144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uiPriority w:val="99"/>
    <w:semiHidden/>
    <w:unhideWhenUsed/>
    <w:rsid w:val="0022399F"/>
    <w:pPr>
      <w:ind w:left="144" w:right="144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uiPriority w:val="99"/>
    <w:semiHidden/>
    <w:unhideWhenUsed/>
    <w:rsid w:val="0022399F"/>
    <w:pPr>
      <w:ind w:left="144" w:right="144"/>
    </w:p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uiPriority w:val="99"/>
    <w:semiHidden/>
    <w:unhideWhenUsed/>
    <w:rsid w:val="0022399F"/>
    <w:pPr>
      <w:ind w:left="144" w:right="144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ableofAuthorities">
    <w:name w:val="table of authorities"/>
    <w:basedOn w:val="Normal"/>
    <w:next w:val="Normal"/>
    <w:uiPriority w:val="99"/>
    <w:semiHidden/>
    <w:unhideWhenUsed/>
    <w:rsid w:val="0022399F"/>
    <w:pPr>
      <w:ind w:left="240" w:hanging="240"/>
    </w:pPr>
  </w:style>
  <w:style w:type="paragraph" w:styleId="TableofFigures">
    <w:name w:val="table of figures"/>
    <w:basedOn w:val="Normal"/>
    <w:next w:val="Normal"/>
    <w:uiPriority w:val="99"/>
    <w:semiHidden/>
    <w:unhideWhenUsed/>
    <w:rsid w:val="0022399F"/>
  </w:style>
  <w:style w:type="table" w:styleId="TableProfessional">
    <w:name w:val="Table Professional"/>
    <w:basedOn w:val="TableNormal"/>
    <w:uiPriority w:val="99"/>
    <w:semiHidden/>
    <w:unhideWhenUsed/>
    <w:rsid w:val="0022399F"/>
    <w:pPr>
      <w:ind w:left="144" w:right="144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uiPriority w:val="99"/>
    <w:semiHidden/>
    <w:unhideWhenUsed/>
    <w:rsid w:val="0022399F"/>
    <w:pPr>
      <w:ind w:left="144" w:right="144"/>
    </w:p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uiPriority w:val="99"/>
    <w:semiHidden/>
    <w:unhideWhenUsed/>
    <w:rsid w:val="0022399F"/>
    <w:pPr>
      <w:ind w:left="144" w:right="144"/>
    </w:p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uiPriority w:val="99"/>
    <w:semiHidden/>
    <w:unhideWhenUsed/>
    <w:rsid w:val="0022399F"/>
    <w:pPr>
      <w:ind w:left="144" w:right="144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uiPriority w:val="99"/>
    <w:semiHidden/>
    <w:unhideWhenUsed/>
    <w:rsid w:val="0022399F"/>
    <w:pPr>
      <w:ind w:left="144" w:right="144"/>
    </w:p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uiPriority w:val="99"/>
    <w:semiHidden/>
    <w:unhideWhenUsed/>
    <w:rsid w:val="0022399F"/>
    <w:pPr>
      <w:ind w:left="144" w:right="144"/>
    </w:p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uiPriority w:val="99"/>
    <w:semiHidden/>
    <w:unhideWhenUsed/>
    <w:rsid w:val="0022399F"/>
    <w:pPr>
      <w:ind w:left="144" w:right="144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Web1">
    <w:name w:val="Table Web 1"/>
    <w:basedOn w:val="TableNormal"/>
    <w:uiPriority w:val="99"/>
    <w:semiHidden/>
    <w:unhideWhenUsed/>
    <w:rsid w:val="0022399F"/>
    <w:pPr>
      <w:ind w:left="144" w:right="144"/>
    </w:p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uiPriority w:val="99"/>
    <w:semiHidden/>
    <w:unhideWhenUsed/>
    <w:rsid w:val="0022399F"/>
    <w:pPr>
      <w:ind w:left="144" w:right="144"/>
    </w:p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uiPriority w:val="99"/>
    <w:semiHidden/>
    <w:unhideWhenUsed/>
    <w:rsid w:val="0022399F"/>
    <w:pPr>
      <w:ind w:left="144" w:right="144"/>
    </w:p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itle">
    <w:name w:val="Title"/>
    <w:basedOn w:val="Normal"/>
    <w:next w:val="Normal"/>
    <w:link w:val="TitleChar"/>
    <w:uiPriority w:val="10"/>
    <w:semiHidden/>
    <w:unhideWhenUsed/>
    <w:qFormat/>
    <w:rsid w:val="00B554A2"/>
    <w:pPr>
      <w:contextualSpacing/>
    </w:pPr>
    <w:rPr>
      <w:rFonts w:asciiTheme="majorHAnsi" w:eastAsiaTheme="majorEastAsia" w:hAnsiTheme="majorHAnsi" w:cstheme="majorBidi"/>
      <w:color w:val="auto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semiHidden/>
    <w:rsid w:val="00B554A2"/>
    <w:rPr>
      <w:rFonts w:asciiTheme="majorHAnsi" w:eastAsiaTheme="majorEastAsia" w:hAnsiTheme="majorHAnsi" w:cstheme="majorBidi"/>
      <w:color w:val="auto"/>
      <w:kern w:val="28"/>
      <w:sz w:val="56"/>
      <w:szCs w:val="56"/>
    </w:rPr>
  </w:style>
  <w:style w:type="paragraph" w:styleId="TOAHeading">
    <w:name w:val="toa heading"/>
    <w:basedOn w:val="Normal"/>
    <w:next w:val="Normal"/>
    <w:uiPriority w:val="99"/>
    <w:semiHidden/>
    <w:unhideWhenUsed/>
    <w:rsid w:val="0022399F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styleId="TOC1">
    <w:name w:val="toc 1"/>
    <w:basedOn w:val="Normal"/>
    <w:next w:val="Normal"/>
    <w:autoRedefine/>
    <w:uiPriority w:val="39"/>
    <w:semiHidden/>
    <w:unhideWhenUsed/>
    <w:rsid w:val="0022399F"/>
    <w:pPr>
      <w:spacing w:after="100"/>
    </w:pPr>
  </w:style>
  <w:style w:type="paragraph" w:styleId="TOC2">
    <w:name w:val="toc 2"/>
    <w:basedOn w:val="Normal"/>
    <w:next w:val="Normal"/>
    <w:autoRedefine/>
    <w:uiPriority w:val="39"/>
    <w:semiHidden/>
    <w:unhideWhenUsed/>
    <w:rsid w:val="0022399F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semiHidden/>
    <w:unhideWhenUsed/>
    <w:rsid w:val="0022399F"/>
    <w:pPr>
      <w:spacing w:after="100"/>
      <w:ind w:left="480"/>
    </w:pPr>
  </w:style>
  <w:style w:type="paragraph" w:styleId="TOC4">
    <w:name w:val="toc 4"/>
    <w:basedOn w:val="Normal"/>
    <w:next w:val="Normal"/>
    <w:autoRedefine/>
    <w:uiPriority w:val="39"/>
    <w:semiHidden/>
    <w:unhideWhenUsed/>
    <w:rsid w:val="0022399F"/>
    <w:pPr>
      <w:spacing w:after="100"/>
      <w:ind w:left="720"/>
    </w:pPr>
  </w:style>
  <w:style w:type="paragraph" w:styleId="TOC5">
    <w:name w:val="toc 5"/>
    <w:basedOn w:val="Normal"/>
    <w:next w:val="Normal"/>
    <w:autoRedefine/>
    <w:uiPriority w:val="39"/>
    <w:semiHidden/>
    <w:unhideWhenUsed/>
    <w:rsid w:val="0022399F"/>
    <w:pPr>
      <w:spacing w:after="100"/>
      <w:ind w:left="960"/>
    </w:pPr>
  </w:style>
  <w:style w:type="paragraph" w:styleId="TOC6">
    <w:name w:val="toc 6"/>
    <w:basedOn w:val="Normal"/>
    <w:next w:val="Normal"/>
    <w:autoRedefine/>
    <w:uiPriority w:val="39"/>
    <w:semiHidden/>
    <w:unhideWhenUsed/>
    <w:rsid w:val="0022399F"/>
    <w:pPr>
      <w:spacing w:after="100"/>
      <w:ind w:left="1200"/>
    </w:pPr>
  </w:style>
  <w:style w:type="paragraph" w:styleId="TOC7">
    <w:name w:val="toc 7"/>
    <w:basedOn w:val="Normal"/>
    <w:next w:val="Normal"/>
    <w:autoRedefine/>
    <w:uiPriority w:val="39"/>
    <w:semiHidden/>
    <w:unhideWhenUsed/>
    <w:rsid w:val="0022399F"/>
    <w:pPr>
      <w:spacing w:after="100"/>
      <w:ind w:left="1440"/>
    </w:pPr>
  </w:style>
  <w:style w:type="paragraph" w:styleId="TOC8">
    <w:name w:val="toc 8"/>
    <w:basedOn w:val="Normal"/>
    <w:next w:val="Normal"/>
    <w:autoRedefine/>
    <w:uiPriority w:val="39"/>
    <w:semiHidden/>
    <w:unhideWhenUsed/>
    <w:rsid w:val="0022399F"/>
    <w:pPr>
      <w:spacing w:after="100"/>
      <w:ind w:left="1680"/>
    </w:pPr>
  </w:style>
  <w:style w:type="paragraph" w:styleId="TOC9">
    <w:name w:val="toc 9"/>
    <w:basedOn w:val="Normal"/>
    <w:next w:val="Normal"/>
    <w:autoRedefine/>
    <w:uiPriority w:val="39"/>
    <w:semiHidden/>
    <w:unhideWhenUsed/>
    <w:rsid w:val="0022399F"/>
    <w:pPr>
      <w:spacing w:after="100"/>
      <w:ind w:left="1920"/>
    </w:p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2F7B83"/>
    <w:pPr>
      <w:outlineLvl w:val="9"/>
    </w:pPr>
    <w:rPr>
      <w:bCs w:val="0"/>
      <w:iCs w:val="0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glossaryDocument" Target="glossary/document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P\AppData\Roaming\Microsoft\Templates\Holiday%20gift%20coupons%20(10%20per%20page)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AC4E9A1ED33F4679AFB080281EE337E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BF05565-7E71-4F45-8F7F-50DFD8F70ABB}"/>
      </w:docPartPr>
      <w:docPartBody>
        <w:p w:rsidR="00000000" w:rsidRDefault="006A1F0B">
          <w:pPr>
            <w:pStyle w:val="AC4E9A1ED33F4679AFB080281EE337EA"/>
          </w:pPr>
          <w:r w:rsidRPr="00592B3E">
            <w:t>Special Coupon</w:t>
          </w:r>
        </w:p>
      </w:docPartBody>
    </w:docPart>
    <w:docPart>
      <w:docPartPr>
        <w:name w:val="B84942225E7A459C8E5A50CEB880967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D9CB059-882F-45D0-A4B9-EA1E6B4DBF97}"/>
      </w:docPartPr>
      <w:docPartBody>
        <w:p w:rsidR="00000000" w:rsidRDefault="006A1F0B">
          <w:pPr>
            <w:pStyle w:val="B84942225E7A459C8E5A50CEB880967D"/>
          </w:pPr>
          <w:r w:rsidRPr="00592B3E">
            <w:t>For</w:t>
          </w:r>
        </w:p>
      </w:docPartBody>
    </w:docPart>
    <w:docPart>
      <w:docPartPr>
        <w:name w:val="B2E67EFB186240C68201134DC700CD2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5FD1087-FF5A-4828-9FF5-5FA77E288140}"/>
      </w:docPartPr>
      <w:docPartBody>
        <w:p w:rsidR="00000000" w:rsidRDefault="006A1F0B">
          <w:pPr>
            <w:pStyle w:val="B2E67EFB186240C68201134DC700CD20"/>
          </w:pPr>
          <w:r w:rsidRPr="00592B3E">
            <w:t>Recipient</w:t>
          </w:r>
        </w:p>
      </w:docPartBody>
    </w:docPart>
    <w:docPart>
      <w:docPartPr>
        <w:name w:val="F0B40623B1D24F5686C3FBE162E19FF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201D3B9-47F3-48E3-AD02-9FF226CE8C0B}"/>
      </w:docPartPr>
      <w:docPartBody>
        <w:p w:rsidR="00000000" w:rsidRDefault="006A1F0B">
          <w:pPr>
            <w:pStyle w:val="F0B40623B1D24F5686C3FBE162E19FF8"/>
          </w:pPr>
          <w:r w:rsidRPr="00592B3E">
            <w:t>with love,</w:t>
          </w:r>
        </w:p>
      </w:docPartBody>
    </w:docPart>
    <w:docPart>
      <w:docPartPr>
        <w:name w:val="B34881FE1170465D971655A41A7AC50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C834695-FEEC-4443-B7D9-A59D09263AFC}"/>
      </w:docPartPr>
      <w:docPartBody>
        <w:p w:rsidR="00000000" w:rsidRDefault="006A1F0B">
          <w:pPr>
            <w:pStyle w:val="B34881FE1170465D971655A41A7AC506"/>
          </w:pPr>
          <w:r w:rsidRPr="00592B3E">
            <w:t>Name</w:t>
          </w:r>
        </w:p>
      </w:docPartBody>
    </w:docPart>
    <w:docPart>
      <w:docPartPr>
        <w:name w:val="08C05B54D0314BD18B03BE540AA49A8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50979E9-549D-4E4A-91ED-A1876864F677}"/>
      </w:docPartPr>
      <w:docPartBody>
        <w:p w:rsidR="00000000" w:rsidRDefault="006A1F0B">
          <w:pPr>
            <w:pStyle w:val="08C05B54D0314BD18B03BE540AA49A87"/>
          </w:pPr>
          <w:r w:rsidRPr="00592B3E">
            <w:t>Special Coupon</w:t>
          </w:r>
        </w:p>
      </w:docPartBody>
    </w:docPart>
    <w:docPart>
      <w:docPartPr>
        <w:name w:val="585AD4F9FAAD42DCA453FCA7FD781DC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1B2E89B-CA33-4CD2-A8E7-ED9DEF9041EF}"/>
      </w:docPartPr>
      <w:docPartBody>
        <w:p w:rsidR="00000000" w:rsidRDefault="006A1F0B">
          <w:pPr>
            <w:pStyle w:val="585AD4F9FAAD42DCA453FCA7FD781DC8"/>
          </w:pPr>
          <w:r w:rsidRPr="00592B3E">
            <w:t>For</w:t>
          </w:r>
        </w:p>
      </w:docPartBody>
    </w:docPart>
    <w:docPart>
      <w:docPartPr>
        <w:name w:val="BABD485E4707455DBFCED64A8D9278F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7C7FA6E-F489-48FA-9E89-36771220B098}"/>
      </w:docPartPr>
      <w:docPartBody>
        <w:p w:rsidR="00000000" w:rsidRDefault="006A1F0B">
          <w:pPr>
            <w:pStyle w:val="BABD485E4707455DBFCED64A8D9278F6"/>
          </w:pPr>
          <w:r w:rsidRPr="00592B3E">
            <w:t>Recipient</w:t>
          </w:r>
        </w:p>
      </w:docPartBody>
    </w:docPart>
    <w:docPart>
      <w:docPartPr>
        <w:name w:val="02CD7B4DE3FD4BAFA14A95007975D05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B03ACE8-299E-4840-AFF3-10B6E561FA09}"/>
      </w:docPartPr>
      <w:docPartBody>
        <w:p w:rsidR="00000000" w:rsidRDefault="006A1F0B">
          <w:pPr>
            <w:pStyle w:val="02CD7B4DE3FD4BAFA14A95007975D05E"/>
          </w:pPr>
          <w:r w:rsidRPr="00592B3E">
            <w:t>with love,</w:t>
          </w:r>
        </w:p>
      </w:docPartBody>
    </w:docPart>
    <w:docPart>
      <w:docPartPr>
        <w:name w:val="D925E86D55CF4D29A860FDA6D8FBDB4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5A4A67A-6CA4-4DED-9A5B-9FBBE99F67C8}"/>
      </w:docPartPr>
      <w:docPartBody>
        <w:p w:rsidR="00000000" w:rsidRDefault="006A1F0B">
          <w:pPr>
            <w:pStyle w:val="D925E86D55CF4D29A860FDA6D8FBDB42"/>
          </w:pPr>
          <w:r w:rsidRPr="00592B3E">
            <w:t>Name</w:t>
          </w:r>
        </w:p>
      </w:docPartBody>
    </w:docPart>
    <w:docPart>
      <w:docPartPr>
        <w:name w:val="0620E0E46E274DE78E70EDE60763CDE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A6A058F-217F-44AF-BE6D-408533D5AE02}"/>
      </w:docPartPr>
      <w:docPartBody>
        <w:p w:rsidR="00000000" w:rsidRDefault="006A1F0B">
          <w:pPr>
            <w:pStyle w:val="0620E0E46E274DE78E70EDE60763CDE8"/>
          </w:pPr>
          <w:r w:rsidRPr="00592B3E">
            <w:t>Special Coupon</w:t>
          </w:r>
        </w:p>
      </w:docPartBody>
    </w:docPart>
    <w:docPart>
      <w:docPartPr>
        <w:name w:val="E9DCC7EF38794A02A5FA19C075B7FBE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8107F1E-45AF-4524-B5B4-6DF6DF9E41E3}"/>
      </w:docPartPr>
      <w:docPartBody>
        <w:p w:rsidR="00000000" w:rsidRDefault="006A1F0B">
          <w:pPr>
            <w:pStyle w:val="E9DCC7EF38794A02A5FA19C075B7FBE4"/>
          </w:pPr>
          <w:r w:rsidRPr="00592B3E">
            <w:t>For</w:t>
          </w:r>
        </w:p>
      </w:docPartBody>
    </w:docPart>
    <w:docPart>
      <w:docPartPr>
        <w:name w:val="14153B41331545509251122E45C1842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ED449FE-0CBE-4A9F-B88B-D836C16EA828}"/>
      </w:docPartPr>
      <w:docPartBody>
        <w:p w:rsidR="00000000" w:rsidRDefault="006A1F0B">
          <w:pPr>
            <w:pStyle w:val="14153B41331545509251122E45C18423"/>
          </w:pPr>
          <w:r w:rsidRPr="00592B3E">
            <w:t>Recipient</w:t>
          </w:r>
        </w:p>
      </w:docPartBody>
    </w:docPart>
    <w:docPart>
      <w:docPartPr>
        <w:name w:val="F23E9595840B456C9592E2702CAA367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C954684-0704-43BA-9916-8461A5DB2FCE}"/>
      </w:docPartPr>
      <w:docPartBody>
        <w:p w:rsidR="00000000" w:rsidRDefault="006A1F0B">
          <w:pPr>
            <w:pStyle w:val="F23E9595840B456C9592E2702CAA367A"/>
          </w:pPr>
          <w:r w:rsidRPr="00592B3E">
            <w:t>with love,</w:t>
          </w:r>
        </w:p>
      </w:docPartBody>
    </w:docPart>
    <w:docPart>
      <w:docPartPr>
        <w:name w:val="6DEAEC4D1AC04466A70B950764F384D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A59BDF6-BE9D-4592-845E-35CE41AF27FF}"/>
      </w:docPartPr>
      <w:docPartBody>
        <w:p w:rsidR="00000000" w:rsidRDefault="006A1F0B">
          <w:pPr>
            <w:pStyle w:val="6DEAEC4D1AC04466A70B950764F384DD"/>
          </w:pPr>
          <w:r w:rsidRPr="00592B3E">
            <w:t>Name</w:t>
          </w:r>
        </w:p>
      </w:docPartBody>
    </w:docPart>
    <w:docPart>
      <w:docPartPr>
        <w:name w:val="7A4322E925F942CDBFDAC218BE1DC74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E06F5E1-A63F-4C96-9734-6DA19592BE6E}"/>
      </w:docPartPr>
      <w:docPartBody>
        <w:p w:rsidR="00000000" w:rsidRDefault="006A1F0B">
          <w:pPr>
            <w:pStyle w:val="7A4322E925F942CDBFDAC218BE1DC743"/>
          </w:pPr>
          <w:r w:rsidRPr="00592B3E">
            <w:t>Special Coupon</w:t>
          </w:r>
        </w:p>
      </w:docPartBody>
    </w:docPart>
    <w:docPart>
      <w:docPartPr>
        <w:name w:val="6CB10CCA433C41358607B9D841DDB2B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3B25589-F5E3-4C66-ABE1-B060788F1FFD}"/>
      </w:docPartPr>
      <w:docPartBody>
        <w:p w:rsidR="00000000" w:rsidRDefault="006A1F0B">
          <w:pPr>
            <w:pStyle w:val="6CB10CCA433C41358607B9D841DDB2B3"/>
          </w:pPr>
          <w:r w:rsidRPr="00592B3E">
            <w:t>For</w:t>
          </w:r>
        </w:p>
      </w:docPartBody>
    </w:docPart>
    <w:docPart>
      <w:docPartPr>
        <w:name w:val="5C582FFC77354E579C2CB87AFCF35B4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F13E16F-4255-46CB-B8AA-67EE30C705CE}"/>
      </w:docPartPr>
      <w:docPartBody>
        <w:p w:rsidR="00000000" w:rsidRDefault="006A1F0B">
          <w:pPr>
            <w:pStyle w:val="5C582FFC77354E579C2CB87AFCF35B41"/>
          </w:pPr>
          <w:r w:rsidRPr="00592B3E">
            <w:t>Recipient</w:t>
          </w:r>
        </w:p>
      </w:docPartBody>
    </w:docPart>
    <w:docPart>
      <w:docPartPr>
        <w:name w:val="5716D66E81054D83A1E1627E3A4F498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52A28F0-3823-45D5-835A-8CA341A8A739}"/>
      </w:docPartPr>
      <w:docPartBody>
        <w:p w:rsidR="00000000" w:rsidRDefault="006A1F0B">
          <w:pPr>
            <w:pStyle w:val="5716D66E81054D83A1E1627E3A4F4984"/>
          </w:pPr>
          <w:r w:rsidRPr="00592B3E">
            <w:t>with love,</w:t>
          </w:r>
        </w:p>
      </w:docPartBody>
    </w:docPart>
    <w:docPart>
      <w:docPartPr>
        <w:name w:val="122E3CBD840B45DF9A44352C77D4EAB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5C22757-DB4E-4BFC-9A77-1FD2103DF700}"/>
      </w:docPartPr>
      <w:docPartBody>
        <w:p w:rsidR="00000000" w:rsidRDefault="006A1F0B">
          <w:pPr>
            <w:pStyle w:val="122E3CBD840B45DF9A44352C77D4EAB6"/>
          </w:pPr>
          <w:r w:rsidRPr="00592B3E">
            <w:t>Name</w:t>
          </w:r>
        </w:p>
      </w:docPartBody>
    </w:docPart>
    <w:docPart>
      <w:docPartPr>
        <w:name w:val="022F499B9E96486FAA9791DF785384C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3072F4F-22A4-4EBE-B4A3-488C4520F7E6}"/>
      </w:docPartPr>
      <w:docPartBody>
        <w:p w:rsidR="00000000" w:rsidRDefault="006A1F0B">
          <w:pPr>
            <w:pStyle w:val="022F499B9E96486FAA9791DF785384CD"/>
          </w:pPr>
          <w:r w:rsidRPr="00592B3E">
            <w:t>Special Coupon</w:t>
          </w:r>
        </w:p>
      </w:docPartBody>
    </w:docPart>
    <w:docPart>
      <w:docPartPr>
        <w:name w:val="6D21AD378CA44B2784A6366026B1A63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3E754F0-4039-43B1-A647-D18408450BAE}"/>
      </w:docPartPr>
      <w:docPartBody>
        <w:p w:rsidR="00000000" w:rsidRDefault="006A1F0B">
          <w:pPr>
            <w:pStyle w:val="6D21AD378CA44B2784A6366026B1A63E"/>
          </w:pPr>
          <w:r w:rsidRPr="00592B3E">
            <w:t>For</w:t>
          </w:r>
        </w:p>
      </w:docPartBody>
    </w:docPart>
    <w:docPart>
      <w:docPartPr>
        <w:name w:val="5508A699299247739594FBF7E3ACB6A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EB47635-5B57-4CC9-8120-469EAA75F4AA}"/>
      </w:docPartPr>
      <w:docPartBody>
        <w:p w:rsidR="00000000" w:rsidRDefault="006A1F0B">
          <w:pPr>
            <w:pStyle w:val="5508A699299247739594FBF7E3ACB6A7"/>
          </w:pPr>
          <w:r w:rsidRPr="00592B3E">
            <w:t>Recipient</w:t>
          </w:r>
        </w:p>
      </w:docPartBody>
    </w:docPart>
    <w:docPart>
      <w:docPartPr>
        <w:name w:val="FB44359922F14A9998A884FB919AD9A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EE6DFC2-DCAC-4D96-A4D2-0EA7CA3F6AF4}"/>
      </w:docPartPr>
      <w:docPartBody>
        <w:p w:rsidR="00000000" w:rsidRDefault="006A1F0B">
          <w:pPr>
            <w:pStyle w:val="FB44359922F14A9998A884FB919AD9AE"/>
          </w:pPr>
          <w:r w:rsidRPr="00592B3E">
            <w:t>with love,</w:t>
          </w:r>
        </w:p>
      </w:docPartBody>
    </w:docPart>
    <w:docPart>
      <w:docPartPr>
        <w:name w:val="A74288D50E774C4A97750A6901FE673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57A5BBE-119E-4CF8-A96E-3FB94F9C674C}"/>
      </w:docPartPr>
      <w:docPartBody>
        <w:p w:rsidR="00000000" w:rsidRDefault="006A1F0B">
          <w:pPr>
            <w:pStyle w:val="A74288D50E774C4A97750A6901FE6736"/>
          </w:pPr>
          <w:r w:rsidRPr="00592B3E">
            <w:t>Name</w:t>
          </w:r>
        </w:p>
      </w:docPartBody>
    </w:docPart>
    <w:docPart>
      <w:docPartPr>
        <w:name w:val="B9C83C33137C4DF1BF823F51B7B2853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9038FCC-DF16-4C76-9B8F-2BF0109A5093}"/>
      </w:docPartPr>
      <w:docPartBody>
        <w:p w:rsidR="00000000" w:rsidRDefault="006A1F0B">
          <w:pPr>
            <w:pStyle w:val="B9C83C33137C4DF1BF823F51B7B28535"/>
          </w:pPr>
          <w:r w:rsidRPr="00592B3E">
            <w:t>Good for one</w:t>
          </w:r>
        </w:p>
      </w:docPartBody>
    </w:docPart>
    <w:docPart>
      <w:docPartPr>
        <w:name w:val="DBF24BCB8EF34561A96D66E6110E36F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C34D9B3-7FDB-48C2-AF6A-DBF2029E449E}"/>
      </w:docPartPr>
      <w:docPartBody>
        <w:p w:rsidR="00000000" w:rsidRDefault="006A1F0B">
          <w:pPr>
            <w:pStyle w:val="DBF24BCB8EF34561A96D66E6110E36F2"/>
          </w:pPr>
          <w:r w:rsidRPr="00592B3E">
            <w:t>item</w:t>
          </w:r>
        </w:p>
      </w:docPartBody>
    </w:docPart>
    <w:docPart>
      <w:docPartPr>
        <w:name w:val="E9DDB830EEF54DFFA24C30C55B5F2BF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38C1236-40F6-47EA-A238-09A1F7427CA4}"/>
      </w:docPartPr>
      <w:docPartBody>
        <w:p w:rsidR="00000000" w:rsidRDefault="006A1F0B">
          <w:pPr>
            <w:pStyle w:val="E9DDB830EEF54DFFA24C30C55B5F2BF2"/>
          </w:pPr>
          <w:r w:rsidRPr="00592B3E">
            <w:t>Good for one</w:t>
          </w:r>
        </w:p>
      </w:docPartBody>
    </w:docPart>
    <w:docPart>
      <w:docPartPr>
        <w:name w:val="DD7398D00EA2452386AB9EE1B23AF15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B826FD8-4C63-4AEF-9991-DB3D988C36E5}"/>
      </w:docPartPr>
      <w:docPartBody>
        <w:p w:rsidR="00000000" w:rsidRDefault="006A1F0B">
          <w:pPr>
            <w:pStyle w:val="DD7398D00EA2452386AB9EE1B23AF158"/>
          </w:pPr>
          <w:r w:rsidRPr="00592B3E">
            <w:t>item</w:t>
          </w:r>
        </w:p>
      </w:docPartBody>
    </w:docPart>
    <w:docPart>
      <w:docPartPr>
        <w:name w:val="74E11A4F2698438AA067EDE55507E03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3EF51A6-6BCA-409A-849F-ADA22E395C30}"/>
      </w:docPartPr>
      <w:docPartBody>
        <w:p w:rsidR="00000000" w:rsidRDefault="006A1F0B">
          <w:pPr>
            <w:pStyle w:val="74E11A4F2698438AA067EDE55507E036"/>
          </w:pPr>
          <w:r w:rsidRPr="00592B3E">
            <w:t>Good for one</w:t>
          </w:r>
        </w:p>
      </w:docPartBody>
    </w:docPart>
    <w:docPart>
      <w:docPartPr>
        <w:name w:val="232B4B3BE310452CB3027D71EF36DAE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1926269-10A4-4589-832B-C672883221A5}"/>
      </w:docPartPr>
      <w:docPartBody>
        <w:p w:rsidR="00000000" w:rsidRDefault="006A1F0B">
          <w:pPr>
            <w:pStyle w:val="232B4B3BE310452CB3027D71EF36DAEE"/>
          </w:pPr>
          <w:r w:rsidRPr="00592B3E">
            <w:t>item</w:t>
          </w:r>
        </w:p>
      </w:docPartBody>
    </w:docPart>
    <w:docPart>
      <w:docPartPr>
        <w:name w:val="C3479D43349E495CBD5A723202F0BE9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2E19EEF-0BF9-444E-9178-F8DEE9BBF858}"/>
      </w:docPartPr>
      <w:docPartBody>
        <w:p w:rsidR="00000000" w:rsidRDefault="006A1F0B">
          <w:pPr>
            <w:pStyle w:val="C3479D43349E495CBD5A723202F0BE94"/>
          </w:pPr>
          <w:r w:rsidRPr="00592B3E">
            <w:t>Good for one</w:t>
          </w:r>
        </w:p>
      </w:docPartBody>
    </w:docPart>
    <w:docPart>
      <w:docPartPr>
        <w:name w:val="E65126785343469995A7C68A9704128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3385CCF-B59E-4593-802E-324F528895D2}"/>
      </w:docPartPr>
      <w:docPartBody>
        <w:p w:rsidR="00000000" w:rsidRDefault="006A1F0B">
          <w:pPr>
            <w:pStyle w:val="E65126785343469995A7C68A97041288"/>
          </w:pPr>
          <w:r w:rsidRPr="00592B3E">
            <w:t>item</w:t>
          </w:r>
        </w:p>
      </w:docPartBody>
    </w:docPart>
    <w:docPart>
      <w:docPartPr>
        <w:name w:val="2EE3B39839AE47E6BC1C622DBD62A07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02C9B02-70CB-4449-A495-3127C105D8A4}"/>
      </w:docPartPr>
      <w:docPartBody>
        <w:p w:rsidR="00000000" w:rsidRDefault="006A1F0B">
          <w:pPr>
            <w:pStyle w:val="2EE3B39839AE47E6BC1C622DBD62A072"/>
          </w:pPr>
          <w:r w:rsidRPr="00592B3E">
            <w:t>Good for one</w:t>
          </w:r>
        </w:p>
      </w:docPartBody>
    </w:docPart>
    <w:docPart>
      <w:docPartPr>
        <w:name w:val="8EBE6EBD9A514140A6D6A4CE1F1838A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0FB92DE-E7AF-4FCA-8D77-5CD16791307C}"/>
      </w:docPartPr>
      <w:docPartBody>
        <w:p w:rsidR="00000000" w:rsidRDefault="006A1F0B">
          <w:pPr>
            <w:pStyle w:val="8EBE6EBD9A514140A6D6A4CE1F1838A7"/>
          </w:pPr>
          <w:r w:rsidRPr="00592B3E">
            <w:t>item</w:t>
          </w:r>
        </w:p>
      </w:docPartBody>
    </w:docPart>
    <w:docPart>
      <w:docPartPr>
        <w:name w:val="B999BC8CFD174CB79EB1B615BD64FCF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70DA9DA-6756-4D27-A8FB-8B748D7B6581}"/>
      </w:docPartPr>
      <w:docPartBody>
        <w:p w:rsidR="00000000" w:rsidRDefault="006A1F0B">
          <w:pPr>
            <w:pStyle w:val="B999BC8CFD174CB79EB1B615BD64FCF0"/>
          </w:pPr>
          <w:r w:rsidRPr="00592B3E">
            <w:t>Special Coupon</w:t>
          </w:r>
        </w:p>
      </w:docPartBody>
    </w:docPart>
    <w:docPart>
      <w:docPartPr>
        <w:name w:val="9DA5C264309B47FA9DF9031EAE5147A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5813AFB-91D3-43C4-8D50-944B46D89E00}"/>
      </w:docPartPr>
      <w:docPartBody>
        <w:p w:rsidR="00000000" w:rsidRDefault="006A1F0B">
          <w:pPr>
            <w:pStyle w:val="9DA5C264309B47FA9DF9031EAE5147AF"/>
          </w:pPr>
          <w:r w:rsidRPr="00592B3E">
            <w:t>For</w:t>
          </w:r>
        </w:p>
      </w:docPartBody>
    </w:docPart>
    <w:docPart>
      <w:docPartPr>
        <w:name w:val="8556118882E64C0C95617ADEAC00CC5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781A964-320D-4DC2-A9E7-58147BF41059}"/>
      </w:docPartPr>
      <w:docPartBody>
        <w:p w:rsidR="00000000" w:rsidRDefault="006A1F0B">
          <w:pPr>
            <w:pStyle w:val="8556118882E64C0C95617ADEAC00CC59"/>
          </w:pPr>
          <w:r w:rsidRPr="00592B3E">
            <w:t>Recipient</w:t>
          </w:r>
        </w:p>
      </w:docPartBody>
    </w:docPart>
    <w:docPart>
      <w:docPartPr>
        <w:name w:val="3AA0EE3AEB9A4DC6BEB5C3CDC0F9E39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EB845EC-CD30-41EC-B6E5-0DC135FD7045}"/>
      </w:docPartPr>
      <w:docPartBody>
        <w:p w:rsidR="00000000" w:rsidRDefault="006A1F0B">
          <w:pPr>
            <w:pStyle w:val="3AA0EE3AEB9A4DC6BEB5C3CDC0F9E39B"/>
          </w:pPr>
          <w:r w:rsidRPr="00592B3E">
            <w:t>with love,</w:t>
          </w:r>
        </w:p>
      </w:docPartBody>
    </w:docPart>
    <w:docPart>
      <w:docPartPr>
        <w:name w:val="499FE5C80D564680A9C91E6D525E4DF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A99F1F7-4C57-49F3-8619-9C2BCA8BB874}"/>
      </w:docPartPr>
      <w:docPartBody>
        <w:p w:rsidR="00000000" w:rsidRDefault="006A1F0B">
          <w:pPr>
            <w:pStyle w:val="499FE5C80D564680A9C91E6D525E4DFB"/>
          </w:pPr>
          <w:r w:rsidRPr="00592B3E">
            <w:t>Name</w:t>
          </w:r>
        </w:p>
      </w:docPartBody>
    </w:docPart>
    <w:docPart>
      <w:docPartPr>
        <w:name w:val="96CA2D845C024C268C57C28D5D01237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AE9C0AA-44E6-44DF-8FCF-4EC58B2A4EC0}"/>
      </w:docPartPr>
      <w:docPartBody>
        <w:p w:rsidR="00000000" w:rsidRDefault="006A1F0B">
          <w:pPr>
            <w:pStyle w:val="96CA2D845C024C268C57C28D5D01237C"/>
          </w:pPr>
          <w:r w:rsidRPr="00592B3E">
            <w:t>Special Coupon</w:t>
          </w:r>
        </w:p>
      </w:docPartBody>
    </w:docPart>
    <w:docPart>
      <w:docPartPr>
        <w:name w:val="FC426E19AF6247B4ADD6011FA77235E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7731E32-0D39-4B45-8B8C-D45BCAFE4183}"/>
      </w:docPartPr>
      <w:docPartBody>
        <w:p w:rsidR="00000000" w:rsidRDefault="006A1F0B">
          <w:pPr>
            <w:pStyle w:val="FC426E19AF6247B4ADD6011FA77235E7"/>
          </w:pPr>
          <w:r w:rsidRPr="00592B3E">
            <w:t>For</w:t>
          </w:r>
        </w:p>
      </w:docPartBody>
    </w:docPart>
    <w:docPart>
      <w:docPartPr>
        <w:name w:val="C6445B55095E4761AFA6735F3FCECBD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E2B53DC-1F00-4234-ADB7-24801960D63E}"/>
      </w:docPartPr>
      <w:docPartBody>
        <w:p w:rsidR="00000000" w:rsidRDefault="006A1F0B">
          <w:pPr>
            <w:pStyle w:val="C6445B55095E4761AFA6735F3FCECBDA"/>
          </w:pPr>
          <w:r w:rsidRPr="00592B3E">
            <w:t>Recipient</w:t>
          </w:r>
        </w:p>
      </w:docPartBody>
    </w:docPart>
    <w:docPart>
      <w:docPartPr>
        <w:name w:val="6E4F24AAC1AC459997A34BC0D01CCBF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A052396-FCB8-478F-BFB9-0EC03C2B6BB8}"/>
      </w:docPartPr>
      <w:docPartBody>
        <w:p w:rsidR="00000000" w:rsidRDefault="006A1F0B">
          <w:pPr>
            <w:pStyle w:val="6E4F24AAC1AC459997A34BC0D01CCBFF"/>
          </w:pPr>
          <w:r w:rsidRPr="00592B3E">
            <w:t>with love,</w:t>
          </w:r>
        </w:p>
      </w:docPartBody>
    </w:docPart>
    <w:docPart>
      <w:docPartPr>
        <w:name w:val="C9DB3BD76CF141C895F847FE3776C15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00FD726-A2FF-4756-A784-6B5809DF0958}"/>
      </w:docPartPr>
      <w:docPartBody>
        <w:p w:rsidR="00000000" w:rsidRDefault="006A1F0B">
          <w:pPr>
            <w:pStyle w:val="C9DB3BD76CF141C895F847FE3776C158"/>
          </w:pPr>
          <w:r w:rsidRPr="00592B3E">
            <w:t>Name</w:t>
          </w:r>
        </w:p>
      </w:docPartBody>
    </w:docPart>
    <w:docPart>
      <w:docPartPr>
        <w:name w:val="C7A4B97EAE974088929759CFBF29CE4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3BB3B03-AE32-4040-BC03-75EC517CCE05}"/>
      </w:docPartPr>
      <w:docPartBody>
        <w:p w:rsidR="00000000" w:rsidRDefault="006A1F0B">
          <w:pPr>
            <w:pStyle w:val="C7A4B97EAE974088929759CFBF29CE48"/>
          </w:pPr>
          <w:r w:rsidRPr="00592B3E">
            <w:t>Special Coupon</w:t>
          </w:r>
        </w:p>
      </w:docPartBody>
    </w:docPart>
    <w:docPart>
      <w:docPartPr>
        <w:name w:val="F6B49294BE41447892E4E0B866E98F5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3D5A7BF-D547-406C-A03A-B836978EF4C5}"/>
      </w:docPartPr>
      <w:docPartBody>
        <w:p w:rsidR="00000000" w:rsidRDefault="006A1F0B">
          <w:pPr>
            <w:pStyle w:val="F6B49294BE41447892E4E0B866E98F55"/>
          </w:pPr>
          <w:r w:rsidRPr="00592B3E">
            <w:t>For</w:t>
          </w:r>
        </w:p>
      </w:docPartBody>
    </w:docPart>
    <w:docPart>
      <w:docPartPr>
        <w:name w:val="5A785E9798DD434DAAA074A4EA04222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4BD5826-D27D-4AC6-A4EC-9612571BE9DB}"/>
      </w:docPartPr>
      <w:docPartBody>
        <w:p w:rsidR="00000000" w:rsidRDefault="006A1F0B">
          <w:pPr>
            <w:pStyle w:val="5A785E9798DD434DAAA074A4EA042229"/>
          </w:pPr>
          <w:r w:rsidRPr="00592B3E">
            <w:t>Recipient</w:t>
          </w:r>
        </w:p>
      </w:docPartBody>
    </w:docPart>
    <w:docPart>
      <w:docPartPr>
        <w:name w:val="91F423D415BD45B6BEBD8A93F9AD02F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D7C46B1-1607-4B26-8A9A-300FE856ED94}"/>
      </w:docPartPr>
      <w:docPartBody>
        <w:p w:rsidR="00000000" w:rsidRDefault="006A1F0B">
          <w:pPr>
            <w:pStyle w:val="91F423D415BD45B6BEBD8A93F9AD02F6"/>
          </w:pPr>
          <w:r w:rsidRPr="00592B3E">
            <w:t>with love,</w:t>
          </w:r>
        </w:p>
      </w:docPartBody>
    </w:docPart>
    <w:docPart>
      <w:docPartPr>
        <w:name w:val="D0B8235ECADD4E3EA75F30B8ED6E69A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835A27C-C049-4AEA-BCE6-0A120EB8F7B4}"/>
      </w:docPartPr>
      <w:docPartBody>
        <w:p w:rsidR="00000000" w:rsidRDefault="006A1F0B">
          <w:pPr>
            <w:pStyle w:val="D0B8235ECADD4E3EA75F30B8ED6E69A7"/>
          </w:pPr>
          <w:r w:rsidRPr="00592B3E">
            <w:t>Name</w:t>
          </w:r>
        </w:p>
      </w:docPartBody>
    </w:docPart>
    <w:docPart>
      <w:docPartPr>
        <w:name w:val="D3837FD097E24385A7D97783C504626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E2FDF31-1BB3-4640-8760-F022BF6C215C}"/>
      </w:docPartPr>
      <w:docPartBody>
        <w:p w:rsidR="00000000" w:rsidRDefault="006A1F0B">
          <w:pPr>
            <w:pStyle w:val="D3837FD097E24385A7D97783C5046266"/>
          </w:pPr>
          <w:r w:rsidRPr="00592B3E">
            <w:t>Special Coupon</w:t>
          </w:r>
        </w:p>
      </w:docPartBody>
    </w:docPart>
    <w:docPart>
      <w:docPartPr>
        <w:name w:val="46D5C954FA72496082453BDB3148C64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DD2D4F9-60D1-486D-BA3C-5570EDEA207D}"/>
      </w:docPartPr>
      <w:docPartBody>
        <w:p w:rsidR="00000000" w:rsidRDefault="006A1F0B">
          <w:pPr>
            <w:pStyle w:val="46D5C954FA72496082453BDB3148C645"/>
          </w:pPr>
          <w:r w:rsidRPr="00592B3E">
            <w:t>For</w:t>
          </w:r>
        </w:p>
      </w:docPartBody>
    </w:docPart>
    <w:docPart>
      <w:docPartPr>
        <w:name w:val="AC5D5A900C6E4A56A3FBBFEE2E3BC3B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00EE944-3B15-45FC-8860-BB4BBB48E316}"/>
      </w:docPartPr>
      <w:docPartBody>
        <w:p w:rsidR="00000000" w:rsidRDefault="006A1F0B">
          <w:pPr>
            <w:pStyle w:val="AC5D5A900C6E4A56A3FBBFEE2E3BC3BF"/>
          </w:pPr>
          <w:r w:rsidRPr="00592B3E">
            <w:t>Recipient</w:t>
          </w:r>
        </w:p>
      </w:docPartBody>
    </w:docPart>
    <w:docPart>
      <w:docPartPr>
        <w:name w:val="0436BCA6A037445E98AFDF1BAF8DF50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4C82518-68D2-472D-8F12-5604DD745831}"/>
      </w:docPartPr>
      <w:docPartBody>
        <w:p w:rsidR="00000000" w:rsidRDefault="006A1F0B">
          <w:pPr>
            <w:pStyle w:val="0436BCA6A037445E98AFDF1BAF8DF50B"/>
          </w:pPr>
          <w:r w:rsidRPr="00592B3E">
            <w:t>with love,</w:t>
          </w:r>
        </w:p>
      </w:docPartBody>
    </w:docPart>
    <w:docPart>
      <w:docPartPr>
        <w:name w:val="E2FE5C8C70B049F194822DD5A2B7471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973845D-85DB-4F3B-BFE9-75716409AF58}"/>
      </w:docPartPr>
      <w:docPartBody>
        <w:p w:rsidR="00000000" w:rsidRDefault="006A1F0B">
          <w:pPr>
            <w:pStyle w:val="E2FE5C8C70B049F194822DD5A2B7471C"/>
          </w:pPr>
          <w:r w:rsidRPr="00592B3E">
            <w:t>Name</w:t>
          </w:r>
        </w:p>
      </w:docPartBody>
    </w:docPart>
    <w:docPart>
      <w:docPartPr>
        <w:name w:val="78E504A78BA24419A9417BCBE49E09D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27ADF9A-0BBA-40CF-A960-20E327F4EB43}"/>
      </w:docPartPr>
      <w:docPartBody>
        <w:p w:rsidR="00000000" w:rsidRDefault="006A1F0B">
          <w:pPr>
            <w:pStyle w:val="78E504A78BA24419A9417BCBE49E09DC"/>
          </w:pPr>
          <w:r w:rsidRPr="00592B3E">
            <w:t>Special Coupon</w:t>
          </w:r>
        </w:p>
      </w:docPartBody>
    </w:docPart>
    <w:docPart>
      <w:docPartPr>
        <w:name w:val="B0167496EBD94F83A6047F5B331C9B4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A6E372C-DDB6-4445-BC01-DD2B1CD83F6A}"/>
      </w:docPartPr>
      <w:docPartBody>
        <w:p w:rsidR="00000000" w:rsidRDefault="006A1F0B">
          <w:pPr>
            <w:pStyle w:val="B0167496EBD94F83A6047F5B331C9B49"/>
          </w:pPr>
          <w:r w:rsidRPr="00592B3E">
            <w:t>For</w:t>
          </w:r>
        </w:p>
      </w:docPartBody>
    </w:docPart>
    <w:docPart>
      <w:docPartPr>
        <w:name w:val="EDD4BB165B8E49898A37DA3D75F0A4D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DFB1DE6-4A10-4C80-AB50-7D6AFB406373}"/>
      </w:docPartPr>
      <w:docPartBody>
        <w:p w:rsidR="00000000" w:rsidRDefault="006A1F0B">
          <w:pPr>
            <w:pStyle w:val="EDD4BB165B8E49898A37DA3D75F0A4D3"/>
          </w:pPr>
          <w:r w:rsidRPr="00592B3E">
            <w:t>Recipient</w:t>
          </w:r>
        </w:p>
      </w:docPartBody>
    </w:docPart>
    <w:docPart>
      <w:docPartPr>
        <w:name w:val="08952095059C40D992916B42630E103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EE0485C-1DAA-448C-9748-F38BF0FBB9A8}"/>
      </w:docPartPr>
      <w:docPartBody>
        <w:p w:rsidR="00000000" w:rsidRDefault="006A1F0B">
          <w:pPr>
            <w:pStyle w:val="08952095059C40D992916B42630E103B"/>
          </w:pPr>
          <w:r w:rsidRPr="00592B3E">
            <w:t>with love,</w:t>
          </w:r>
        </w:p>
      </w:docPartBody>
    </w:docPart>
    <w:docPart>
      <w:docPartPr>
        <w:name w:val="D4FE28A3ED1541739505CAFCCFF6AB0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29E574B-BDD4-4234-94B0-168A94B3873A}"/>
      </w:docPartPr>
      <w:docPartBody>
        <w:p w:rsidR="00000000" w:rsidRDefault="006A1F0B">
          <w:pPr>
            <w:pStyle w:val="D4FE28A3ED1541739505CAFCCFF6AB08"/>
          </w:pPr>
          <w:r w:rsidRPr="00592B3E">
            <w:t>Name</w:t>
          </w:r>
        </w:p>
      </w:docPartBody>
    </w:docPart>
    <w:docPart>
      <w:docPartPr>
        <w:name w:val="7663C76524A44C68BE3AE87BD0D17B2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543CA3C-27C4-465F-9800-41D8C1C31005}"/>
      </w:docPartPr>
      <w:docPartBody>
        <w:p w:rsidR="00000000" w:rsidRDefault="006A1F0B">
          <w:pPr>
            <w:pStyle w:val="7663C76524A44C68BE3AE87BD0D17B2B"/>
          </w:pPr>
          <w:r w:rsidRPr="00592B3E">
            <w:t>Good for one</w:t>
          </w:r>
        </w:p>
      </w:docPartBody>
    </w:docPart>
    <w:docPart>
      <w:docPartPr>
        <w:name w:val="CF487699E52540C89C5B5B8880AB03D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2736025-9570-4FB9-85D8-1115F4436B69}"/>
      </w:docPartPr>
      <w:docPartBody>
        <w:p w:rsidR="00000000" w:rsidRDefault="006A1F0B">
          <w:pPr>
            <w:pStyle w:val="CF487699E52540C89C5B5B8880AB03DC"/>
          </w:pPr>
          <w:r w:rsidRPr="00592B3E">
            <w:t>item</w:t>
          </w:r>
        </w:p>
      </w:docPartBody>
    </w:docPart>
    <w:docPart>
      <w:docPartPr>
        <w:name w:val="2F12CF3FF83A440D80D1A92DD3C92EE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C691FEA-2E55-41B1-A49A-933892F428AD}"/>
      </w:docPartPr>
      <w:docPartBody>
        <w:p w:rsidR="00000000" w:rsidRDefault="006A1F0B">
          <w:pPr>
            <w:pStyle w:val="2F12CF3FF83A440D80D1A92DD3C92EE7"/>
          </w:pPr>
          <w:r w:rsidRPr="00592B3E">
            <w:t>Good for one</w:t>
          </w:r>
        </w:p>
      </w:docPartBody>
    </w:docPart>
    <w:docPart>
      <w:docPartPr>
        <w:name w:val="DA10CAF9AE914871B3C555232111355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3909C11-1FC0-4745-81AA-3844E11DB826}"/>
      </w:docPartPr>
      <w:docPartBody>
        <w:p w:rsidR="00000000" w:rsidRDefault="006A1F0B">
          <w:pPr>
            <w:pStyle w:val="DA10CAF9AE914871B3C555232111355F"/>
          </w:pPr>
          <w:r w:rsidRPr="00592B3E">
            <w:t>item</w:t>
          </w:r>
        </w:p>
      </w:docPartBody>
    </w:docPart>
    <w:docPart>
      <w:docPartPr>
        <w:name w:val="5BEBFB27CB92456F9EED6F06CF6545E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E4FC535-661B-43E2-A65A-2FB8D4B151AE}"/>
      </w:docPartPr>
      <w:docPartBody>
        <w:p w:rsidR="00000000" w:rsidRDefault="006A1F0B">
          <w:pPr>
            <w:pStyle w:val="5BEBFB27CB92456F9EED6F06CF6545E1"/>
          </w:pPr>
          <w:r w:rsidRPr="00592B3E">
            <w:t>Good for one</w:t>
          </w:r>
        </w:p>
      </w:docPartBody>
    </w:docPart>
    <w:docPart>
      <w:docPartPr>
        <w:name w:val="6960B9B017E3445288EEDD5152352D8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6EA7CE9-8327-448A-B838-6016346F1A52}"/>
      </w:docPartPr>
      <w:docPartBody>
        <w:p w:rsidR="00000000" w:rsidRDefault="006A1F0B">
          <w:pPr>
            <w:pStyle w:val="6960B9B017E3445288EEDD5152352D8B"/>
          </w:pPr>
          <w:r w:rsidRPr="00592B3E">
            <w:t>item</w:t>
          </w:r>
        </w:p>
      </w:docPartBody>
    </w:docPart>
    <w:docPart>
      <w:docPartPr>
        <w:name w:val="06DC3430AC4646329840AD7E8EBDBE4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593BB9F-3C2D-4758-89A6-83EB1BFD18B5}"/>
      </w:docPartPr>
      <w:docPartBody>
        <w:p w:rsidR="00000000" w:rsidRDefault="006A1F0B">
          <w:pPr>
            <w:pStyle w:val="06DC3430AC4646329840AD7E8EBDBE49"/>
          </w:pPr>
          <w:r w:rsidRPr="00592B3E">
            <w:t>Good for one</w:t>
          </w:r>
        </w:p>
      </w:docPartBody>
    </w:docPart>
    <w:docPart>
      <w:docPartPr>
        <w:name w:val="91810F9B501142968DD2C14A0294D63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9628A38-2209-441E-8405-E7DB914877A9}"/>
      </w:docPartPr>
      <w:docPartBody>
        <w:p w:rsidR="00000000" w:rsidRDefault="006A1F0B">
          <w:pPr>
            <w:pStyle w:val="91810F9B501142968DD2C14A0294D633"/>
          </w:pPr>
          <w:r w:rsidRPr="00592B3E">
            <w:t>item</w:t>
          </w:r>
        </w:p>
      </w:docPartBody>
    </w:docPart>
    <w:docPart>
      <w:docPartPr>
        <w:name w:val="005C5856E6B240539C1259896D8274B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C5810DB-AC49-4C62-88B4-756FB0C7C024}"/>
      </w:docPartPr>
      <w:docPartBody>
        <w:p w:rsidR="00000000" w:rsidRDefault="006A1F0B">
          <w:pPr>
            <w:pStyle w:val="005C5856E6B240539C1259896D8274B5"/>
          </w:pPr>
          <w:r w:rsidRPr="00592B3E">
            <w:t>Good for one</w:t>
          </w:r>
        </w:p>
      </w:docPartBody>
    </w:docPart>
    <w:docPart>
      <w:docPartPr>
        <w:name w:val="3AEFAF05C53A4CFEBB836FBFED22C36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FE2F836-C4F7-4C95-850E-45065F56975F}"/>
      </w:docPartPr>
      <w:docPartBody>
        <w:p w:rsidR="00000000" w:rsidRDefault="006A1F0B">
          <w:pPr>
            <w:pStyle w:val="3AEFAF05C53A4CFEBB836FBFED22C367"/>
          </w:pPr>
          <w:r w:rsidRPr="00592B3E">
            <w:t>item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1F0B"/>
    <w:rsid w:val="006A1F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C4E9A1ED33F4679AFB080281EE337EA">
    <w:name w:val="AC4E9A1ED33F4679AFB080281EE337EA"/>
  </w:style>
  <w:style w:type="paragraph" w:customStyle="1" w:styleId="B84942225E7A459C8E5A50CEB880967D">
    <w:name w:val="B84942225E7A459C8E5A50CEB880967D"/>
  </w:style>
  <w:style w:type="paragraph" w:customStyle="1" w:styleId="B2E67EFB186240C68201134DC700CD20">
    <w:name w:val="B2E67EFB186240C68201134DC700CD20"/>
  </w:style>
  <w:style w:type="paragraph" w:customStyle="1" w:styleId="F0B40623B1D24F5686C3FBE162E19FF8">
    <w:name w:val="F0B40623B1D24F5686C3FBE162E19FF8"/>
  </w:style>
  <w:style w:type="paragraph" w:customStyle="1" w:styleId="B34881FE1170465D971655A41A7AC506">
    <w:name w:val="B34881FE1170465D971655A41A7AC506"/>
  </w:style>
  <w:style w:type="paragraph" w:customStyle="1" w:styleId="08C05B54D0314BD18B03BE540AA49A87">
    <w:name w:val="08C05B54D0314BD18B03BE540AA49A87"/>
  </w:style>
  <w:style w:type="paragraph" w:customStyle="1" w:styleId="585AD4F9FAAD42DCA453FCA7FD781DC8">
    <w:name w:val="585AD4F9FAAD42DCA453FCA7FD781DC8"/>
  </w:style>
  <w:style w:type="paragraph" w:customStyle="1" w:styleId="BABD485E4707455DBFCED64A8D9278F6">
    <w:name w:val="BABD485E4707455DBFCED64A8D9278F6"/>
  </w:style>
  <w:style w:type="paragraph" w:customStyle="1" w:styleId="02CD7B4DE3FD4BAFA14A95007975D05E">
    <w:name w:val="02CD7B4DE3FD4BAFA14A95007975D05E"/>
  </w:style>
  <w:style w:type="paragraph" w:customStyle="1" w:styleId="D925E86D55CF4D29A860FDA6D8FBDB42">
    <w:name w:val="D925E86D55CF4D29A860FDA6D8FBDB42"/>
  </w:style>
  <w:style w:type="paragraph" w:customStyle="1" w:styleId="0620E0E46E274DE78E70EDE60763CDE8">
    <w:name w:val="0620E0E46E274DE78E70EDE60763CDE8"/>
  </w:style>
  <w:style w:type="paragraph" w:customStyle="1" w:styleId="E9DCC7EF38794A02A5FA19C075B7FBE4">
    <w:name w:val="E9DCC7EF38794A02A5FA19C075B7FBE4"/>
  </w:style>
  <w:style w:type="paragraph" w:customStyle="1" w:styleId="14153B41331545509251122E45C18423">
    <w:name w:val="14153B41331545509251122E45C18423"/>
  </w:style>
  <w:style w:type="paragraph" w:customStyle="1" w:styleId="F23E9595840B456C9592E2702CAA367A">
    <w:name w:val="F23E9595840B456C9592E2702CAA367A"/>
  </w:style>
  <w:style w:type="paragraph" w:customStyle="1" w:styleId="6DEAEC4D1AC04466A70B950764F384DD">
    <w:name w:val="6DEAEC4D1AC04466A70B950764F384DD"/>
  </w:style>
  <w:style w:type="paragraph" w:customStyle="1" w:styleId="7A4322E925F942CDBFDAC218BE1DC743">
    <w:name w:val="7A4322E925F942CDBFDAC218BE1DC743"/>
  </w:style>
  <w:style w:type="paragraph" w:customStyle="1" w:styleId="6CB10CCA433C41358607B9D841DDB2B3">
    <w:name w:val="6CB10CCA433C41358607B9D841DDB2B3"/>
  </w:style>
  <w:style w:type="paragraph" w:customStyle="1" w:styleId="5C582FFC77354E579C2CB87AFCF35B41">
    <w:name w:val="5C582FFC77354E579C2CB87AFCF35B41"/>
  </w:style>
  <w:style w:type="paragraph" w:customStyle="1" w:styleId="5716D66E81054D83A1E1627E3A4F4984">
    <w:name w:val="5716D66E81054D83A1E1627E3A4F4984"/>
  </w:style>
  <w:style w:type="paragraph" w:customStyle="1" w:styleId="122E3CBD840B45DF9A44352C77D4EAB6">
    <w:name w:val="122E3CBD840B45DF9A44352C77D4EAB6"/>
  </w:style>
  <w:style w:type="paragraph" w:customStyle="1" w:styleId="022F499B9E96486FAA9791DF785384CD">
    <w:name w:val="022F499B9E96486FAA9791DF785384CD"/>
  </w:style>
  <w:style w:type="paragraph" w:customStyle="1" w:styleId="6D21AD378CA44B2784A6366026B1A63E">
    <w:name w:val="6D21AD378CA44B2784A6366026B1A63E"/>
  </w:style>
  <w:style w:type="paragraph" w:customStyle="1" w:styleId="5508A699299247739594FBF7E3ACB6A7">
    <w:name w:val="5508A699299247739594FBF7E3ACB6A7"/>
  </w:style>
  <w:style w:type="paragraph" w:customStyle="1" w:styleId="FB44359922F14A9998A884FB919AD9AE">
    <w:name w:val="FB44359922F14A9998A884FB919AD9AE"/>
  </w:style>
  <w:style w:type="paragraph" w:customStyle="1" w:styleId="A74288D50E774C4A97750A6901FE6736">
    <w:name w:val="A74288D50E774C4A97750A6901FE6736"/>
  </w:style>
  <w:style w:type="paragraph" w:customStyle="1" w:styleId="B9C83C33137C4DF1BF823F51B7B28535">
    <w:name w:val="B9C83C33137C4DF1BF823F51B7B28535"/>
  </w:style>
  <w:style w:type="paragraph" w:customStyle="1" w:styleId="DBF24BCB8EF34561A96D66E6110E36F2">
    <w:name w:val="DBF24BCB8EF34561A96D66E6110E36F2"/>
  </w:style>
  <w:style w:type="paragraph" w:customStyle="1" w:styleId="E9DDB830EEF54DFFA24C30C55B5F2BF2">
    <w:name w:val="E9DDB830EEF54DFFA24C30C55B5F2BF2"/>
  </w:style>
  <w:style w:type="paragraph" w:customStyle="1" w:styleId="DD7398D00EA2452386AB9EE1B23AF158">
    <w:name w:val="DD7398D00EA2452386AB9EE1B23AF158"/>
  </w:style>
  <w:style w:type="paragraph" w:customStyle="1" w:styleId="74E11A4F2698438AA067EDE55507E036">
    <w:name w:val="74E11A4F2698438AA067EDE55507E036"/>
  </w:style>
  <w:style w:type="paragraph" w:customStyle="1" w:styleId="232B4B3BE310452CB3027D71EF36DAEE">
    <w:name w:val="232B4B3BE310452CB3027D71EF36DAEE"/>
  </w:style>
  <w:style w:type="paragraph" w:customStyle="1" w:styleId="C3479D43349E495CBD5A723202F0BE94">
    <w:name w:val="C3479D43349E495CBD5A723202F0BE94"/>
  </w:style>
  <w:style w:type="paragraph" w:customStyle="1" w:styleId="E65126785343469995A7C68A97041288">
    <w:name w:val="E65126785343469995A7C68A97041288"/>
  </w:style>
  <w:style w:type="paragraph" w:customStyle="1" w:styleId="2EE3B39839AE47E6BC1C622DBD62A072">
    <w:name w:val="2EE3B39839AE47E6BC1C622DBD62A072"/>
  </w:style>
  <w:style w:type="paragraph" w:customStyle="1" w:styleId="8EBE6EBD9A514140A6D6A4CE1F1838A7">
    <w:name w:val="8EBE6EBD9A514140A6D6A4CE1F1838A7"/>
  </w:style>
  <w:style w:type="paragraph" w:customStyle="1" w:styleId="B999BC8CFD174CB79EB1B615BD64FCF0">
    <w:name w:val="B999BC8CFD174CB79EB1B615BD64FCF0"/>
  </w:style>
  <w:style w:type="paragraph" w:customStyle="1" w:styleId="9DA5C264309B47FA9DF9031EAE5147AF">
    <w:name w:val="9DA5C264309B47FA9DF9031EAE5147AF"/>
  </w:style>
  <w:style w:type="paragraph" w:customStyle="1" w:styleId="8556118882E64C0C95617ADEAC00CC59">
    <w:name w:val="8556118882E64C0C95617ADEAC00CC59"/>
  </w:style>
  <w:style w:type="paragraph" w:customStyle="1" w:styleId="3AA0EE3AEB9A4DC6BEB5C3CDC0F9E39B">
    <w:name w:val="3AA0EE3AEB9A4DC6BEB5C3CDC0F9E39B"/>
  </w:style>
  <w:style w:type="paragraph" w:customStyle="1" w:styleId="499FE5C80D564680A9C91E6D525E4DFB">
    <w:name w:val="499FE5C80D564680A9C91E6D525E4DFB"/>
  </w:style>
  <w:style w:type="paragraph" w:customStyle="1" w:styleId="96CA2D845C024C268C57C28D5D01237C">
    <w:name w:val="96CA2D845C024C268C57C28D5D01237C"/>
  </w:style>
  <w:style w:type="paragraph" w:customStyle="1" w:styleId="FC426E19AF6247B4ADD6011FA77235E7">
    <w:name w:val="FC426E19AF6247B4ADD6011FA77235E7"/>
  </w:style>
  <w:style w:type="paragraph" w:customStyle="1" w:styleId="C6445B55095E4761AFA6735F3FCECBDA">
    <w:name w:val="C6445B55095E4761AFA6735F3FCECBDA"/>
  </w:style>
  <w:style w:type="paragraph" w:customStyle="1" w:styleId="6E4F24AAC1AC459997A34BC0D01CCBFF">
    <w:name w:val="6E4F24AAC1AC459997A34BC0D01CCBFF"/>
  </w:style>
  <w:style w:type="paragraph" w:customStyle="1" w:styleId="C9DB3BD76CF141C895F847FE3776C158">
    <w:name w:val="C9DB3BD76CF141C895F847FE3776C158"/>
  </w:style>
  <w:style w:type="paragraph" w:customStyle="1" w:styleId="C7A4B97EAE974088929759CFBF29CE48">
    <w:name w:val="C7A4B97EAE974088929759CFBF29CE48"/>
  </w:style>
  <w:style w:type="paragraph" w:customStyle="1" w:styleId="F6B49294BE41447892E4E0B866E98F55">
    <w:name w:val="F6B49294BE41447892E4E0B866E98F55"/>
  </w:style>
  <w:style w:type="paragraph" w:customStyle="1" w:styleId="5A785E9798DD434DAAA074A4EA042229">
    <w:name w:val="5A785E9798DD434DAAA074A4EA042229"/>
  </w:style>
  <w:style w:type="paragraph" w:customStyle="1" w:styleId="91F423D415BD45B6BEBD8A93F9AD02F6">
    <w:name w:val="91F423D415BD45B6BEBD8A93F9AD02F6"/>
  </w:style>
  <w:style w:type="paragraph" w:customStyle="1" w:styleId="D0B8235ECADD4E3EA75F30B8ED6E69A7">
    <w:name w:val="D0B8235ECADD4E3EA75F30B8ED6E69A7"/>
  </w:style>
  <w:style w:type="paragraph" w:customStyle="1" w:styleId="D3837FD097E24385A7D97783C5046266">
    <w:name w:val="D3837FD097E24385A7D97783C5046266"/>
  </w:style>
  <w:style w:type="paragraph" w:customStyle="1" w:styleId="46D5C954FA72496082453BDB3148C645">
    <w:name w:val="46D5C954FA72496082453BDB3148C645"/>
  </w:style>
  <w:style w:type="paragraph" w:customStyle="1" w:styleId="AC5D5A900C6E4A56A3FBBFEE2E3BC3BF">
    <w:name w:val="AC5D5A900C6E4A56A3FBBFEE2E3BC3BF"/>
  </w:style>
  <w:style w:type="paragraph" w:customStyle="1" w:styleId="0436BCA6A037445E98AFDF1BAF8DF50B">
    <w:name w:val="0436BCA6A037445E98AFDF1BAF8DF50B"/>
  </w:style>
  <w:style w:type="paragraph" w:customStyle="1" w:styleId="E2FE5C8C70B049F194822DD5A2B7471C">
    <w:name w:val="E2FE5C8C70B049F194822DD5A2B7471C"/>
  </w:style>
  <w:style w:type="paragraph" w:customStyle="1" w:styleId="78E504A78BA24419A9417BCBE49E09DC">
    <w:name w:val="78E504A78BA24419A9417BCBE49E09DC"/>
  </w:style>
  <w:style w:type="paragraph" w:customStyle="1" w:styleId="B0167496EBD94F83A6047F5B331C9B49">
    <w:name w:val="B0167496EBD94F83A6047F5B331C9B49"/>
  </w:style>
  <w:style w:type="paragraph" w:customStyle="1" w:styleId="EDD4BB165B8E49898A37DA3D75F0A4D3">
    <w:name w:val="EDD4BB165B8E49898A37DA3D75F0A4D3"/>
  </w:style>
  <w:style w:type="paragraph" w:customStyle="1" w:styleId="08952095059C40D992916B42630E103B">
    <w:name w:val="08952095059C40D992916B42630E103B"/>
  </w:style>
  <w:style w:type="paragraph" w:customStyle="1" w:styleId="D4FE28A3ED1541739505CAFCCFF6AB08">
    <w:name w:val="D4FE28A3ED1541739505CAFCCFF6AB08"/>
  </w:style>
  <w:style w:type="paragraph" w:customStyle="1" w:styleId="7663C76524A44C68BE3AE87BD0D17B2B">
    <w:name w:val="7663C76524A44C68BE3AE87BD0D17B2B"/>
  </w:style>
  <w:style w:type="paragraph" w:customStyle="1" w:styleId="CF487699E52540C89C5B5B8880AB03DC">
    <w:name w:val="CF487699E52540C89C5B5B8880AB03DC"/>
  </w:style>
  <w:style w:type="paragraph" w:customStyle="1" w:styleId="2F12CF3FF83A440D80D1A92DD3C92EE7">
    <w:name w:val="2F12CF3FF83A440D80D1A92DD3C92EE7"/>
  </w:style>
  <w:style w:type="paragraph" w:customStyle="1" w:styleId="DA10CAF9AE914871B3C555232111355F">
    <w:name w:val="DA10CAF9AE914871B3C555232111355F"/>
  </w:style>
  <w:style w:type="paragraph" w:customStyle="1" w:styleId="5BEBFB27CB92456F9EED6F06CF6545E1">
    <w:name w:val="5BEBFB27CB92456F9EED6F06CF6545E1"/>
  </w:style>
  <w:style w:type="paragraph" w:customStyle="1" w:styleId="6960B9B017E3445288EEDD5152352D8B">
    <w:name w:val="6960B9B017E3445288EEDD5152352D8B"/>
  </w:style>
  <w:style w:type="paragraph" w:customStyle="1" w:styleId="06DC3430AC4646329840AD7E8EBDBE49">
    <w:name w:val="06DC3430AC4646329840AD7E8EBDBE49"/>
  </w:style>
  <w:style w:type="paragraph" w:customStyle="1" w:styleId="91810F9B501142968DD2C14A0294D633">
    <w:name w:val="91810F9B501142968DD2C14A0294D633"/>
  </w:style>
  <w:style w:type="paragraph" w:customStyle="1" w:styleId="005C5856E6B240539C1259896D8274B5">
    <w:name w:val="005C5856E6B240539C1259896D8274B5"/>
  </w:style>
  <w:style w:type="paragraph" w:customStyle="1" w:styleId="3AEFAF05C53A4CFEBB836FBFED22C367">
    <w:name w:val="3AEFAF05C53A4CFEBB836FBFED22C36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Century Gothic">
      <a:majorFont>
        <a:latin typeface="Century Gothic" panose="020B0502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 panose="020B0502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1" ma:contentTypeDescription="Create a new document." ma:contentTypeScope="" ma:versionID="1c2eb7a32e66fb6e4260f3771546a5e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04e1f6479c48b08974ba73b5ca973489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59512942-CB04-4102-823C-CC0AB3854B2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F48C5FA-3CA8-4202-AAAD-F15F151CB16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F2A1E36-A6D5-4584-8089-8C4AC2A15342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customXml/itemProps5.xml><?xml version="1.0" encoding="utf-8"?>
<ds:datastoreItem xmlns:ds="http://schemas.openxmlformats.org/officeDocument/2006/customXml" ds:itemID="{A234E7CA-3542-4416-B826-EADE22070D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Holiday gift coupons (10 per page)</Template>
  <TotalTime>0</TotalTime>
  <Pages>1</Pages>
  <Words>115</Words>
  <Characters>660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2019-10-09T07:21:00Z</dcterms:created>
  <dcterms:modified xsi:type="dcterms:W3CDTF">2019-10-09T07:22:00Z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