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tblpY="300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0"/>
      </w:tblGrid>
      <w:tr w:rsidR="00C43C4D" w14:paraId="52C65971" w14:textId="77777777" w:rsidTr="006A59D3">
        <w:trPr>
          <w:cantSplit/>
          <w:trHeight w:hRule="exact" w:val="4320"/>
        </w:trPr>
        <w:tc>
          <w:tcPr>
            <w:tcW w:w="10800" w:type="dxa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52"/>
              <w:gridCol w:w="2848"/>
            </w:tblGrid>
            <w:tr w:rsidR="00C43C4D" w14:paraId="03F7F160" w14:textId="77777777" w:rsidTr="007436E9">
              <w:trPr>
                <w:trHeight w:val="1080"/>
              </w:trPr>
              <w:tc>
                <w:tcPr>
                  <w:tcW w:w="5670" w:type="dxa"/>
                  <w:vAlign w:val="bottom"/>
                </w:tcPr>
                <w:p w14:paraId="1719CC3A" w14:textId="77777777" w:rsidR="00C43C4D" w:rsidRDefault="007C3A85" w:rsidP="006A59D3">
                  <w:pPr>
                    <w:framePr w:hSpace="180" w:wrap="around" w:hAnchor="text" w:y="300"/>
                  </w:pPr>
                  <w:bookmarkStart w:id="0" w:name="_GoBack"/>
                  <w:bookmarkEnd w:id="0"/>
                  <w:r>
                    <w:rPr>
                      <w:i/>
                      <w:noProof/>
                    </w:rPr>
                    <mc:AlternateContent>
                      <mc:Choice Requires="wpg">
                        <w:drawing>
                          <wp:inline distT="0" distB="0" distL="0" distR="0" wp14:anchorId="2DCB0C45" wp14:editId="61A28D81">
                            <wp:extent cx="5049672" cy="815975"/>
                            <wp:effectExtent l="0" t="0" r="0" b="3175"/>
                            <wp:docPr id="87" name="Group 87" title="Arc design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5049672" cy="815975"/>
                                      <a:chOff x="0" y="0"/>
                                      <a:chExt cx="4839221" cy="815975"/>
                                    </a:xfrm>
                                  </wpg:grpSpPr>
                                  <pic:pic xmlns:pic="http://schemas.openxmlformats.org/drawingml/2006/picture">
                                    <pic:nvPicPr>
                                      <pic:cNvPr id="88" name="Graphic 88" descr="colored arc graphic design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7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  <a:ext uri="{96DAC541-7B7A-43D3-8B79-37D633B846F1}">
                                            <asvg:svgBlip xmlns:asvg="http://schemas.microsoft.com/office/drawing/2016/SVG/main" r:embed="rId8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 rot="10800000">
                                        <a:off x="3985146" y="0"/>
                                        <a:ext cx="854075" cy="47053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  <wpg:grpSp>
                                    <wpg:cNvPr id="89" name="Group 89"/>
                                    <wpg:cNvGrpSpPr/>
                                    <wpg:grpSpPr>
                                      <a:xfrm>
                                        <a:off x="0" y="0"/>
                                        <a:ext cx="2266950" cy="815975"/>
                                        <a:chOff x="0" y="0"/>
                                        <a:chExt cx="2390775" cy="861060"/>
                                      </a:xfrm>
                                    </wpg:grpSpPr>
                                    <pic:pic xmlns:pic="http://schemas.openxmlformats.org/drawingml/2006/picture">
                                      <pic:nvPicPr>
                                        <pic:cNvPr id="90" name="Graphic 90" descr="colored arc graphic design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96DAC541-7B7A-43D3-8B79-37D633B846F1}">
                                              <asvg:svgBlip xmlns:asvg="http://schemas.microsoft.com/office/drawing/2016/SVG/main" r:embed="rId1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1104900" y="152400"/>
                                          <a:ext cx="1285875" cy="70866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  <pic:pic xmlns:pic="http://schemas.openxmlformats.org/drawingml/2006/picture">
                                      <pic:nvPicPr>
                                        <pic:cNvPr id="91" name="Graphic 91" descr="colored arc graphic design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96DAC541-7B7A-43D3-8B79-37D633B846F1}">
                                              <asvg:svgBlip xmlns:asvg="http://schemas.microsoft.com/office/drawing/2016/SVG/main" r:embed="rId12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562100" cy="86106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wpg:grpSp>
                                </wpg:wg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group w14:anchorId="2AB98670" id="Group 87" o:spid="_x0000_s1026" alt="Title: Arc design" style="width:397.6pt;height:64.25pt;mso-position-horizontal-relative:char;mso-position-vertical-relative:line" coordsize="48392,81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Graphic 88" o:spid="_x0000_s1027" type="#_x0000_t75" alt="colored arc graphic design" style="position:absolute;left:39851;width:8541;height:4705;rotation:1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">
                              <v:imagedata r:id="rId13" o:title="colored arc graphic design"/>
                            </v:shape>
                            <v:group id="Group 89" o:spid="_x0000_s1028" style="position:absolute;width:22669;height:8159" coordsize="23907,8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            <v:shape id="Graphic 90" o:spid="_x0000_s1029" type="#_x0000_t75" alt="colored arc graphic design" style="position:absolute;left:11049;top:1524;width:12858;height:70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">
                                <v:imagedata r:id="rId14" o:title="colored arc graphic design"/>
                              </v:shape>
                              <v:shape id="Graphic 91" o:spid="_x0000_s1030" type="#_x0000_t75" alt="colored arc graphic design" style="position:absolute;width:15621;height:86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">
                                <v:imagedata r:id="rId15" o:title="colored arc graphic design"/>
                              </v:shape>
                            </v:group>
                            <w10:anchorlock/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2955" w:type="dxa"/>
                  <w:vAlign w:val="center"/>
                </w:tcPr>
                <w:p w14:paraId="53BC9048" w14:textId="77777777" w:rsidR="00C43C4D" w:rsidRDefault="007C3A85" w:rsidP="006A59D3">
                  <w:pPr>
                    <w:framePr w:hSpace="180" w:wrap="around" w:hAnchor="text" w:y="300"/>
                    <w:jc w:val="center"/>
                  </w:pPr>
                  <w:r w:rsidRPr="00877EA7">
                    <w:rPr>
                      <w:noProof/>
                      <w:color w:val="85BDE2" w:themeColor="accent2" w:themeTint="99"/>
                    </w:rPr>
                    <w:drawing>
                      <wp:inline distT="0" distB="0" distL="0" distR="0" wp14:anchorId="341B70EB" wp14:editId="1BC7C628">
                        <wp:extent cx="1293694" cy="560097"/>
                        <wp:effectExtent l="0" t="0" r="0" b="0"/>
                        <wp:docPr id="80" name="Graphic 80" descr="logo-placeholder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1" name="Graphic 201" descr="logo-placeholder"/>
                                <pic:cNvPicPr/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96DAC541-7B7A-43D3-8B79-37D633B846F1}">
                                      <asvg:svgBlip xmlns:asvg="http://schemas.microsoft.com/office/drawing/2016/SVG/main" r:embed="rId17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4686" cy="5778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59F3B3D5" w14:textId="77777777" w:rsidR="00C43C4D" w:rsidRDefault="00C43C4D" w:rsidP="006A59D3"/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800"/>
            </w:tblGrid>
            <w:tr w:rsidR="00C43C4D" w14:paraId="3C62407C" w14:textId="77777777" w:rsidTr="001C638E">
              <w:trPr>
                <w:cantSplit/>
                <w:trHeight w:val="432"/>
              </w:trPr>
              <w:tc>
                <w:tcPr>
                  <w:tcW w:w="8640" w:type="dxa"/>
                  <w:vAlign w:val="bottom"/>
                </w:tcPr>
                <w:p w14:paraId="7546E8EA" w14:textId="77777777" w:rsidR="00C43C4D" w:rsidRDefault="00C43C4D" w:rsidP="006A59D3">
                  <w:pPr>
                    <w:pStyle w:val="Heading3"/>
                    <w:framePr w:hSpace="180" w:wrap="around" w:hAnchor="text" w:y="300"/>
                  </w:pPr>
                  <w:r>
                    <w:t>This certificate entitles</w:t>
                  </w:r>
                </w:p>
              </w:tc>
            </w:tr>
            <w:tr w:rsidR="00C43C4D" w14:paraId="5171D639" w14:textId="77777777" w:rsidTr="001C638E">
              <w:trPr>
                <w:cantSplit/>
                <w:trHeight w:val="432"/>
              </w:trPr>
              <w:tc>
                <w:tcPr>
                  <w:tcW w:w="8640" w:type="dxa"/>
                  <w:vAlign w:val="bottom"/>
                </w:tcPr>
                <w:p w14:paraId="2050A90B" w14:textId="77777777" w:rsidR="00C43C4D" w:rsidRDefault="00C43C4D" w:rsidP="006A59D3">
                  <w:pPr>
                    <w:pStyle w:val="Heading3"/>
                    <w:framePr w:hSpace="180" w:wrap="around" w:hAnchor="text" w:y="300"/>
                  </w:pPr>
                  <w:r>
                    <w:t>to</w:t>
                  </w:r>
                </w:p>
              </w:tc>
            </w:tr>
          </w:tbl>
          <w:p w14:paraId="173430A3" w14:textId="77777777" w:rsidR="00C43C4D" w:rsidRDefault="006A59D3" w:rsidP="006A59D3"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5A09BDC1" wp14:editId="42C16B0E">
                      <wp:extent cx="6821305" cy="27432"/>
                      <wp:effectExtent l="0" t="0" r="0" b="0"/>
                      <wp:docPr id="72" name="Rectangle 72" title="Rectangle shape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21305" cy="2743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4CB1F53" id="Rectangle 72" o:spid="_x0000_s1026" alt="Title: Rectangle shape" style="width:537.1pt;height:2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" fillcolor="#082a75 [3215]" stroked="f" strokeweight="2pt">
                      <w10:anchorlock/>
                    </v:rect>
                  </w:pict>
                </mc:Fallback>
              </mc:AlternateContent>
            </w:r>
          </w:p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400"/>
              <w:gridCol w:w="5400"/>
            </w:tblGrid>
            <w:tr w:rsidR="00C43C4D" w14:paraId="1335C164" w14:textId="77777777" w:rsidTr="00DF557B">
              <w:tc>
                <w:tcPr>
                  <w:tcW w:w="4428" w:type="dxa"/>
                  <w:vAlign w:val="bottom"/>
                </w:tcPr>
                <w:p w14:paraId="483A8E38" w14:textId="77777777" w:rsidR="00C43C4D" w:rsidRDefault="00C514B6" w:rsidP="006A59D3">
                  <w:pPr>
                    <w:pStyle w:val="Heading2"/>
                    <w:framePr w:hSpace="180" w:wrap="around" w:hAnchor="text" w:y="300"/>
                  </w:pPr>
                  <w:sdt>
                    <w:sdtPr>
                      <w:alias w:val="Company"/>
                      <w:tag w:val="Company"/>
                      <w:id w:val="78594583"/>
                      <w:placeholder>
                        <w:docPart w:val="816F7D9CAA3943EBBD10EBC83C02C347"/>
                      </w:placeholder>
                      <w:showingPlcHdr/>
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<w:text w:multiLine="1"/>
                    </w:sdtPr>
                    <w:sdtEndPr/>
                    <w:sdtContent>
                      <w:r w:rsidR="00C43C4D" w:rsidRPr="00C43C4D">
                        <w:t>[Company Name]</w:t>
                      </w:r>
                    </w:sdtContent>
                  </w:sdt>
                </w:p>
                <w:sdt>
                  <w:sdtPr>
                    <w:alias w:val="Address"/>
                    <w:tag w:val="Address"/>
                    <w:id w:val="78594594"/>
                    <w:placeholder>
                      <w:docPart w:val="34D0DE7E2D7147139949383C8F3E324F"/>
                    </w:placeholder>
                    <w:showingPlcHdr/>
                    <w:dataBinding w:prefixMappings="xmlns:ns0='http://schemas.microsoft.com/office/2006/coverPageProps' " w:xpath="/ns0:CoverPageProperties[1]/ns0:CompanyAddress[1]" w:storeItemID="{55AF091B-3C7A-41E3-B477-F2FDAA23CFDA}"/>
                    <w:text w:multiLine="1"/>
                  </w:sdtPr>
                  <w:sdtEndPr/>
                  <w:sdtContent>
                    <w:p w14:paraId="096ECC3E" w14:textId="77777777" w:rsidR="00C43C4D" w:rsidRPr="00C43C4D" w:rsidRDefault="00C43C4D" w:rsidP="006A59D3">
                      <w:pPr>
                        <w:framePr w:hSpace="180" w:wrap="around" w:hAnchor="text" w:y="300"/>
                      </w:pPr>
                      <w:r w:rsidRPr="00C43C4D">
                        <w:t>[Street Address]</w:t>
                      </w:r>
                    </w:p>
                  </w:sdtContent>
                </w:sdt>
                <w:sdt>
                  <w:sdtPr>
                    <w:alias w:val="City, ST  ZIP Code"/>
                    <w:tag w:val="City, ST  ZIP Code"/>
                    <w:id w:val="78594602"/>
                    <w:placeholder>
                      <w:docPart w:val="637909DB42B941F4B5921368F4869C36"/>
                    </w:placeholder>
                    <w:showingPlcHdr/>
                    <w:dataBinding w:prefixMappings="xmlns:ns0='http://schemas.microsoft.com/office/2006/coverPageProps' " w:xpath="/ns0:CoverPageProperties[1]/ns0:CompanyEmail[1]" w:storeItemID="{55AF091B-3C7A-41E3-B477-F2FDAA23CFDA}"/>
                    <w:text w:multiLine="1"/>
                  </w:sdtPr>
                  <w:sdtEndPr/>
                  <w:sdtContent>
                    <w:p w14:paraId="7A9E2E74" w14:textId="77777777" w:rsidR="00C43C4D" w:rsidRPr="00C43C4D" w:rsidRDefault="00C43C4D" w:rsidP="006A59D3">
                      <w:pPr>
                        <w:framePr w:hSpace="180" w:wrap="around" w:hAnchor="text" w:y="300"/>
                      </w:pPr>
                      <w:r w:rsidRPr="00C43C4D">
                        <w:t>[City, ST  ZIP Code]</w:t>
                      </w:r>
                    </w:p>
                  </w:sdtContent>
                </w:sdt>
                <w:sdt>
                  <w:sdtPr>
                    <w:alias w:val="Terms"/>
                    <w:tag w:val="Terms"/>
                    <w:id w:val="78594648"/>
                    <w:placeholder>
                      <w:docPart w:val="98D9E5EF19704FE09A1321BDE6564707"/>
                    </w:placeholder>
                    <w:showingPlcHdr/>
    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    <w:text w:multiLine="1"/>
                  </w:sdtPr>
                  <w:sdtEndPr/>
                  <w:sdtContent>
                    <w:p w14:paraId="2169005E" w14:textId="77777777" w:rsidR="00C43C4D" w:rsidRPr="00AA23D3" w:rsidRDefault="00C43C4D" w:rsidP="006A59D3">
                      <w:pPr>
                        <w:pStyle w:val="SmallPrint"/>
                        <w:framePr w:hSpace="180" w:wrap="around" w:hAnchor="text" w:y="300"/>
                      </w:pPr>
                      <w:r>
                        <w:t>Not redeemable for cash. Redemption value not to exceed $.0002</w:t>
                      </w:r>
                    </w:p>
                  </w:sdtContent>
                </w:sdt>
              </w:tc>
              <w:tc>
                <w:tcPr>
                  <w:tcW w:w="4428" w:type="dxa"/>
                </w:tcPr>
                <w:tbl>
                  <w:tblPr>
                    <w:tblStyle w:val="TableGrid"/>
                    <w:tblW w:w="5000" w:type="pct"/>
                    <w:tblInd w:w="25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5184"/>
                  </w:tblGrid>
                  <w:tr w:rsidR="00C43C4D" w14:paraId="31F824D4" w14:textId="77777777" w:rsidTr="007436E9">
                    <w:trPr>
                      <w:cantSplit/>
                      <w:trHeight w:val="432"/>
                    </w:trPr>
                    <w:tc>
                      <w:tcPr>
                        <w:tcW w:w="3945" w:type="dxa"/>
                        <w:vAlign w:val="bottom"/>
                      </w:tcPr>
                      <w:p w14:paraId="543FE319" w14:textId="77777777" w:rsidR="00C43C4D" w:rsidRDefault="00C43C4D" w:rsidP="006A59D3">
                        <w:pPr>
                          <w:framePr w:hSpace="180" w:wrap="around" w:hAnchor="text" w:y="300"/>
                        </w:pPr>
                        <w:r>
                          <w:t>Authorized by</w:t>
                        </w:r>
                      </w:p>
                    </w:tc>
                  </w:tr>
                  <w:tr w:rsidR="00C43C4D" w14:paraId="612BB0AA" w14:textId="77777777" w:rsidTr="007436E9">
                    <w:trPr>
                      <w:cantSplit/>
                      <w:trHeight w:val="432"/>
                    </w:trPr>
                    <w:tc>
                      <w:tcPr>
                        <w:tcW w:w="3945" w:type="dxa"/>
                        <w:vAlign w:val="bottom"/>
                      </w:tcPr>
                      <w:p w14:paraId="17A99E54" w14:textId="77777777" w:rsidR="00C43C4D" w:rsidRDefault="00C43C4D" w:rsidP="006A59D3">
                        <w:pPr>
                          <w:framePr w:hSpace="180" w:wrap="around" w:hAnchor="text" w:y="300"/>
                        </w:pPr>
                        <w:r>
                          <w:t>Expires</w:t>
                        </w:r>
                      </w:p>
                    </w:tc>
                  </w:tr>
                  <w:tr w:rsidR="00C43C4D" w14:paraId="070BFA53" w14:textId="77777777" w:rsidTr="007436E9">
                    <w:trPr>
                      <w:cantSplit/>
                      <w:trHeight w:val="432"/>
                    </w:trPr>
                    <w:tc>
                      <w:tcPr>
                        <w:tcW w:w="3945" w:type="dxa"/>
                        <w:vAlign w:val="bottom"/>
                      </w:tcPr>
                      <w:p w14:paraId="642553C8" w14:textId="77777777" w:rsidR="00C43C4D" w:rsidRDefault="00C43C4D" w:rsidP="006A59D3">
                        <w:pPr>
                          <w:framePr w:hSpace="180" w:wrap="around" w:hAnchor="text" w:y="300"/>
                        </w:pPr>
                        <w:r>
                          <w:t>Number</w:t>
                        </w:r>
                      </w:p>
                    </w:tc>
                  </w:tr>
                </w:tbl>
                <w:p w14:paraId="718EED62" w14:textId="77777777" w:rsidR="00C43C4D" w:rsidRDefault="00C43C4D" w:rsidP="006A59D3">
                  <w:pPr>
                    <w:framePr w:hSpace="180" w:wrap="around" w:hAnchor="text" w:y="300"/>
                  </w:pPr>
                </w:p>
              </w:tc>
            </w:tr>
          </w:tbl>
          <w:p w14:paraId="1048C550" w14:textId="77777777" w:rsidR="00C43C4D" w:rsidRDefault="00C43C4D" w:rsidP="006A59D3">
            <w:pPr>
              <w:rPr>
                <w:i/>
              </w:rPr>
            </w:pPr>
          </w:p>
        </w:tc>
      </w:tr>
      <w:tr w:rsidR="00C43C4D" w14:paraId="5DCF7EC0" w14:textId="77777777" w:rsidTr="006A59D3">
        <w:trPr>
          <w:cantSplit/>
          <w:trHeight w:hRule="exact" w:val="4320"/>
        </w:trPr>
        <w:tc>
          <w:tcPr>
            <w:tcW w:w="10800" w:type="dxa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52"/>
              <w:gridCol w:w="2848"/>
            </w:tblGrid>
            <w:tr w:rsidR="00DF557B" w14:paraId="701643FA" w14:textId="77777777" w:rsidTr="007436E9">
              <w:tc>
                <w:tcPr>
                  <w:tcW w:w="5670" w:type="dxa"/>
                  <w:vAlign w:val="bottom"/>
                </w:tcPr>
                <w:p w14:paraId="1E62138D" w14:textId="77777777" w:rsidR="00DF557B" w:rsidRDefault="007C3A85" w:rsidP="006A59D3">
                  <w:pPr>
                    <w:framePr w:hSpace="180" w:wrap="around" w:hAnchor="text" w:y="300"/>
                  </w:pPr>
                  <w:r>
                    <w:rPr>
                      <w:i/>
                      <w:noProof/>
                    </w:rPr>
                    <mc:AlternateContent>
                      <mc:Choice Requires="wpg">
                        <w:drawing>
                          <wp:inline distT="0" distB="0" distL="0" distR="0" wp14:anchorId="1134DF0A" wp14:editId="345D4C23">
                            <wp:extent cx="5049672" cy="815975"/>
                            <wp:effectExtent l="0" t="0" r="0" b="3175"/>
                            <wp:docPr id="81" name="Group 81" title="Arc design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5049672" cy="815975"/>
                                      <a:chOff x="0" y="0"/>
                                      <a:chExt cx="4839221" cy="815975"/>
                                    </a:xfrm>
                                  </wpg:grpSpPr>
                                  <pic:pic xmlns:pic="http://schemas.openxmlformats.org/drawingml/2006/picture">
                                    <pic:nvPicPr>
                                      <pic:cNvPr id="82" name="Graphic 82" descr="colored arc graphic design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7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  <a:ext uri="{96DAC541-7B7A-43D3-8B79-37D633B846F1}">
                                            <asvg:svgBlip xmlns:asvg="http://schemas.microsoft.com/office/drawing/2016/SVG/main" r:embed="rId8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 rot="10800000">
                                        <a:off x="3985146" y="0"/>
                                        <a:ext cx="854075" cy="47053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  <wpg:grpSp>
                                    <wpg:cNvPr id="83" name="Group 83"/>
                                    <wpg:cNvGrpSpPr/>
                                    <wpg:grpSpPr>
                                      <a:xfrm>
                                        <a:off x="0" y="0"/>
                                        <a:ext cx="2266950" cy="815975"/>
                                        <a:chOff x="0" y="0"/>
                                        <a:chExt cx="2390775" cy="861060"/>
                                      </a:xfrm>
                                    </wpg:grpSpPr>
                                    <pic:pic xmlns:pic="http://schemas.openxmlformats.org/drawingml/2006/picture">
                                      <pic:nvPicPr>
                                        <pic:cNvPr id="84" name="Graphic 84" descr="colored arc graphic design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96DAC541-7B7A-43D3-8B79-37D633B846F1}">
                                              <asvg:svgBlip xmlns:asvg="http://schemas.microsoft.com/office/drawing/2016/SVG/main" r:embed="rId1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1104900" y="152400"/>
                                          <a:ext cx="1285875" cy="70866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  <pic:pic xmlns:pic="http://schemas.openxmlformats.org/drawingml/2006/picture">
                                      <pic:nvPicPr>
                                        <pic:cNvPr id="86" name="Graphic 86" descr="colored arc graphic design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96DAC541-7B7A-43D3-8B79-37D633B846F1}">
                                              <asvg:svgBlip xmlns:asvg="http://schemas.microsoft.com/office/drawing/2016/SVG/main" r:embed="rId12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562100" cy="86106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wpg:grpSp>
                                </wpg:wg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group w14:anchorId="7A752953" id="Group 81" o:spid="_x0000_s1026" alt="Title: Arc design" style="width:397.6pt;height:64.25pt;mso-position-horizontal-relative:char;mso-position-vertical-relative:line" coordsize="48392,81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">
                            <v:shape id="Graphic 82" o:spid="_x0000_s1027" type="#_x0000_t75" alt="colored arc graphic design" style="position:absolute;left:39851;width:8541;height:4705;rotation:1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">
                              <v:imagedata r:id="rId13" o:title="colored arc graphic design"/>
                            </v:shape>
                            <v:group id="Group 83" o:spid="_x0000_s1028" style="position:absolute;width:22669;height:8159" coordsize="23907,8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">
                              <v:shape id="Graphic 84" o:spid="_x0000_s1029" type="#_x0000_t75" alt="colored arc graphic design" style="position:absolute;left:11049;top:1524;width:12858;height:70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">
                                <v:imagedata r:id="rId14" o:title="colored arc graphic design"/>
                              </v:shape>
                              <v:shape id="Graphic 86" o:spid="_x0000_s1030" type="#_x0000_t75" alt="colored arc graphic design" style="position:absolute;width:15621;height:86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">
                                <v:imagedata r:id="rId15" o:title="colored arc graphic design"/>
                              </v:shape>
                            </v:group>
                            <w10:anchorlock/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2955" w:type="dxa"/>
                  <w:vAlign w:val="center"/>
                </w:tcPr>
                <w:p w14:paraId="3394D759" w14:textId="77777777" w:rsidR="00DF557B" w:rsidRDefault="007C3A85" w:rsidP="006A59D3">
                  <w:pPr>
                    <w:framePr w:hSpace="180" w:wrap="around" w:hAnchor="text" w:y="300"/>
                    <w:jc w:val="center"/>
                  </w:pPr>
                  <w:r w:rsidRPr="00877EA7">
                    <w:rPr>
                      <w:noProof/>
                      <w:color w:val="85BDE2" w:themeColor="accent2" w:themeTint="99"/>
                    </w:rPr>
                    <w:drawing>
                      <wp:inline distT="0" distB="0" distL="0" distR="0" wp14:anchorId="7A3EBBD2" wp14:editId="53B850B6">
                        <wp:extent cx="1293694" cy="560097"/>
                        <wp:effectExtent l="0" t="0" r="0" b="0"/>
                        <wp:docPr id="79" name="Graphic 79" descr="logo-placeholder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1" name="Graphic 201" descr="logo-placeholder"/>
                                <pic:cNvPicPr/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96DAC541-7B7A-43D3-8B79-37D633B846F1}">
                                      <asvg:svgBlip xmlns:asvg="http://schemas.microsoft.com/office/drawing/2016/SVG/main" r:embed="rId17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4686" cy="5778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13AB513" w14:textId="77777777" w:rsidR="00DF557B" w:rsidRDefault="00DF557B" w:rsidP="006A59D3"/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800"/>
            </w:tblGrid>
            <w:tr w:rsidR="00DF557B" w14:paraId="3A02BFBC" w14:textId="77777777" w:rsidTr="006A59D3">
              <w:trPr>
                <w:cantSplit/>
                <w:trHeight w:val="432"/>
              </w:trPr>
              <w:tc>
                <w:tcPr>
                  <w:tcW w:w="8640" w:type="dxa"/>
                  <w:vAlign w:val="bottom"/>
                </w:tcPr>
                <w:p w14:paraId="64415911" w14:textId="77777777" w:rsidR="00DF557B" w:rsidRDefault="00DF557B" w:rsidP="006A59D3">
                  <w:pPr>
                    <w:pStyle w:val="Heading3"/>
                    <w:framePr w:hSpace="180" w:wrap="around" w:hAnchor="text" w:y="300"/>
                  </w:pPr>
                  <w:r>
                    <w:t>This certificate entitles</w:t>
                  </w:r>
                </w:p>
              </w:tc>
            </w:tr>
            <w:tr w:rsidR="00DF557B" w14:paraId="255B6621" w14:textId="77777777" w:rsidTr="006A59D3">
              <w:trPr>
                <w:cantSplit/>
                <w:trHeight w:val="432"/>
              </w:trPr>
              <w:tc>
                <w:tcPr>
                  <w:tcW w:w="8640" w:type="dxa"/>
                  <w:vAlign w:val="bottom"/>
                </w:tcPr>
                <w:p w14:paraId="168271FB" w14:textId="77777777" w:rsidR="00DF557B" w:rsidRDefault="00DF557B" w:rsidP="006A59D3">
                  <w:pPr>
                    <w:pStyle w:val="Heading3"/>
                    <w:framePr w:hSpace="180" w:wrap="around" w:hAnchor="text" w:y="300"/>
                  </w:pPr>
                  <w:r>
                    <w:t>to</w:t>
                  </w:r>
                </w:p>
              </w:tc>
            </w:tr>
          </w:tbl>
          <w:p w14:paraId="3E69BF74" w14:textId="77777777" w:rsidR="00DF557B" w:rsidRDefault="006A59D3" w:rsidP="006A59D3"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0FD45D5" wp14:editId="6F6CF5E9">
                      <wp:extent cx="6821305" cy="27432"/>
                      <wp:effectExtent l="0" t="0" r="0" b="0"/>
                      <wp:docPr id="73" name="Rectangle 73" title="Rectangle shape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21305" cy="2743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DF48F58" id="Rectangle 73" o:spid="_x0000_s1026" alt="Title: Rectangle shape" style="width:537.1pt;height:2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" fillcolor="#082a75 [3215]" stroked="f" strokeweight="2pt">
                      <w10:anchorlock/>
                    </v:rect>
                  </w:pict>
                </mc:Fallback>
              </mc:AlternateContent>
            </w:r>
          </w:p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400"/>
              <w:gridCol w:w="5400"/>
            </w:tblGrid>
            <w:tr w:rsidR="00DF557B" w14:paraId="06D5D5AD" w14:textId="77777777" w:rsidTr="00DF557B">
              <w:tc>
                <w:tcPr>
                  <w:tcW w:w="4428" w:type="dxa"/>
                  <w:vAlign w:val="bottom"/>
                </w:tcPr>
                <w:p w14:paraId="79E29935" w14:textId="77777777" w:rsidR="00DF557B" w:rsidRDefault="00C514B6" w:rsidP="006A59D3">
                  <w:pPr>
                    <w:pStyle w:val="Heading2"/>
                    <w:framePr w:hSpace="180" w:wrap="around" w:hAnchor="text" w:y="300"/>
                  </w:pPr>
                  <w:sdt>
                    <w:sdtPr>
                      <w:alias w:val="Company"/>
                      <w:tag w:val="Company"/>
                      <w:id w:val="78594707"/>
                      <w:placeholder>
                        <w:docPart w:val="40A7DC2F7E5F4FEAAFE02BB177BFF9E1"/>
                      </w:placeholder>
                      <w:showingPlcHdr/>
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<w:text w:multiLine="1"/>
                    </w:sdtPr>
                    <w:sdtEndPr/>
                    <w:sdtContent>
                      <w:r w:rsidR="00DF557B" w:rsidRPr="00C43C4D">
                        <w:t>[Company Name]</w:t>
                      </w:r>
                    </w:sdtContent>
                  </w:sdt>
                </w:p>
                <w:sdt>
                  <w:sdtPr>
                    <w:alias w:val="Address"/>
                    <w:tag w:val="Address"/>
                    <w:id w:val="78594708"/>
                    <w:placeholder>
                      <w:docPart w:val="D77035D52FDE42029BC396A6C41FA600"/>
                    </w:placeholder>
                    <w:showingPlcHdr/>
                    <w:dataBinding w:prefixMappings="xmlns:ns0='http://schemas.microsoft.com/office/2006/coverPageProps' " w:xpath="/ns0:CoverPageProperties[1]/ns0:CompanyAddress[1]" w:storeItemID="{55AF091B-3C7A-41E3-B477-F2FDAA23CFDA}"/>
                    <w:text w:multiLine="1"/>
                  </w:sdtPr>
                  <w:sdtEndPr/>
                  <w:sdtContent>
                    <w:p w14:paraId="051C7ED1" w14:textId="77777777" w:rsidR="00DF557B" w:rsidRPr="00C43C4D" w:rsidRDefault="00DF557B" w:rsidP="006A59D3">
                      <w:pPr>
                        <w:framePr w:hSpace="180" w:wrap="around" w:hAnchor="text" w:y="300"/>
                      </w:pPr>
                      <w:r w:rsidRPr="00C43C4D">
                        <w:t>[Street Address]</w:t>
                      </w:r>
                    </w:p>
                  </w:sdtContent>
                </w:sdt>
                <w:sdt>
                  <w:sdtPr>
                    <w:alias w:val="City, ST  ZIP Code"/>
                    <w:tag w:val="City, ST  ZIP Code"/>
                    <w:id w:val="78594709"/>
                    <w:placeholder>
                      <w:docPart w:val="E0B83625F10E46009C75ABC9F7DE543A"/>
                    </w:placeholder>
                    <w:showingPlcHdr/>
                    <w:dataBinding w:prefixMappings="xmlns:ns0='http://schemas.microsoft.com/office/2006/coverPageProps' " w:xpath="/ns0:CoverPageProperties[1]/ns0:CompanyEmail[1]" w:storeItemID="{55AF091B-3C7A-41E3-B477-F2FDAA23CFDA}"/>
                    <w:text w:multiLine="1"/>
                  </w:sdtPr>
                  <w:sdtEndPr/>
                  <w:sdtContent>
                    <w:p w14:paraId="3139D571" w14:textId="77777777" w:rsidR="00DF557B" w:rsidRPr="00C43C4D" w:rsidRDefault="00DF557B" w:rsidP="006A59D3">
                      <w:pPr>
                        <w:framePr w:hSpace="180" w:wrap="around" w:hAnchor="text" w:y="300"/>
                      </w:pPr>
                      <w:r w:rsidRPr="00C43C4D">
                        <w:t>[City, ST  ZIP Code]</w:t>
                      </w:r>
                    </w:p>
                  </w:sdtContent>
                </w:sdt>
                <w:sdt>
                  <w:sdtPr>
                    <w:alias w:val="Terms"/>
                    <w:tag w:val="Terms"/>
                    <w:id w:val="78594710"/>
                    <w:placeholder>
                      <w:docPart w:val="97A7FEF551F748DFB6459BDDAECC9891"/>
                    </w:placeholder>
                    <w:showingPlcHdr/>
    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    <w:text w:multiLine="1"/>
                  </w:sdtPr>
                  <w:sdtEndPr/>
                  <w:sdtContent>
                    <w:p w14:paraId="12BE2EC3" w14:textId="77777777" w:rsidR="00DF557B" w:rsidRPr="00AA23D3" w:rsidRDefault="00DF557B" w:rsidP="006A59D3">
                      <w:pPr>
                        <w:pStyle w:val="SmallPrint"/>
                        <w:framePr w:hSpace="180" w:wrap="around" w:hAnchor="text" w:y="300"/>
                      </w:pPr>
                      <w:r>
                        <w:t>Not redeemable for cash. Redemption value not to exceed $.0002</w:t>
                      </w:r>
                    </w:p>
                  </w:sdtContent>
                </w:sdt>
              </w:tc>
              <w:tc>
                <w:tcPr>
                  <w:tcW w:w="4428" w:type="dxa"/>
                </w:tcPr>
                <w:tbl>
                  <w:tblPr>
                    <w:tblStyle w:val="TableGrid"/>
                    <w:tblW w:w="5000" w:type="pct"/>
                    <w:tblInd w:w="25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5184"/>
                  </w:tblGrid>
                  <w:tr w:rsidR="00DF557B" w14:paraId="270DA7C9" w14:textId="77777777" w:rsidTr="006A59D3">
                    <w:trPr>
                      <w:cantSplit/>
                      <w:trHeight w:val="432"/>
                    </w:trPr>
                    <w:tc>
                      <w:tcPr>
                        <w:tcW w:w="3945" w:type="dxa"/>
                        <w:vAlign w:val="bottom"/>
                      </w:tcPr>
                      <w:p w14:paraId="2514B919" w14:textId="77777777" w:rsidR="00DF557B" w:rsidRDefault="00DF557B" w:rsidP="006A59D3">
                        <w:pPr>
                          <w:framePr w:hSpace="180" w:wrap="around" w:hAnchor="text" w:y="300"/>
                        </w:pPr>
                        <w:r>
                          <w:t>Authorized by</w:t>
                        </w:r>
                      </w:p>
                    </w:tc>
                  </w:tr>
                  <w:tr w:rsidR="00DF557B" w14:paraId="2DC5ECD3" w14:textId="77777777" w:rsidTr="006A59D3">
                    <w:trPr>
                      <w:cantSplit/>
                      <w:trHeight w:val="432"/>
                    </w:trPr>
                    <w:tc>
                      <w:tcPr>
                        <w:tcW w:w="3945" w:type="dxa"/>
                        <w:vAlign w:val="bottom"/>
                      </w:tcPr>
                      <w:p w14:paraId="51EA8A3B" w14:textId="77777777" w:rsidR="00DF557B" w:rsidRDefault="00DF557B" w:rsidP="006A59D3">
                        <w:pPr>
                          <w:framePr w:hSpace="180" w:wrap="around" w:hAnchor="text" w:y="300"/>
                        </w:pPr>
                        <w:r>
                          <w:t>Expires</w:t>
                        </w:r>
                      </w:p>
                    </w:tc>
                  </w:tr>
                  <w:tr w:rsidR="00DF557B" w14:paraId="3627298D" w14:textId="77777777" w:rsidTr="006A59D3">
                    <w:trPr>
                      <w:cantSplit/>
                      <w:trHeight w:val="432"/>
                    </w:trPr>
                    <w:tc>
                      <w:tcPr>
                        <w:tcW w:w="3945" w:type="dxa"/>
                        <w:vAlign w:val="bottom"/>
                      </w:tcPr>
                      <w:p w14:paraId="1D1B2A01" w14:textId="77777777" w:rsidR="00DF557B" w:rsidRDefault="00DF557B" w:rsidP="006A59D3">
                        <w:pPr>
                          <w:framePr w:hSpace="180" w:wrap="around" w:hAnchor="text" w:y="300"/>
                        </w:pPr>
                        <w:r>
                          <w:t>Number</w:t>
                        </w:r>
                      </w:p>
                    </w:tc>
                  </w:tr>
                </w:tbl>
                <w:p w14:paraId="1771E11D" w14:textId="77777777" w:rsidR="00DF557B" w:rsidRDefault="00DF557B" w:rsidP="006A59D3">
                  <w:pPr>
                    <w:framePr w:hSpace="180" w:wrap="around" w:hAnchor="text" w:y="300"/>
                  </w:pPr>
                </w:p>
              </w:tc>
            </w:tr>
          </w:tbl>
          <w:p w14:paraId="547313E8" w14:textId="77777777" w:rsidR="00C43C4D" w:rsidRDefault="00C43C4D" w:rsidP="006A59D3">
            <w:pPr>
              <w:rPr>
                <w:i/>
              </w:rPr>
            </w:pPr>
          </w:p>
        </w:tc>
      </w:tr>
      <w:tr w:rsidR="00C43C4D" w14:paraId="4BC71B1F" w14:textId="77777777" w:rsidTr="006A59D3">
        <w:trPr>
          <w:cantSplit/>
          <w:trHeight w:hRule="exact" w:val="4140"/>
        </w:trPr>
        <w:tc>
          <w:tcPr>
            <w:tcW w:w="10800" w:type="dxa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52"/>
              <w:gridCol w:w="2848"/>
            </w:tblGrid>
            <w:tr w:rsidR="00DF557B" w14:paraId="5F716BF8" w14:textId="77777777" w:rsidTr="006A59D3">
              <w:tc>
                <w:tcPr>
                  <w:tcW w:w="5670" w:type="dxa"/>
                  <w:vAlign w:val="bottom"/>
                </w:tcPr>
                <w:p w14:paraId="7C3E72EC" w14:textId="77777777" w:rsidR="00DF557B" w:rsidRDefault="007C3A85" w:rsidP="006A59D3">
                  <w:pPr>
                    <w:framePr w:hSpace="180" w:wrap="around" w:hAnchor="text" w:y="300"/>
                  </w:pPr>
                  <w:r>
                    <w:rPr>
                      <w:i/>
                      <w:noProof/>
                    </w:rPr>
                    <mc:AlternateContent>
                      <mc:Choice Requires="wpg">
                        <w:drawing>
                          <wp:inline distT="0" distB="0" distL="0" distR="0" wp14:anchorId="4222DD50" wp14:editId="4E910EAB">
                            <wp:extent cx="5049672" cy="815975"/>
                            <wp:effectExtent l="0" t="0" r="0" b="3175"/>
                            <wp:docPr id="78" name="Group 78" title="Arc design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5049672" cy="815975"/>
                                      <a:chOff x="0" y="0"/>
                                      <a:chExt cx="4839221" cy="815975"/>
                                    </a:xfrm>
                                  </wpg:grpSpPr>
                                  <pic:pic xmlns:pic="http://schemas.openxmlformats.org/drawingml/2006/picture">
                                    <pic:nvPicPr>
                                      <pic:cNvPr id="77" name="Graphic 77" descr="colored arc graphic design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7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  <a:ext uri="{96DAC541-7B7A-43D3-8B79-37D633B846F1}">
                                            <asvg:svgBlip xmlns:asvg="http://schemas.microsoft.com/office/drawing/2016/SVG/main" r:embed="rId8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 rot="10800000">
                                        <a:off x="3985146" y="0"/>
                                        <a:ext cx="854075" cy="47053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  <wpg:grpSp>
                                    <wpg:cNvPr id="31" name="Group 31"/>
                                    <wpg:cNvGrpSpPr/>
                                    <wpg:grpSpPr>
                                      <a:xfrm>
                                        <a:off x="0" y="0"/>
                                        <a:ext cx="2266950" cy="815975"/>
                                        <a:chOff x="0" y="0"/>
                                        <a:chExt cx="2390775" cy="861060"/>
                                      </a:xfrm>
                                    </wpg:grpSpPr>
                                    <pic:pic xmlns:pic="http://schemas.openxmlformats.org/drawingml/2006/picture">
                                      <pic:nvPicPr>
                                        <pic:cNvPr id="64" name="Graphic 64" descr="colored arc graphic design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96DAC541-7B7A-43D3-8B79-37D633B846F1}">
                                              <asvg:svgBlip xmlns:asvg="http://schemas.microsoft.com/office/drawing/2016/SVG/main" r:embed="rId1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1104900" y="152400"/>
                                          <a:ext cx="1285875" cy="70866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  <pic:pic xmlns:pic="http://schemas.openxmlformats.org/drawingml/2006/picture">
                                      <pic:nvPicPr>
                                        <pic:cNvPr id="65" name="Graphic 65" descr="colored arc graphic design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96DAC541-7B7A-43D3-8B79-37D633B846F1}">
                                              <asvg:svgBlip xmlns:asvg="http://schemas.microsoft.com/office/drawing/2016/SVG/main" r:embed="rId12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562100" cy="86106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wpg:grpSp>
                                </wpg:wg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group w14:anchorId="68722E55" id="Group 78" o:spid="_x0000_s1026" alt="Title: Arc design" style="width:397.6pt;height:64.25pt;mso-position-horizontal-relative:char;mso-position-vertical-relative:line" coordsize="48392,81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">
                            <v:shape id="Graphic 77" o:spid="_x0000_s1027" type="#_x0000_t75" alt="colored arc graphic design" style="position:absolute;left:39851;width:8541;height:4705;rotation:1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">
                              <v:imagedata r:id="rId13" o:title="colored arc graphic design"/>
                            </v:shape>
                            <v:group id="Group 31" o:spid="_x0000_s1028" style="position:absolute;width:22669;height:8159" coordsize="23907,8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        <v:shape id="Graphic 64" o:spid="_x0000_s1029" type="#_x0000_t75" alt="colored arc graphic design" style="position:absolute;left:11049;top:1524;width:12858;height:70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">
                                <v:imagedata r:id="rId14" o:title="colored arc graphic design"/>
                              </v:shape>
                              <v:shape id="Graphic 65" o:spid="_x0000_s1030" type="#_x0000_t75" alt="colored arc graphic design" style="position:absolute;width:15621;height:86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">
                                <v:imagedata r:id="rId15" o:title="colored arc graphic design"/>
                              </v:shape>
                            </v:group>
                            <w10:anchorlock/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2955" w:type="dxa"/>
                  <w:vAlign w:val="center"/>
                </w:tcPr>
                <w:p w14:paraId="02CBCC83" w14:textId="77777777" w:rsidR="00DF557B" w:rsidRDefault="006A59D3" w:rsidP="006A59D3">
                  <w:pPr>
                    <w:framePr w:hSpace="180" w:wrap="around" w:hAnchor="text" w:y="300"/>
                    <w:jc w:val="center"/>
                  </w:pPr>
                  <w:r w:rsidRPr="00877EA7">
                    <w:rPr>
                      <w:noProof/>
                      <w:color w:val="85BDE2" w:themeColor="accent2" w:themeTint="99"/>
                    </w:rPr>
                    <w:drawing>
                      <wp:inline distT="0" distB="0" distL="0" distR="0" wp14:anchorId="2DEC9056" wp14:editId="676A0164">
                        <wp:extent cx="1293694" cy="560097"/>
                        <wp:effectExtent l="0" t="0" r="0" b="0"/>
                        <wp:docPr id="25" name="Graphic 25" descr="logo-placeholder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1" name="Graphic 201" descr="logo-placeholder"/>
                                <pic:cNvPicPr/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96DAC541-7B7A-43D3-8B79-37D633B846F1}">
                                      <asvg:svgBlip xmlns:asvg="http://schemas.microsoft.com/office/drawing/2016/SVG/main" r:embed="rId17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4686" cy="5778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D47F3A6" w14:textId="77777777" w:rsidR="00DF557B" w:rsidRDefault="00DF557B" w:rsidP="006A59D3"/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800"/>
            </w:tblGrid>
            <w:tr w:rsidR="00DF557B" w14:paraId="73E9E370" w14:textId="77777777" w:rsidTr="006A59D3">
              <w:trPr>
                <w:cantSplit/>
                <w:trHeight w:val="432"/>
              </w:trPr>
              <w:tc>
                <w:tcPr>
                  <w:tcW w:w="8640" w:type="dxa"/>
                  <w:vAlign w:val="bottom"/>
                </w:tcPr>
                <w:p w14:paraId="6C5AD6A8" w14:textId="77777777" w:rsidR="00DF557B" w:rsidRDefault="00DF557B" w:rsidP="006A59D3">
                  <w:pPr>
                    <w:pStyle w:val="Heading3"/>
                    <w:framePr w:hSpace="180" w:wrap="around" w:hAnchor="text" w:y="300"/>
                  </w:pPr>
                  <w:r>
                    <w:t>This certificate entitles</w:t>
                  </w:r>
                </w:p>
              </w:tc>
            </w:tr>
            <w:tr w:rsidR="00DF557B" w14:paraId="6C55664C" w14:textId="77777777" w:rsidTr="006A59D3">
              <w:trPr>
                <w:cantSplit/>
                <w:trHeight w:val="432"/>
              </w:trPr>
              <w:tc>
                <w:tcPr>
                  <w:tcW w:w="8640" w:type="dxa"/>
                  <w:vAlign w:val="bottom"/>
                </w:tcPr>
                <w:p w14:paraId="6EC73BFE" w14:textId="77777777" w:rsidR="00DF557B" w:rsidRDefault="00DF557B" w:rsidP="006A59D3">
                  <w:pPr>
                    <w:pStyle w:val="Heading3"/>
                    <w:framePr w:hSpace="180" w:wrap="around" w:hAnchor="text" w:y="300"/>
                  </w:pPr>
                  <w:r>
                    <w:t>to</w:t>
                  </w:r>
                </w:p>
              </w:tc>
            </w:tr>
          </w:tbl>
          <w:p w14:paraId="23426886" w14:textId="77777777" w:rsidR="00DF557B" w:rsidRDefault="006A59D3" w:rsidP="006A59D3"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8C44479" wp14:editId="4C83CC6B">
                      <wp:extent cx="6821305" cy="27432"/>
                      <wp:effectExtent l="0" t="0" r="0" b="0"/>
                      <wp:docPr id="74" name="Rectangle 74" title="Rectangle shape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21305" cy="2743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B24F3A" id="Rectangle 74" o:spid="_x0000_s1026" alt="Title: Rectangle shape" style="width:537.1pt;height:2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" fillcolor="#082a75 [3215]" stroked="f" strokeweight="2pt">
                      <w10:anchorlock/>
                    </v:rect>
                  </w:pict>
                </mc:Fallback>
              </mc:AlternateContent>
            </w:r>
          </w:p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400"/>
              <w:gridCol w:w="5400"/>
            </w:tblGrid>
            <w:tr w:rsidR="00DF557B" w14:paraId="3601DA18" w14:textId="77777777" w:rsidTr="00DF557B">
              <w:tc>
                <w:tcPr>
                  <w:tcW w:w="4428" w:type="dxa"/>
                  <w:vAlign w:val="bottom"/>
                </w:tcPr>
                <w:p w14:paraId="45B09A58" w14:textId="77777777" w:rsidR="00DF557B" w:rsidRDefault="00C514B6" w:rsidP="006A59D3">
                  <w:pPr>
                    <w:pStyle w:val="Heading2"/>
                    <w:framePr w:hSpace="180" w:wrap="around" w:hAnchor="text" w:y="300"/>
                  </w:pPr>
                  <w:sdt>
                    <w:sdtPr>
                      <w:alias w:val="Company"/>
                      <w:tag w:val="Company"/>
                      <w:id w:val="78594711"/>
                      <w:placeholder>
                        <w:docPart w:val="2BD1186D40B8456386BDF291E67B29CC"/>
                      </w:placeholder>
                      <w:showingPlcHdr/>
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<w:text w:multiLine="1"/>
                    </w:sdtPr>
                    <w:sdtEndPr/>
                    <w:sdtContent>
                      <w:r w:rsidR="00DF557B" w:rsidRPr="00C43C4D">
                        <w:t>[Company Name]</w:t>
                      </w:r>
                    </w:sdtContent>
                  </w:sdt>
                </w:p>
                <w:sdt>
                  <w:sdtPr>
                    <w:alias w:val="Address"/>
                    <w:tag w:val="Address"/>
                    <w:id w:val="78594712"/>
                    <w:placeholder>
                      <w:docPart w:val="146354E5BFCD438F95C61068C8C8601C"/>
                    </w:placeholder>
                    <w:showingPlcHdr/>
                    <w:dataBinding w:prefixMappings="xmlns:ns0='http://schemas.microsoft.com/office/2006/coverPageProps' " w:xpath="/ns0:CoverPageProperties[1]/ns0:CompanyAddress[1]" w:storeItemID="{55AF091B-3C7A-41E3-B477-F2FDAA23CFDA}"/>
                    <w:text w:multiLine="1"/>
                  </w:sdtPr>
                  <w:sdtEndPr/>
                  <w:sdtContent>
                    <w:p w14:paraId="231E0E9E" w14:textId="77777777" w:rsidR="00DF557B" w:rsidRPr="00C43C4D" w:rsidRDefault="00DF557B" w:rsidP="006A59D3">
                      <w:pPr>
                        <w:framePr w:hSpace="180" w:wrap="around" w:hAnchor="text" w:y="300"/>
                      </w:pPr>
                      <w:r w:rsidRPr="00C43C4D">
                        <w:t>[Street Address]</w:t>
                      </w:r>
                    </w:p>
                  </w:sdtContent>
                </w:sdt>
                <w:sdt>
                  <w:sdtPr>
                    <w:alias w:val="City, ST  ZIP Code"/>
                    <w:tag w:val="City, ST  ZIP Code"/>
                    <w:id w:val="78594713"/>
                    <w:placeholder>
                      <w:docPart w:val="DF9D32390BD243089080D23F457BFDBA"/>
                    </w:placeholder>
                    <w:showingPlcHdr/>
                    <w:dataBinding w:prefixMappings="xmlns:ns0='http://schemas.microsoft.com/office/2006/coverPageProps' " w:xpath="/ns0:CoverPageProperties[1]/ns0:CompanyEmail[1]" w:storeItemID="{55AF091B-3C7A-41E3-B477-F2FDAA23CFDA}"/>
                    <w:text w:multiLine="1"/>
                  </w:sdtPr>
                  <w:sdtEndPr/>
                  <w:sdtContent>
                    <w:p w14:paraId="53238569" w14:textId="77777777" w:rsidR="00DF557B" w:rsidRPr="00C43C4D" w:rsidRDefault="00DF557B" w:rsidP="006A59D3">
                      <w:pPr>
                        <w:framePr w:hSpace="180" w:wrap="around" w:hAnchor="text" w:y="300"/>
                      </w:pPr>
                      <w:r w:rsidRPr="00C43C4D">
                        <w:t>[City, ST  ZIP Code]</w:t>
                      </w:r>
                    </w:p>
                  </w:sdtContent>
                </w:sdt>
                <w:sdt>
                  <w:sdtPr>
                    <w:alias w:val="Terms"/>
                    <w:tag w:val="Terms"/>
                    <w:id w:val="78594714"/>
                    <w:placeholder>
                      <w:docPart w:val="476EBE73E4F64F87845110764763C9E2"/>
                    </w:placeholder>
                    <w:showingPlcHdr/>
    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    <w:text w:multiLine="1"/>
                  </w:sdtPr>
                  <w:sdtEndPr/>
                  <w:sdtContent>
                    <w:p w14:paraId="14C1E7F6" w14:textId="77777777" w:rsidR="00DF557B" w:rsidRPr="00AA23D3" w:rsidRDefault="00DF557B" w:rsidP="006A59D3">
                      <w:pPr>
                        <w:pStyle w:val="SmallPrint"/>
                        <w:framePr w:hSpace="180" w:wrap="around" w:hAnchor="text" w:y="300"/>
                      </w:pPr>
                      <w:r>
                        <w:t>Not redeemable for cash. Redemption value not to exceed $.0002</w:t>
                      </w:r>
                    </w:p>
                  </w:sdtContent>
                </w:sdt>
              </w:tc>
              <w:tc>
                <w:tcPr>
                  <w:tcW w:w="4428" w:type="dxa"/>
                </w:tcPr>
                <w:tbl>
                  <w:tblPr>
                    <w:tblStyle w:val="TableGrid"/>
                    <w:tblW w:w="5000" w:type="pct"/>
                    <w:tblInd w:w="25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5184"/>
                  </w:tblGrid>
                  <w:tr w:rsidR="00DF557B" w14:paraId="25325550" w14:textId="77777777" w:rsidTr="006A59D3">
                    <w:trPr>
                      <w:cantSplit/>
                      <w:trHeight w:val="432"/>
                    </w:trPr>
                    <w:tc>
                      <w:tcPr>
                        <w:tcW w:w="3945" w:type="dxa"/>
                        <w:vAlign w:val="bottom"/>
                      </w:tcPr>
                      <w:p w14:paraId="6DEC8189" w14:textId="77777777" w:rsidR="00DF557B" w:rsidRDefault="00DF557B" w:rsidP="006A59D3">
                        <w:pPr>
                          <w:framePr w:hSpace="180" w:wrap="around" w:hAnchor="text" w:y="300"/>
                        </w:pPr>
                        <w:r>
                          <w:t>Authorized by</w:t>
                        </w:r>
                      </w:p>
                    </w:tc>
                  </w:tr>
                  <w:tr w:rsidR="00DF557B" w14:paraId="6A41F5F8" w14:textId="77777777" w:rsidTr="006A59D3">
                    <w:trPr>
                      <w:cantSplit/>
                      <w:trHeight w:val="432"/>
                    </w:trPr>
                    <w:tc>
                      <w:tcPr>
                        <w:tcW w:w="3945" w:type="dxa"/>
                        <w:vAlign w:val="bottom"/>
                      </w:tcPr>
                      <w:p w14:paraId="16FFB150" w14:textId="77777777" w:rsidR="00DF557B" w:rsidRDefault="00DF557B" w:rsidP="006A59D3">
                        <w:pPr>
                          <w:framePr w:hSpace="180" w:wrap="around" w:hAnchor="text" w:y="300"/>
                        </w:pPr>
                        <w:r>
                          <w:t>Expires</w:t>
                        </w:r>
                      </w:p>
                    </w:tc>
                  </w:tr>
                  <w:tr w:rsidR="00DF557B" w14:paraId="5601B944" w14:textId="77777777" w:rsidTr="006A59D3">
                    <w:trPr>
                      <w:cantSplit/>
                      <w:trHeight w:val="432"/>
                    </w:trPr>
                    <w:tc>
                      <w:tcPr>
                        <w:tcW w:w="3945" w:type="dxa"/>
                        <w:vAlign w:val="bottom"/>
                      </w:tcPr>
                      <w:p w14:paraId="7F8615DD" w14:textId="77777777" w:rsidR="00DF557B" w:rsidRDefault="00DF557B" w:rsidP="006A59D3">
                        <w:pPr>
                          <w:framePr w:hSpace="180" w:wrap="around" w:hAnchor="text" w:y="300"/>
                        </w:pPr>
                        <w:r>
                          <w:t>Number</w:t>
                        </w:r>
                      </w:p>
                    </w:tc>
                  </w:tr>
                </w:tbl>
                <w:p w14:paraId="1B2D5AD2" w14:textId="77777777" w:rsidR="00DF557B" w:rsidRDefault="00DF557B" w:rsidP="006A59D3">
                  <w:pPr>
                    <w:framePr w:hSpace="180" w:wrap="around" w:hAnchor="text" w:y="300"/>
                  </w:pPr>
                </w:p>
              </w:tc>
            </w:tr>
          </w:tbl>
          <w:p w14:paraId="0018A037" w14:textId="77777777" w:rsidR="00C43C4D" w:rsidRDefault="00C43C4D" w:rsidP="006A59D3">
            <w:pPr>
              <w:rPr>
                <w:i/>
              </w:rPr>
            </w:pPr>
          </w:p>
        </w:tc>
      </w:tr>
    </w:tbl>
    <w:p w14:paraId="3068567F" w14:textId="77777777" w:rsidR="003E6F76" w:rsidRPr="006E2216" w:rsidRDefault="003E6F76" w:rsidP="00DF557B"/>
    <w:sectPr w:rsidR="003E6F76" w:rsidRPr="006E2216" w:rsidSect="007436E9">
      <w:type w:val="nextColumn"/>
      <w:pgSz w:w="12240" w:h="15840" w:code="1"/>
      <w:pgMar w:top="720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8E44C5" w14:textId="77777777" w:rsidR="00C514B6" w:rsidRDefault="00C514B6" w:rsidP="00722B0B">
      <w:r>
        <w:separator/>
      </w:r>
    </w:p>
  </w:endnote>
  <w:endnote w:type="continuationSeparator" w:id="0">
    <w:p w14:paraId="009F38AD" w14:textId="77777777" w:rsidR="00C514B6" w:rsidRDefault="00C514B6" w:rsidP="00722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5F7B41" w14:textId="77777777" w:rsidR="00C514B6" w:rsidRDefault="00C514B6" w:rsidP="00722B0B">
      <w:r>
        <w:separator/>
      </w:r>
    </w:p>
  </w:footnote>
  <w:footnote w:type="continuationSeparator" w:id="0">
    <w:p w14:paraId="3F1F0657" w14:textId="77777777" w:rsidR="00C514B6" w:rsidRDefault="00C514B6" w:rsidP="00722B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98D93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F9E996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FC421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C382C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5EE39F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2B227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74206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15C7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9F218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66044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049" style="mso-wrap-style:none;mso-position-horizontal-relative:page;mso-position-vertical-relative:page" fill="f" fillcolor="white" stroke="f">
      <v:fill color="white" on="f"/>
      <v:stroke weight="0" insetpen="t" on="f"/>
      <v:shadow color="#ccc"/>
      <v:textbox style="mso-column-margin:5.7pt" inset="2.85pt,2.85pt,2.85pt,2.85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C21"/>
    <w:rsid w:val="00031089"/>
    <w:rsid w:val="001177E4"/>
    <w:rsid w:val="00154105"/>
    <w:rsid w:val="001969D6"/>
    <w:rsid w:val="001C638E"/>
    <w:rsid w:val="002B00C9"/>
    <w:rsid w:val="002B542E"/>
    <w:rsid w:val="002F570B"/>
    <w:rsid w:val="003447A4"/>
    <w:rsid w:val="003658DC"/>
    <w:rsid w:val="003E6F76"/>
    <w:rsid w:val="004C1265"/>
    <w:rsid w:val="004F14AA"/>
    <w:rsid w:val="00506068"/>
    <w:rsid w:val="005063B3"/>
    <w:rsid w:val="005E3130"/>
    <w:rsid w:val="006A4324"/>
    <w:rsid w:val="006A59D3"/>
    <w:rsid w:val="006E2216"/>
    <w:rsid w:val="00722B0B"/>
    <w:rsid w:val="007436E9"/>
    <w:rsid w:val="00767735"/>
    <w:rsid w:val="0079509A"/>
    <w:rsid w:val="007C3A85"/>
    <w:rsid w:val="007D3205"/>
    <w:rsid w:val="008175C6"/>
    <w:rsid w:val="008276C0"/>
    <w:rsid w:val="00892B0B"/>
    <w:rsid w:val="008B5FD3"/>
    <w:rsid w:val="008C1F1E"/>
    <w:rsid w:val="008F4F85"/>
    <w:rsid w:val="00914E14"/>
    <w:rsid w:val="00961E84"/>
    <w:rsid w:val="00967D89"/>
    <w:rsid w:val="00981A96"/>
    <w:rsid w:val="009C0321"/>
    <w:rsid w:val="009E42E7"/>
    <w:rsid w:val="00A8782B"/>
    <w:rsid w:val="00AA23D3"/>
    <w:rsid w:val="00AE0346"/>
    <w:rsid w:val="00B54BDF"/>
    <w:rsid w:val="00B557E0"/>
    <w:rsid w:val="00B665B0"/>
    <w:rsid w:val="00B977D1"/>
    <w:rsid w:val="00C43C4D"/>
    <w:rsid w:val="00C514B6"/>
    <w:rsid w:val="00C91C21"/>
    <w:rsid w:val="00C9414C"/>
    <w:rsid w:val="00D1571E"/>
    <w:rsid w:val="00DA78BC"/>
    <w:rsid w:val="00DF557B"/>
    <w:rsid w:val="00DF61CA"/>
    <w:rsid w:val="00DF689F"/>
    <w:rsid w:val="00F362D2"/>
    <w:rsid w:val="00F6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wrap-style:none;mso-position-horizontal-relative:page;mso-position-vertical-relative:page" fill="f" fillcolor="white" stroke="f">
      <v:fill color="white" on="f"/>
      <v:stroke weight="0" insetpen="t" on="f"/>
      <v:shadow color="#ccc"/>
      <v:textbox style="mso-column-margin:5.7pt" inset="2.85pt,2.85pt,2.85pt,2.85pt"/>
    </o:shapedefaults>
    <o:shapelayout v:ext="edit">
      <o:idmap v:ext="edit" data="1"/>
    </o:shapelayout>
  </w:shapeDefaults>
  <w:decimalSymbol w:val="."/>
  <w:listSeparator w:val=","/>
  <w14:docId w14:val="1518D786"/>
  <w15:docId w15:val="{76B5EE18-63F3-47B7-82BD-BB556B51A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C638E"/>
    <w:rPr>
      <w:rFonts w:asciiTheme="minorHAnsi" w:hAnsiTheme="minorHAnsi"/>
      <w:color w:val="082A75" w:themeColor="text2"/>
      <w:kern w:val="28"/>
      <w:szCs w:val="18"/>
    </w:rPr>
  </w:style>
  <w:style w:type="paragraph" w:styleId="Heading1">
    <w:name w:val="heading 1"/>
    <w:basedOn w:val="Normal"/>
    <w:next w:val="Normal"/>
    <w:link w:val="Heading1Char"/>
    <w:qFormat/>
    <w:rsid w:val="00B977D1"/>
    <w:pPr>
      <w:jc w:val="center"/>
      <w:outlineLvl w:val="0"/>
    </w:pPr>
    <w:rPr>
      <w:rFonts w:asciiTheme="majorHAnsi" w:hAnsiTheme="majorHAnsi"/>
      <w:b/>
      <w:color w:val="FFFFFF" w:themeColor="background1"/>
      <w:spacing w:val="30"/>
      <w:sz w:val="28"/>
      <w:szCs w:val="28"/>
    </w:rPr>
  </w:style>
  <w:style w:type="paragraph" w:styleId="Heading2">
    <w:name w:val="heading 2"/>
    <w:basedOn w:val="Normal"/>
    <w:next w:val="Normal"/>
    <w:qFormat/>
    <w:rsid w:val="001C638E"/>
    <w:pPr>
      <w:spacing w:after="120"/>
      <w:outlineLvl w:val="1"/>
    </w:pPr>
    <w:rPr>
      <w:rFonts w:asciiTheme="majorHAnsi" w:hAnsiTheme="majorHAnsi"/>
      <w:b/>
      <w:color w:val="275F71" w:themeColor="accent4" w:themeShade="80"/>
      <w:spacing w:val="30"/>
      <w:sz w:val="24"/>
    </w:rPr>
  </w:style>
  <w:style w:type="paragraph" w:styleId="Heading3">
    <w:name w:val="heading 3"/>
    <w:basedOn w:val="Normal"/>
    <w:next w:val="Normal"/>
    <w:qFormat/>
    <w:rsid w:val="001C638E"/>
    <w:pPr>
      <w:spacing w:after="40"/>
      <w:outlineLvl w:val="2"/>
    </w:pPr>
    <w:rPr>
      <w:b/>
      <w:spacing w:val="1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2">
    <w:name w:val="Body text2"/>
    <w:next w:val="Normal"/>
    <w:link w:val="Bodytext2Char"/>
    <w:semiHidden/>
    <w:unhideWhenUsed/>
    <w:rsid w:val="009C0321"/>
    <w:rPr>
      <w:rFonts w:ascii="Palatino Linotype" w:hAnsi="Palatino Linotype"/>
      <w:kern w:val="28"/>
      <w:sz w:val="14"/>
      <w:szCs w:val="16"/>
    </w:rPr>
  </w:style>
  <w:style w:type="character" w:customStyle="1" w:styleId="Bodytext2Char">
    <w:name w:val="Body text2 Char"/>
    <w:basedOn w:val="DefaultParagraphFont"/>
    <w:link w:val="Bodytext2"/>
    <w:semiHidden/>
    <w:rsid w:val="00B977D1"/>
    <w:rPr>
      <w:rFonts w:ascii="Palatino Linotype" w:hAnsi="Palatino Linotype"/>
      <w:kern w:val="28"/>
      <w:sz w:val="14"/>
      <w:szCs w:val="16"/>
    </w:rPr>
  </w:style>
  <w:style w:type="paragraph" w:customStyle="1" w:styleId="CompanyName">
    <w:name w:val="Company Name"/>
    <w:semiHidden/>
    <w:unhideWhenUsed/>
    <w:rsid w:val="00B557E0"/>
    <w:rPr>
      <w:rFonts w:cs="Arial"/>
      <w:b/>
      <w:color w:val="333333"/>
      <w:kern w:val="28"/>
      <w:sz w:val="24"/>
      <w:szCs w:val="24"/>
    </w:rPr>
  </w:style>
  <w:style w:type="paragraph" w:customStyle="1" w:styleId="Address1">
    <w:name w:val="Address 1"/>
    <w:next w:val="Normal"/>
    <w:semiHidden/>
    <w:unhideWhenUsed/>
    <w:rsid w:val="002B542E"/>
    <w:rPr>
      <w:rFonts w:ascii="Tahoma" w:hAnsi="Tahoma"/>
      <w:kern w:val="28"/>
      <w:sz w:val="18"/>
      <w:szCs w:val="18"/>
    </w:rPr>
  </w:style>
  <w:style w:type="paragraph" w:customStyle="1" w:styleId="BodyText1">
    <w:name w:val="Body Text 1"/>
    <w:next w:val="Normal"/>
    <w:semiHidden/>
    <w:unhideWhenUsed/>
    <w:rsid w:val="009C0321"/>
    <w:rPr>
      <w:rFonts w:ascii="Palatino Linotype" w:hAnsi="Palatino Linotype"/>
      <w:kern w:val="28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A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1A96"/>
    <w:rPr>
      <w:rFonts w:ascii="Tahoma" w:hAnsi="Tahoma" w:cs="Tahoma"/>
      <w:color w:val="000000"/>
      <w:kern w:val="28"/>
      <w:sz w:val="16"/>
      <w:szCs w:val="16"/>
    </w:rPr>
  </w:style>
  <w:style w:type="paragraph" w:customStyle="1" w:styleId="SmallPrint">
    <w:name w:val="Small Print"/>
    <w:basedOn w:val="Normal"/>
    <w:qFormat/>
    <w:rsid w:val="001C638E"/>
    <w:pPr>
      <w:spacing w:before="120"/>
    </w:pPr>
    <w:rPr>
      <w:sz w:val="16"/>
    </w:rPr>
  </w:style>
  <w:style w:type="table" w:styleId="TableGrid">
    <w:name w:val="Table Grid"/>
    <w:basedOn w:val="TableNormal"/>
    <w:uiPriority w:val="59"/>
    <w:rsid w:val="00AA23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A23D3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C43C4D"/>
    <w:rPr>
      <w:rFonts w:asciiTheme="majorHAnsi" w:hAnsiTheme="majorHAnsi"/>
      <w:b/>
      <w:color w:val="FFFFFF" w:themeColor="background1"/>
      <w:spacing w:val="30"/>
      <w:kern w:val="28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722B0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2B0B"/>
    <w:rPr>
      <w:rFonts w:asciiTheme="minorHAnsi" w:hAnsiTheme="minorHAnsi"/>
      <w:color w:val="082A75" w:themeColor="text2"/>
      <w:kern w:val="28"/>
      <w:szCs w:val="18"/>
    </w:rPr>
  </w:style>
  <w:style w:type="paragraph" w:styleId="Footer">
    <w:name w:val="footer"/>
    <w:basedOn w:val="Normal"/>
    <w:link w:val="FooterChar"/>
    <w:uiPriority w:val="99"/>
    <w:unhideWhenUsed/>
    <w:rsid w:val="00722B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2B0B"/>
    <w:rPr>
      <w:rFonts w:asciiTheme="minorHAnsi" w:hAnsiTheme="minorHAnsi"/>
      <w:color w:val="082A75" w:themeColor="text2"/>
      <w:kern w:val="2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svg"/><Relationship Id="rId17" Type="http://schemas.openxmlformats.org/officeDocument/2006/relationships/image" Target="media/image11.sv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svg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AppData\Roaming\Microsoft\Templates\Gift%20certificates%20(Arc%20design,%203%20per%20page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16F7D9CAA3943EBBD10EBC83C02C3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F22A52-13FC-4E04-BACE-BC39C625AE01}"/>
      </w:docPartPr>
      <w:docPartBody>
        <w:p w:rsidR="00000000" w:rsidRDefault="004C0239">
          <w:pPr>
            <w:pStyle w:val="816F7D9CAA3943EBBD10EBC83C02C347"/>
          </w:pPr>
          <w:r w:rsidRPr="00AA23D3">
            <w:rPr>
              <w:rStyle w:val="PlaceholderText"/>
            </w:rPr>
            <w:t>[Company Name]</w:t>
          </w:r>
        </w:p>
      </w:docPartBody>
    </w:docPart>
    <w:docPart>
      <w:docPartPr>
        <w:name w:val="34D0DE7E2D7147139949383C8F3E32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843D-72C9-4494-8A3C-89EB15CB41B3}"/>
      </w:docPartPr>
      <w:docPartBody>
        <w:p w:rsidR="00000000" w:rsidRDefault="004C0239">
          <w:pPr>
            <w:pStyle w:val="34D0DE7E2D7147139949383C8F3E324F"/>
          </w:pPr>
          <w:r w:rsidRPr="007E44B8">
            <w:rPr>
              <w:rStyle w:val="PlaceholderText"/>
            </w:rPr>
            <w:t>[</w:t>
          </w:r>
          <w:r>
            <w:rPr>
              <w:rStyle w:val="PlaceholderText"/>
            </w:rPr>
            <w:t>Street</w:t>
          </w:r>
          <w:r w:rsidRPr="007E44B8">
            <w:rPr>
              <w:rStyle w:val="PlaceholderText"/>
            </w:rPr>
            <w:t xml:space="preserve"> Address]</w:t>
          </w:r>
        </w:p>
      </w:docPartBody>
    </w:docPart>
    <w:docPart>
      <w:docPartPr>
        <w:name w:val="637909DB42B941F4B5921368F4869C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5DAE27-1279-4360-A914-968023859DE7}"/>
      </w:docPartPr>
      <w:docPartBody>
        <w:p w:rsidR="00000000" w:rsidRDefault="004C0239">
          <w:pPr>
            <w:pStyle w:val="637909DB42B941F4B5921368F4869C36"/>
          </w:pPr>
          <w:r w:rsidRPr="007E44B8">
            <w:rPr>
              <w:rStyle w:val="PlaceholderText"/>
            </w:rPr>
            <w:t>[</w:t>
          </w:r>
          <w:r>
            <w:rPr>
              <w:rStyle w:val="PlaceholderText"/>
            </w:rPr>
            <w:t>City, ST  ZIP Code</w:t>
          </w:r>
          <w:r w:rsidRPr="007E44B8">
            <w:rPr>
              <w:rStyle w:val="PlaceholderText"/>
            </w:rPr>
            <w:t>]</w:t>
          </w:r>
        </w:p>
      </w:docPartBody>
    </w:docPart>
    <w:docPart>
      <w:docPartPr>
        <w:name w:val="98D9E5EF19704FE09A1321BDE65647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550816-5740-45BC-99F1-1024A62477D8}"/>
      </w:docPartPr>
      <w:docPartBody>
        <w:p w:rsidR="00000000" w:rsidRDefault="004C0239">
          <w:pPr>
            <w:pStyle w:val="98D9E5EF19704FE09A1321BDE6564707"/>
          </w:pPr>
          <w:r>
            <w:t>Not redeemable for cash. Redemption value not to exceed $.0002</w:t>
          </w:r>
        </w:p>
      </w:docPartBody>
    </w:docPart>
    <w:docPart>
      <w:docPartPr>
        <w:name w:val="40A7DC2F7E5F4FEAAFE02BB177BFF9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2428CD-1EE6-4FCF-8587-7460A2082022}"/>
      </w:docPartPr>
      <w:docPartBody>
        <w:p w:rsidR="00000000" w:rsidRDefault="004C0239">
          <w:pPr>
            <w:pStyle w:val="40A7DC2F7E5F4FEAAFE02BB177BFF9E1"/>
          </w:pPr>
          <w:r w:rsidRPr="00AA23D3">
            <w:rPr>
              <w:rStyle w:val="PlaceholderText"/>
            </w:rPr>
            <w:t>[Company Name]</w:t>
          </w:r>
        </w:p>
      </w:docPartBody>
    </w:docPart>
    <w:docPart>
      <w:docPartPr>
        <w:name w:val="D77035D52FDE42029BC396A6C41FA6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218F11-F631-4321-8A32-3DB88B8E4E39}"/>
      </w:docPartPr>
      <w:docPartBody>
        <w:p w:rsidR="00000000" w:rsidRDefault="004C0239">
          <w:pPr>
            <w:pStyle w:val="D77035D52FDE42029BC396A6C41FA600"/>
          </w:pPr>
          <w:r w:rsidRPr="007E44B8">
            <w:rPr>
              <w:rStyle w:val="PlaceholderText"/>
            </w:rPr>
            <w:t>[</w:t>
          </w:r>
          <w:r>
            <w:rPr>
              <w:rStyle w:val="PlaceholderText"/>
            </w:rPr>
            <w:t>Street</w:t>
          </w:r>
          <w:r w:rsidRPr="007E44B8">
            <w:rPr>
              <w:rStyle w:val="PlaceholderText"/>
            </w:rPr>
            <w:t xml:space="preserve"> Address]</w:t>
          </w:r>
        </w:p>
      </w:docPartBody>
    </w:docPart>
    <w:docPart>
      <w:docPartPr>
        <w:name w:val="E0B83625F10E46009C75ABC9F7DE54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7E7EAB-048F-42E5-80E3-34FCCFCC13E5}"/>
      </w:docPartPr>
      <w:docPartBody>
        <w:p w:rsidR="00000000" w:rsidRDefault="004C0239">
          <w:pPr>
            <w:pStyle w:val="E0B83625F10E46009C75ABC9F7DE543A"/>
          </w:pPr>
          <w:r w:rsidRPr="007E44B8">
            <w:rPr>
              <w:rStyle w:val="PlaceholderText"/>
            </w:rPr>
            <w:t>[</w:t>
          </w:r>
          <w:r>
            <w:rPr>
              <w:rStyle w:val="PlaceholderText"/>
            </w:rPr>
            <w:t>City, ST  ZIP Code</w:t>
          </w:r>
          <w:r w:rsidRPr="007E44B8">
            <w:rPr>
              <w:rStyle w:val="PlaceholderText"/>
            </w:rPr>
            <w:t>]</w:t>
          </w:r>
        </w:p>
      </w:docPartBody>
    </w:docPart>
    <w:docPart>
      <w:docPartPr>
        <w:name w:val="97A7FEF551F748DFB6459BDDAECC98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A1E816-1A60-48A0-890B-508BD095881A}"/>
      </w:docPartPr>
      <w:docPartBody>
        <w:p w:rsidR="00000000" w:rsidRDefault="004C0239">
          <w:pPr>
            <w:pStyle w:val="97A7FEF551F748DFB6459BDDAECC9891"/>
          </w:pPr>
          <w:r>
            <w:t>Not redeemable for cash. Redemption value not to exceed $.0002</w:t>
          </w:r>
        </w:p>
      </w:docPartBody>
    </w:docPart>
    <w:docPart>
      <w:docPartPr>
        <w:name w:val="2BD1186D40B8456386BDF291E67B29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896F36-1B44-47DB-A91E-343158BEA4C0}"/>
      </w:docPartPr>
      <w:docPartBody>
        <w:p w:rsidR="00000000" w:rsidRDefault="004C0239">
          <w:pPr>
            <w:pStyle w:val="2BD1186D40B8456386BDF291E67B29CC"/>
          </w:pPr>
          <w:r w:rsidRPr="00AA23D3">
            <w:rPr>
              <w:rStyle w:val="PlaceholderText"/>
            </w:rPr>
            <w:t>[Company Name]</w:t>
          </w:r>
        </w:p>
      </w:docPartBody>
    </w:docPart>
    <w:docPart>
      <w:docPartPr>
        <w:name w:val="146354E5BFCD438F95C61068C8C860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F89E81-18FB-4639-B284-979088D4E796}"/>
      </w:docPartPr>
      <w:docPartBody>
        <w:p w:rsidR="00000000" w:rsidRDefault="004C0239">
          <w:pPr>
            <w:pStyle w:val="146354E5BFCD438F95C61068C8C8601C"/>
          </w:pPr>
          <w:r w:rsidRPr="007E44B8">
            <w:rPr>
              <w:rStyle w:val="PlaceholderText"/>
            </w:rPr>
            <w:t>[</w:t>
          </w:r>
          <w:r>
            <w:rPr>
              <w:rStyle w:val="PlaceholderText"/>
            </w:rPr>
            <w:t>Street</w:t>
          </w:r>
          <w:r w:rsidRPr="007E44B8">
            <w:rPr>
              <w:rStyle w:val="PlaceholderText"/>
            </w:rPr>
            <w:t xml:space="preserve"> Address]</w:t>
          </w:r>
        </w:p>
      </w:docPartBody>
    </w:docPart>
    <w:docPart>
      <w:docPartPr>
        <w:name w:val="DF9D32390BD243089080D23F457BF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E6EDB5-68AD-4AE6-A1BA-5206B7F6D77E}"/>
      </w:docPartPr>
      <w:docPartBody>
        <w:p w:rsidR="00000000" w:rsidRDefault="004C0239">
          <w:pPr>
            <w:pStyle w:val="DF9D32390BD243089080D23F457BFDBA"/>
          </w:pPr>
          <w:r w:rsidRPr="007E44B8">
            <w:rPr>
              <w:rStyle w:val="PlaceholderText"/>
            </w:rPr>
            <w:t>[</w:t>
          </w:r>
          <w:r>
            <w:rPr>
              <w:rStyle w:val="PlaceholderText"/>
            </w:rPr>
            <w:t>City, ST  ZIP Code</w:t>
          </w:r>
          <w:r w:rsidRPr="007E44B8">
            <w:rPr>
              <w:rStyle w:val="PlaceholderText"/>
            </w:rPr>
            <w:t>]</w:t>
          </w:r>
        </w:p>
      </w:docPartBody>
    </w:docPart>
    <w:docPart>
      <w:docPartPr>
        <w:name w:val="476EBE73E4F64F87845110764763C9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FF8695-B4B3-462A-81AB-E419532CEE6B}"/>
      </w:docPartPr>
      <w:docPartBody>
        <w:p w:rsidR="00000000" w:rsidRDefault="004C0239">
          <w:pPr>
            <w:pStyle w:val="476EBE73E4F64F87845110764763C9E2"/>
          </w:pPr>
          <w:r>
            <w:t>Not redeemable for cash. Redemption value not to exceed $.0002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239"/>
    <w:rsid w:val="004C0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816F7D9CAA3943EBBD10EBC83C02C347">
    <w:name w:val="816F7D9CAA3943EBBD10EBC83C02C347"/>
  </w:style>
  <w:style w:type="paragraph" w:customStyle="1" w:styleId="34D0DE7E2D7147139949383C8F3E324F">
    <w:name w:val="34D0DE7E2D7147139949383C8F3E324F"/>
  </w:style>
  <w:style w:type="paragraph" w:customStyle="1" w:styleId="637909DB42B941F4B5921368F4869C36">
    <w:name w:val="637909DB42B941F4B5921368F4869C36"/>
  </w:style>
  <w:style w:type="paragraph" w:customStyle="1" w:styleId="98D9E5EF19704FE09A1321BDE6564707">
    <w:name w:val="98D9E5EF19704FE09A1321BDE6564707"/>
  </w:style>
  <w:style w:type="paragraph" w:customStyle="1" w:styleId="40A7DC2F7E5F4FEAAFE02BB177BFF9E1">
    <w:name w:val="40A7DC2F7E5F4FEAAFE02BB177BFF9E1"/>
  </w:style>
  <w:style w:type="paragraph" w:customStyle="1" w:styleId="D77035D52FDE42029BC396A6C41FA600">
    <w:name w:val="D77035D52FDE42029BC396A6C41FA600"/>
  </w:style>
  <w:style w:type="paragraph" w:customStyle="1" w:styleId="E0B83625F10E46009C75ABC9F7DE543A">
    <w:name w:val="E0B83625F10E46009C75ABC9F7DE543A"/>
  </w:style>
  <w:style w:type="paragraph" w:customStyle="1" w:styleId="97A7FEF551F748DFB6459BDDAECC9891">
    <w:name w:val="97A7FEF551F748DFB6459BDDAECC9891"/>
  </w:style>
  <w:style w:type="paragraph" w:customStyle="1" w:styleId="2BD1186D40B8456386BDF291E67B29CC">
    <w:name w:val="2BD1186D40B8456386BDF291E67B29CC"/>
  </w:style>
  <w:style w:type="paragraph" w:customStyle="1" w:styleId="146354E5BFCD438F95C61068C8C8601C">
    <w:name w:val="146354E5BFCD438F95C61068C8C8601C"/>
  </w:style>
  <w:style w:type="paragraph" w:customStyle="1" w:styleId="DF9D32390BD243089080D23F457BFDBA">
    <w:name w:val="DF9D32390BD243089080D23F457BFDBA"/>
  </w:style>
  <w:style w:type="paragraph" w:customStyle="1" w:styleId="476EBE73E4F64F87845110764763C9E2">
    <w:name w:val="476EBE73E4F64F87845110764763C9E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ustom 239">
      <a:dk1>
        <a:srgbClr val="0F0D29"/>
      </a:dk1>
      <a:lt1>
        <a:srgbClr val="FFFFFF"/>
      </a:lt1>
      <a:dk2>
        <a:srgbClr val="082A75"/>
      </a:dk2>
      <a:lt2>
        <a:srgbClr val="E7E6E6"/>
      </a:lt2>
      <a:accent1>
        <a:srgbClr val="024F75"/>
      </a:accent1>
      <a:accent2>
        <a:srgbClr val="3592CF"/>
      </a:accent2>
      <a:accent3>
        <a:srgbClr val="34ABA2"/>
      </a:accent3>
      <a:accent4>
        <a:srgbClr val="66B2CA"/>
      </a:accent4>
      <a:accent5>
        <a:srgbClr val="C1D9CB"/>
      </a:accent5>
      <a:accent6>
        <a:srgbClr val="34ABA2"/>
      </a:accent6>
      <a:hlink>
        <a:srgbClr val="3592CF"/>
      </a:hlink>
      <a:folHlink>
        <a:srgbClr val="3592CF"/>
      </a:folHlink>
    </a:clrScheme>
    <a:fontScheme name="Custom 2">
      <a:majorFont>
        <a:latin typeface="Franklin Gothic Demi"/>
        <a:ea typeface=""/>
        <a:cs typeface=""/>
      </a:majorFont>
      <a:minorFont>
        <a:latin typeface="Microsoft Sans Serif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Gift certificates (Arc design, 3 per page)</Template>
  <TotalTime>0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cp:lastPrinted>2001-10-03T19:00:00Z</cp:lastPrinted>
  <dcterms:created xsi:type="dcterms:W3CDTF">2019-10-09T07:18:00Z</dcterms:created>
  <dcterms:modified xsi:type="dcterms:W3CDTF">2019-10-09T07:18:00Z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TC060873321033</vt:lpwstr>
  </property>
  <property fmtid="{D5CDD505-2E9C-101B-9397-08002B2CF9AE}" pid="3" name="InternalTags">
    <vt:lpwstr/>
  </property>
  <property fmtid="{D5CDD505-2E9C-101B-9397-08002B2CF9AE}" pid="4" name="ContentTypeId">
    <vt:lpwstr>0x0101006EDDDB5EE6D98C44930B742096920B300400F5B6D36B3EF94B4E9A635CDF2A18F5B8</vt:lpwstr>
  </property>
  <property fmtid="{D5CDD505-2E9C-101B-9397-08002B2CF9AE}" pid="5" name="FeatureTags">
    <vt:lpwstr/>
  </property>
  <property fmtid="{D5CDD505-2E9C-101B-9397-08002B2CF9AE}" pid="6" name="LocalizationTags">
    <vt:lpwstr/>
  </property>
  <property fmtid="{D5CDD505-2E9C-101B-9397-08002B2CF9AE}" pid="7" name="ScenarioTags">
    <vt:lpwstr/>
  </property>
  <property fmtid="{D5CDD505-2E9C-101B-9397-08002B2CF9AE}" pid="8" name="CampaignTags">
    <vt:lpwstr/>
  </property>
  <property fmtid="{D5CDD505-2E9C-101B-9397-08002B2CF9AE}" pid="9" name="LocMarketGroupTiers">
    <vt:lpwstr>,t:Tier 1,t:Tier 2,t:Tier 3,</vt:lpwstr>
  </property>
</Properties>
</file>