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F5C43" w14:textId="77777777" w:rsidR="00127C4C" w:rsidRPr="008D3036" w:rsidRDefault="00397D86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332035763"/>
          <w:placeholder>
            <w:docPart w:val="2A74AB666EAE407C99C95B2FB59CCDB1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7E933DAB" w14:textId="77777777" w:rsidR="00127C4C" w:rsidRDefault="00397D86" w:rsidP="00127C4C">
      <w:pPr>
        <w:pStyle w:val="GiftText"/>
      </w:pPr>
      <w:sdt>
        <w:sdtPr>
          <w:alias w:val="Enter description:"/>
          <w:tag w:val="Enter description:"/>
          <w:id w:val="-951775902"/>
          <w:placeholder>
            <w:docPart w:val="B3ED4846B4E24B36955A2784AA5F6B1F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 w:rsidRP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74FD3A5C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71B1C653" w14:textId="77777777" w:rsidR="00127C4C" w:rsidRDefault="00397D86" w:rsidP="00C125DC">
            <w:pPr>
              <w:pStyle w:val="Subtitle"/>
            </w:pPr>
            <w:sdt>
              <w:sdtPr>
                <w:alias w:val="To:"/>
                <w:tag w:val="To:"/>
                <w:id w:val="528769614"/>
                <w:placeholder>
                  <w:docPart w:val="FEC7FA5F525943CEB5B0BBCE29F3E6C8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549502775"/>
            <w:placeholder>
              <w:docPart w:val="F3FE18644B70439BA0B15B20E475302B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4C124C12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522EBDE6" w14:textId="77777777" w:rsidTr="00EC4F3A">
        <w:trPr>
          <w:cantSplit/>
          <w:trHeight w:hRule="exact" w:val="432"/>
        </w:trPr>
        <w:tc>
          <w:tcPr>
            <w:tcW w:w="790" w:type="dxa"/>
            <w:tcMar>
              <w:bottom w:w="1584" w:type="dxa"/>
            </w:tcMar>
            <w:vAlign w:val="bottom"/>
          </w:tcPr>
          <w:p w14:paraId="31B4C3E0" w14:textId="77777777" w:rsidR="00127C4C" w:rsidRDefault="00397D86" w:rsidP="00C125DC">
            <w:pPr>
              <w:pStyle w:val="Subtitle"/>
            </w:pPr>
            <w:sdt>
              <w:sdtPr>
                <w:alias w:val="From:"/>
                <w:tag w:val="From:"/>
                <w:id w:val="1901241638"/>
                <w:placeholder>
                  <w:docPart w:val="A57763A0FE3442B6AB124F0F9858DA62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tcMar>
              <w:bottom w:w="1584" w:type="dxa"/>
            </w:tcMar>
            <w:vAlign w:val="bottom"/>
          </w:tcPr>
          <w:p w14:paraId="7ECB23F1" w14:textId="77777777" w:rsidR="00127C4C" w:rsidRDefault="00397D86" w:rsidP="00C125DC">
            <w:pPr>
              <w:pStyle w:val="Recipient"/>
            </w:pPr>
            <w:sdt>
              <w:sdtPr>
                <w:alias w:val="Enter sender name:"/>
                <w:tag w:val="Enter sender name:"/>
                <w:id w:val="1748534827"/>
                <w:placeholder>
                  <w:docPart w:val="A44C696825724642AC1C388A8889CCCC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</w:tr>
    </w:tbl>
    <w:p w14:paraId="66380961" w14:textId="77777777" w:rsidR="00127C4C" w:rsidRDefault="00397D86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1543017691"/>
          <w:placeholder>
            <w:docPart w:val="57CCA3C192BD41D88B1A46BC7435B38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0ECCAC80" w14:textId="77777777" w:rsidR="00127C4C" w:rsidRDefault="00397D86" w:rsidP="00127C4C">
      <w:pPr>
        <w:pStyle w:val="GiftTextWide"/>
      </w:pPr>
      <w:sdt>
        <w:sdtPr>
          <w:alias w:val="Description:"/>
          <w:tag w:val="Description:"/>
          <w:id w:val="-24177455"/>
          <w:placeholder>
            <w:docPart w:val="2007921E902B476CADA6454C3E42C9AE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541"/>
        <w:gridCol w:w="2927"/>
        <w:gridCol w:w="1352"/>
        <w:gridCol w:w="2927"/>
      </w:tblGrid>
      <w:tr w:rsidR="00127C4C" w14:paraId="5D6BAB00" w14:textId="77777777" w:rsidTr="00EC4F3A">
        <w:trPr>
          <w:trHeight w:hRule="exact" w:val="504"/>
        </w:trPr>
        <w:tc>
          <w:tcPr>
            <w:tcW w:w="541" w:type="dxa"/>
            <w:tcMar>
              <w:bottom w:w="2664" w:type="dxa"/>
            </w:tcMar>
            <w:vAlign w:val="bottom"/>
          </w:tcPr>
          <w:p w14:paraId="5D02714E" w14:textId="77777777" w:rsidR="00127C4C" w:rsidRDefault="00397D86" w:rsidP="00C125DC">
            <w:pPr>
              <w:pStyle w:val="Subtitle"/>
            </w:pPr>
            <w:sdt>
              <w:sdtPr>
                <w:alias w:val="To:"/>
                <w:tag w:val="To:"/>
                <w:id w:val="-1015304497"/>
                <w:placeholder>
                  <w:docPart w:val="6D86408E60EF4B6D96A5060C64D888A9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-1692678559"/>
            <w:placeholder>
              <w:docPart w:val="A5F60BCEAB24437CB61978AEAC1DC3BF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27" w:type="dxa"/>
                <w:tcMar>
                  <w:bottom w:w="2664" w:type="dxa"/>
                </w:tcMar>
                <w:vAlign w:val="bottom"/>
              </w:tcPr>
              <w:p w14:paraId="41C1B020" w14:textId="77777777" w:rsidR="00127C4C" w:rsidRDefault="00127C4C" w:rsidP="00C125DC">
                <w:pPr>
                  <w:pStyle w:val="Recipient"/>
                </w:pPr>
                <w:r w:rsidRPr="00E31917">
                  <w:t>Name</w:t>
                </w:r>
              </w:p>
            </w:tc>
          </w:sdtContent>
        </w:sdt>
        <w:tc>
          <w:tcPr>
            <w:tcW w:w="1352" w:type="dxa"/>
            <w:tcMar>
              <w:bottom w:w="2664" w:type="dxa"/>
            </w:tcMar>
            <w:vAlign w:val="bottom"/>
          </w:tcPr>
          <w:p w14:paraId="3E8E9FF4" w14:textId="77777777" w:rsidR="00127C4C" w:rsidRDefault="00397D86" w:rsidP="00C125DC">
            <w:pPr>
              <w:pStyle w:val="Subtitle"/>
            </w:pPr>
            <w:sdt>
              <w:sdtPr>
                <w:alias w:val="From:"/>
                <w:tag w:val="From:"/>
                <w:id w:val="-441994856"/>
                <w:placeholder>
                  <w:docPart w:val="10AF137D06794E119319A2C747BBCD54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  <w:r w:rsidR="00127C4C">
              <w:t xml:space="preserve"> </w:t>
            </w:r>
          </w:p>
        </w:tc>
        <w:tc>
          <w:tcPr>
            <w:tcW w:w="2927" w:type="dxa"/>
            <w:tcMar>
              <w:bottom w:w="2664" w:type="dxa"/>
            </w:tcMar>
            <w:vAlign w:val="bottom"/>
          </w:tcPr>
          <w:p w14:paraId="009B35CD" w14:textId="77777777" w:rsidR="00127C4C" w:rsidRDefault="00397D86" w:rsidP="00C125DC">
            <w:pPr>
              <w:pStyle w:val="Recipient"/>
            </w:pPr>
            <w:sdt>
              <w:sdtPr>
                <w:alias w:val="Sender name:"/>
                <w:tag w:val="Sender name:"/>
                <w:id w:val="1874809379"/>
                <w:placeholder>
                  <w:docPart w:val="C54047E9DE1E4B55BF8F326D3A8CEFAA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</w:tr>
    </w:tbl>
    <w:p w14:paraId="068BFB51" w14:textId="77777777" w:rsidR="00127C4C" w:rsidRPr="008A4793" w:rsidRDefault="00397D86" w:rsidP="00127C4C">
      <w:pPr>
        <w:pStyle w:val="Title"/>
        <w:rPr>
          <w:rStyle w:val="Strong"/>
        </w:rPr>
      </w:pPr>
      <w:sdt>
        <w:sdtPr>
          <w:rPr>
            <w:color w:val="DD5949" w:themeColor="accent1"/>
          </w:rPr>
          <w:alias w:val="Gift certificate:"/>
          <w:tag w:val="Gift certificate:"/>
          <w:id w:val="-1204323526"/>
          <w:placeholder>
            <w:docPart w:val="FB64DACF13CE4C429ADB9FAC45846A5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433508F9" w14:textId="77777777" w:rsidR="00127C4C" w:rsidRDefault="00397D86" w:rsidP="00127C4C">
      <w:pPr>
        <w:pStyle w:val="GiftText"/>
      </w:pPr>
      <w:sdt>
        <w:sdtPr>
          <w:alias w:val="Description:"/>
          <w:tag w:val="Description:"/>
          <w:id w:val="347598780"/>
          <w:placeholder>
            <w:docPart w:val="44B30BFDC1104365B409B41851E1482C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4B70A96D" w14:textId="77777777" w:rsidTr="00EC4F3A">
        <w:trPr>
          <w:cantSplit/>
          <w:trHeight w:hRule="exact" w:val="1224"/>
        </w:trPr>
        <w:tc>
          <w:tcPr>
            <w:tcW w:w="790" w:type="dxa"/>
            <w:vAlign w:val="bottom"/>
          </w:tcPr>
          <w:p w14:paraId="64A61B49" w14:textId="77777777" w:rsidR="00127C4C" w:rsidRDefault="00397D86" w:rsidP="00C125DC">
            <w:pPr>
              <w:pStyle w:val="Subtitle"/>
            </w:pPr>
            <w:sdt>
              <w:sdtPr>
                <w:alias w:val="To:"/>
                <w:tag w:val="To:"/>
                <w:id w:val="-2074798720"/>
                <w:placeholder>
                  <w:docPart w:val="30D50BE8C93940808AFD2534B64CD1FD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201680729"/>
            <w:placeholder>
              <w:docPart w:val="B27B1AD7760F40509FD54447DD8879DA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5371AFC3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2C221223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3C208F6B" w14:textId="77777777" w:rsidR="00127C4C" w:rsidRDefault="00397D86" w:rsidP="00C125DC">
            <w:pPr>
              <w:pStyle w:val="Subtitle"/>
            </w:pPr>
            <w:sdt>
              <w:sdtPr>
                <w:alias w:val="From:"/>
                <w:tag w:val="From:"/>
                <w:id w:val="629364178"/>
                <w:placeholder>
                  <w:docPart w:val="471E8D8DEEC34AC99D71462F977F87B5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vAlign w:val="bottom"/>
          </w:tcPr>
          <w:p w14:paraId="482AC706" w14:textId="77777777" w:rsidR="00127C4C" w:rsidRDefault="00397D86" w:rsidP="00C125DC">
            <w:pPr>
              <w:pStyle w:val="Recipient"/>
              <w:ind w:left="0"/>
            </w:pPr>
            <w:sdt>
              <w:sdtPr>
                <w:alias w:val="Sender name:"/>
                <w:tag w:val="Sender name:"/>
                <w:id w:val="-1217206465"/>
                <w:placeholder>
                  <w:docPart w:val="9951D7348FE544A6B7DA7513DCFF524F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>
                  <w:t>Name</w:t>
                </w:r>
              </w:sdtContent>
            </w:sdt>
          </w:p>
        </w:tc>
      </w:tr>
    </w:tbl>
    <w:p w14:paraId="321EA434" w14:textId="77777777" w:rsidR="00127C4C" w:rsidRDefault="00127C4C" w:rsidP="00127C4C"/>
    <w:sectPr w:rsidR="00127C4C">
      <w:headerReference w:type="default" r:id="rId11"/>
      <w:pgSz w:w="12240" w:h="15840"/>
      <w:pgMar w:top="194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A4B4E" w14:textId="77777777" w:rsidR="00397D86" w:rsidRDefault="00397D86" w:rsidP="00DF64FB">
      <w:r>
        <w:separator/>
      </w:r>
    </w:p>
  </w:endnote>
  <w:endnote w:type="continuationSeparator" w:id="0">
    <w:p w14:paraId="43E1BE98" w14:textId="77777777" w:rsidR="00397D86" w:rsidRDefault="00397D86" w:rsidP="00DF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93818" w14:textId="77777777" w:rsidR="00397D86" w:rsidRDefault="00397D86" w:rsidP="00DF64FB">
      <w:r>
        <w:separator/>
      </w:r>
    </w:p>
  </w:footnote>
  <w:footnote w:type="continuationSeparator" w:id="0">
    <w:p w14:paraId="041136F3" w14:textId="77777777" w:rsidR="00397D86" w:rsidRDefault="00397D86" w:rsidP="00DF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6736" w14:textId="77777777" w:rsidR="00127C4C" w:rsidRDefault="008D303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9F5B431" wp14:editId="520E7EF0">
              <wp:simplePos x="0" y="0"/>
              <wp:positionH relativeFrom="column">
                <wp:posOffset>-685800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19050" b="19050"/>
              <wp:wrapNone/>
              <wp:docPr id="16" name="Group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10058400"/>
                        <a:chOff x="0" y="0"/>
                        <a:chExt cx="7772400" cy="10058400"/>
                      </a:xfrm>
                    </wpg:grpSpPr>
                    <wps:wsp>
                      <wps:cNvPr id="17" name="Straight Connector 17" descr="Dotted line as a guide for cutting paper"/>
                      <wps:cNvCnPr/>
                      <wps:spPr>
                        <a:xfrm>
                          <a:off x="0" y="2286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8" name="Straight Connector 18" descr="Dotted line as a guide for cutting paper"/>
                      <wps:cNvCnPr/>
                      <wps:spPr>
                        <a:xfrm>
                          <a:off x="0" y="34290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" name="Straight Connector 19" descr="Dotted line as a guide for cutting paper"/>
                      <wps:cNvCnPr/>
                      <wps:spPr>
                        <a:xfrm>
                          <a:off x="0" y="66294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0" name="Straight Connector 20" descr="Dotted line as a guide for cutting paper"/>
                      <wps:cNvCnPr/>
                      <wps:spPr>
                        <a:xfrm>
                          <a:off x="0" y="98298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1" name="Straight Connector 21" descr="Dotted line as a guide for cutting paper"/>
                      <wps:cNvCnPr/>
                      <wps:spPr>
                        <a:xfrm>
                          <a:off x="2286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2" name="Straight Connector 22" descr="Dotted line as a guide for cutting paper"/>
                      <wps:cNvCnPr/>
                      <wps:spPr>
                        <a:xfrm>
                          <a:off x="75438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1E6EC5" id="Group 16" o:spid="_x0000_s1026" style="position:absolute;margin-left:-54pt;margin-top:-36pt;width:612pt;height:11in;z-index:-251658240" coordsize="77724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">
              <v:line id="Straight Connector 17" o:spid="_x0000_s1027" alt="Dotted line as a guide for cutting paper" style="position:absolute;visibility:visible;mso-wrap-style:square" from="0,2286" to="7772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" strokecolor="#d8d8d8 [2732]" strokeweight=".5pt">
                <v:stroke dashstyle="dash" joinstyle="miter"/>
              </v:line>
              <v:line id="Straight Connector 18" o:spid="_x0000_s1028" alt="Dotted line as a guide for cutting paper" style="position:absolute;visibility:visible;mso-wrap-style:square" from="0,34290" to="77724,3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" strokecolor="#d8d8d8 [2732]" strokeweight=".5pt">
                <v:stroke dashstyle="dash" joinstyle="miter"/>
              </v:line>
              <v:line id="Straight Connector 19" o:spid="_x0000_s1029" alt="Dotted line as a guide for cutting paper" style="position:absolute;visibility:visible;mso-wrap-style:square" from="0,66294" to="77724,6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" strokecolor="#d8d8d8 [2732]" strokeweight=".5pt">
                <v:stroke dashstyle="dash" joinstyle="miter"/>
              </v:line>
              <v:line id="Straight Connector 20" o:spid="_x0000_s1030" alt="Dotted line as a guide for cutting paper" style="position:absolute;visibility:visible;mso-wrap-style:square" from="0,98298" to="77724,98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" strokecolor="#d8d8d8 [2732]" strokeweight=".5pt">
                <v:stroke dashstyle="dash" joinstyle="miter"/>
              </v:line>
              <v:line id="Straight Connector 21" o:spid="_x0000_s1031" alt="Dotted line as a guide for cutting paper" style="position:absolute;visibility:visible;mso-wrap-style:square" from="2286,0" to="2286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" strokecolor="#d8d8d8 [2732]" strokeweight=".5pt">
                <v:stroke dashstyle="dash" joinstyle="miter"/>
              </v:line>
              <v:line id="Straight Connector 22" o:spid="_x0000_s1032" alt="Dotted line as a guide for cutting paper" style="position:absolute;visibility:visible;mso-wrap-style:square" from="75438,0" to="75438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" strokecolor="#d8d8d8 [2732]" strokeweight=".5pt">
                <v:stroke dashstyle="dash" joinstyle="miter"/>
              </v:lin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1288D70" wp14:editId="5BC6C9C4">
              <wp:simplePos x="0" y="0"/>
              <wp:positionH relativeFrom="column">
                <wp:posOffset>0</wp:posOffset>
              </wp:positionH>
              <wp:positionV relativeFrom="paragraph">
                <wp:posOffset>428625</wp:posOffset>
              </wp:positionV>
              <wp:extent cx="6726555" cy="8322310"/>
              <wp:effectExtent l="0" t="0" r="0" b="2540"/>
              <wp:wrapNone/>
              <wp:docPr id="23" name="Group 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6555" cy="8322310"/>
                        <a:chOff x="0" y="0"/>
                        <a:chExt cx="6726555" cy="8322310"/>
                      </a:xfrm>
                    </wpg:grpSpPr>
                    <pic:pic xmlns:pic="http://schemas.openxmlformats.org/drawingml/2006/picture">
                      <pic:nvPicPr>
                        <pic:cNvPr id="24" name="Picture 24" descr="Multi-color holiday lights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610100"/>
                          <a:ext cx="6381750" cy="1032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5" name="Picture 25" descr="Jingle bells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3039">
                          <a:off x="5105400" y="2600325"/>
                          <a:ext cx="1266825" cy="1455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6" name="Picture 26" descr="Gift boxes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38550" y="6343650"/>
                          <a:ext cx="2697480" cy="19786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7" name="Picture 27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6727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8" name="Picture 28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0042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7A6E199" id="Group 23" o:spid="_x0000_s1026" style="position:absolute;margin-left:0;margin-top:33.75pt;width:529.65pt;height:655.3pt;z-index:-251657216" coordsize="67265,83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alt="Multi-color holiday lights" style="position:absolute;top:46101;width:63817;height:10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">
                <v:imagedata r:id="rId5" o:title="Multi-color holiday lights"/>
              </v:shape>
              <v:shape id="Picture 25" o:spid="_x0000_s1028" type="#_x0000_t75" alt="Jingle bells" style="position:absolute;left:51054;top:26003;width:12668;height:14554;rotation:1182967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">
                <v:imagedata r:id="rId6" o:title="Jingle bells"/>
              </v:shape>
              <v:shape id="Picture 26" o:spid="_x0000_s1029" type="#_x0000_t75" alt="Gift boxes" style="position:absolute;left:36385;top:63436;width:26975;height:19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">
                <v:imagedata r:id="rId7" o:title="Gift boxes"/>
              </v:shape>
              <v:shape id="Picture 27" o:spid="_x0000_s1030" type="#_x0000_t75" alt="Green and red Christmas stockings" style="position:absolute;left:48672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">
                <v:imagedata r:id="rId8" o:title="Green and red Christmas stockings"/>
              </v:shape>
              <v:shape id="Picture 28" o:spid="_x0000_s1031" type="#_x0000_t75" alt="Green and red Christmas stockings" style="position:absolute;left:34004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">
                <v:imagedata r:id="rId8" o:title="Green and red Christmas stockings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DA5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8AF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28C6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526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22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6E69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0ECC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241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60E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3C5D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7FF"/>
    <w:rsid w:val="000B2975"/>
    <w:rsid w:val="000B332C"/>
    <w:rsid w:val="000C7D55"/>
    <w:rsid w:val="00127C4C"/>
    <w:rsid w:val="00215FB8"/>
    <w:rsid w:val="00397D86"/>
    <w:rsid w:val="00497F4E"/>
    <w:rsid w:val="00534EAA"/>
    <w:rsid w:val="006047D8"/>
    <w:rsid w:val="006B0028"/>
    <w:rsid w:val="007945E7"/>
    <w:rsid w:val="007F05FD"/>
    <w:rsid w:val="008A4793"/>
    <w:rsid w:val="008C391E"/>
    <w:rsid w:val="008D3036"/>
    <w:rsid w:val="0090783F"/>
    <w:rsid w:val="009663DA"/>
    <w:rsid w:val="009A485B"/>
    <w:rsid w:val="00A67150"/>
    <w:rsid w:val="00AC2F43"/>
    <w:rsid w:val="00B027FF"/>
    <w:rsid w:val="00C113BF"/>
    <w:rsid w:val="00C34BEE"/>
    <w:rsid w:val="00C44D66"/>
    <w:rsid w:val="00CD71C0"/>
    <w:rsid w:val="00CF15A7"/>
    <w:rsid w:val="00DF64FB"/>
    <w:rsid w:val="00E1464E"/>
    <w:rsid w:val="00E31917"/>
    <w:rsid w:val="00E343E5"/>
    <w:rsid w:val="00E46B23"/>
    <w:rsid w:val="00E56F3E"/>
    <w:rsid w:val="00EC4F3A"/>
    <w:rsid w:val="00EC7203"/>
    <w:rsid w:val="00ED26A0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28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6D332F" w:themeColor="text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036"/>
  </w:style>
  <w:style w:type="paragraph" w:styleId="Heading1">
    <w:name w:val="heading 1"/>
    <w:basedOn w:val="Normal"/>
    <w:next w:val="Normal"/>
    <w:link w:val="Heading1Char"/>
    <w:uiPriority w:val="9"/>
    <w:qFormat/>
    <w:rsid w:val="00A671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71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1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1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B93222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15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Pr>
      <w:rFonts w:asciiTheme="majorHAnsi" w:eastAsiaTheme="majorEastAsia" w:hAnsiTheme="majorHAnsi" w:cstheme="majorBidi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kern w:val="28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  <w:spacing w:line="216" w:lineRule="auto"/>
      <w:ind w:right="144"/>
      <w:jc w:val="right"/>
    </w:pPr>
    <w:rPr>
      <w:rFonts w:asciiTheme="majorHAnsi" w:eastAsiaTheme="majorEastAsia" w:hAnsiTheme="majorHAnsi" w:cstheme="majorBidi"/>
      <w:caps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sz w:val="18"/>
      <w:szCs w:val="18"/>
    </w:rPr>
  </w:style>
  <w:style w:type="character" w:styleId="Strong">
    <w:name w:val="Strong"/>
    <w:basedOn w:val="DefaultParagraphFont"/>
    <w:uiPriority w:val="3"/>
    <w:qFormat/>
    <w:rsid w:val="00A67150"/>
    <w:rPr>
      <w:b w:val="0"/>
      <w:bCs w:val="0"/>
      <w:color w:val="B93222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customStyle="1" w:styleId="GiftText">
    <w:name w:val="Gift Text"/>
    <w:basedOn w:val="Normal"/>
    <w:uiPriority w:val="4"/>
    <w:qFormat/>
    <w:rsid w:val="009663DA"/>
    <w:pPr>
      <w:pBdr>
        <w:bottom w:val="single" w:sz="2" w:space="3" w:color="927961" w:themeColor="accent6"/>
      </w:pBdr>
      <w:spacing w:before="400"/>
      <w:ind w:right="4104" w:firstLine="72"/>
    </w:pPr>
    <w:rPr>
      <w:color w:val="B93222" w:themeColor="accent1" w:themeShade="BF"/>
      <w:sz w:val="28"/>
      <w:szCs w:val="28"/>
    </w:rPr>
  </w:style>
  <w:style w:type="paragraph" w:customStyle="1" w:styleId="Recipient">
    <w:name w:val="Recipient"/>
    <w:basedOn w:val="Normal"/>
    <w:uiPriority w:val="4"/>
    <w:qFormat/>
    <w:rsid w:val="00A67150"/>
    <w:pPr>
      <w:pBdr>
        <w:bottom w:val="dashed" w:sz="4" w:space="1" w:color="6D5A48" w:themeColor="accent6" w:themeShade="BF"/>
      </w:pBdr>
      <w:ind w:left="72" w:right="72"/>
    </w:pPr>
    <w:rPr>
      <w:sz w:val="28"/>
      <w:szCs w:val="28"/>
    </w:rPr>
  </w:style>
  <w:style w:type="paragraph" w:styleId="NoSpacing">
    <w:name w:val="No Spacing"/>
    <w:uiPriority w:val="99"/>
    <w:unhideWhenUsed/>
    <w:qFormat/>
    <w:rPr>
      <w:sz w:val="2"/>
      <w:szCs w:val="2"/>
    </w:rPr>
  </w:style>
  <w:style w:type="paragraph" w:customStyle="1" w:styleId="GiftTextWide">
    <w:name w:val="Gift Text Wide"/>
    <w:basedOn w:val="GiftText"/>
    <w:uiPriority w:val="4"/>
    <w:qFormat/>
    <w:rsid w:val="00A67150"/>
    <w:pPr>
      <w:ind w:right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85B"/>
  </w:style>
  <w:style w:type="paragraph" w:styleId="Footer">
    <w:name w:val="footer"/>
    <w:basedOn w:val="Normal"/>
    <w:link w:val="Foot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85B"/>
  </w:style>
  <w:style w:type="character" w:customStyle="1" w:styleId="Heading1Char">
    <w:name w:val="Heading 1 Char"/>
    <w:basedOn w:val="DefaultParagraphFont"/>
    <w:link w:val="Heading1"/>
    <w:uiPriority w:val="9"/>
    <w:rsid w:val="00A67150"/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150"/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150"/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A67150"/>
    <w:rPr>
      <w:i/>
      <w:iCs/>
      <w:color w:val="B9322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A67150"/>
    <w:pPr>
      <w:pBdr>
        <w:top w:val="single" w:sz="4" w:space="10" w:color="B93222" w:themeColor="accent1" w:themeShade="BF"/>
        <w:bottom w:val="single" w:sz="4" w:space="10" w:color="B93222" w:themeColor="accent1" w:themeShade="BF"/>
      </w:pBdr>
      <w:spacing w:before="360" w:after="360"/>
      <w:ind w:left="864" w:right="864"/>
      <w:jc w:val="center"/>
    </w:pPr>
    <w:rPr>
      <w:i/>
      <w:iCs/>
      <w:color w:val="B9322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7150"/>
    <w:rPr>
      <w:i/>
      <w:iCs/>
      <w:color w:val="B93222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A67150"/>
    <w:rPr>
      <w:b/>
      <w:bCs/>
      <w:caps w:val="0"/>
      <w:smallCaps/>
      <w:color w:val="B93222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A67150"/>
    <w:pPr>
      <w:pBdr>
        <w:top w:val="single" w:sz="2" w:space="10" w:color="B93222" w:themeColor="accent1" w:themeShade="BF"/>
        <w:left w:val="single" w:sz="2" w:space="10" w:color="B93222" w:themeColor="accent1" w:themeShade="BF"/>
        <w:bottom w:val="single" w:sz="2" w:space="10" w:color="B93222" w:themeColor="accent1" w:themeShade="BF"/>
        <w:right w:val="single" w:sz="2" w:space="10" w:color="B93222" w:themeColor="accent1" w:themeShade="BF"/>
      </w:pBdr>
      <w:ind w:left="1152" w:right="1152"/>
    </w:pPr>
    <w:rPr>
      <w:i/>
      <w:iCs/>
      <w:color w:val="B93222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A67150"/>
    <w:rPr>
      <w:color w:val="6D5A48" w:themeColor="accent6" w:themeShade="B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A67150"/>
    <w:rPr>
      <w:color w:val="B93222" w:themeColor="accent1" w:themeShade="B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15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Holiday%20gift%20certificates%20(Christmas%20Spirit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74AB666EAE407C99C95B2FB59CC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34D62-8894-450C-9FC7-0BEB84B5D32F}"/>
      </w:docPartPr>
      <w:docPartBody>
        <w:p w:rsidR="00000000" w:rsidRDefault="0059756A">
          <w:pPr>
            <w:pStyle w:val="2A74AB666EAE407C99C95B2FB59CCDB1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B3ED4846B4E24B36955A2784AA5F6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543EA-1A33-479D-B62F-34742F709CD2}"/>
      </w:docPartPr>
      <w:docPartBody>
        <w:p w:rsidR="00000000" w:rsidRDefault="0059756A">
          <w:pPr>
            <w:pStyle w:val="B3ED4846B4E24B36955A2784AA5F6B1F"/>
          </w:pPr>
          <w:r w:rsidRPr="00127C4C">
            <w:t>Description</w:t>
          </w:r>
        </w:p>
      </w:docPartBody>
    </w:docPart>
    <w:docPart>
      <w:docPartPr>
        <w:name w:val="FEC7FA5F525943CEB5B0BBCE29F3E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DC09D-D1C7-4856-9806-E7341E55E2DC}"/>
      </w:docPartPr>
      <w:docPartBody>
        <w:p w:rsidR="00000000" w:rsidRDefault="0059756A">
          <w:pPr>
            <w:pStyle w:val="FEC7FA5F525943CEB5B0BBCE29F3E6C8"/>
          </w:pPr>
          <w:r>
            <w:t>To:</w:t>
          </w:r>
        </w:p>
      </w:docPartBody>
    </w:docPart>
    <w:docPart>
      <w:docPartPr>
        <w:name w:val="F3FE18644B70439BA0B15B20E4753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094FB-5807-413E-8F51-D8D4C3307BAB}"/>
      </w:docPartPr>
      <w:docPartBody>
        <w:p w:rsidR="00000000" w:rsidRDefault="0059756A">
          <w:pPr>
            <w:pStyle w:val="F3FE18644B70439BA0B15B20E475302B"/>
          </w:pPr>
          <w:r>
            <w:t>Name</w:t>
          </w:r>
        </w:p>
      </w:docPartBody>
    </w:docPart>
    <w:docPart>
      <w:docPartPr>
        <w:name w:val="A57763A0FE3442B6AB124F0F9858D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81459-873B-44A1-9D62-808527679027}"/>
      </w:docPartPr>
      <w:docPartBody>
        <w:p w:rsidR="00000000" w:rsidRDefault="0059756A">
          <w:pPr>
            <w:pStyle w:val="A57763A0FE3442B6AB124F0F9858DA62"/>
          </w:pPr>
          <w:r>
            <w:t>From:</w:t>
          </w:r>
        </w:p>
      </w:docPartBody>
    </w:docPart>
    <w:docPart>
      <w:docPartPr>
        <w:name w:val="A44C696825724642AC1C388A8889C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A4EED-DC6D-4266-A3C8-2859BBB7CBC6}"/>
      </w:docPartPr>
      <w:docPartBody>
        <w:p w:rsidR="00000000" w:rsidRDefault="0059756A">
          <w:pPr>
            <w:pStyle w:val="A44C696825724642AC1C388A8889CCCC"/>
          </w:pPr>
          <w:r w:rsidRPr="00E31917">
            <w:t>Name</w:t>
          </w:r>
        </w:p>
      </w:docPartBody>
    </w:docPart>
    <w:docPart>
      <w:docPartPr>
        <w:name w:val="57CCA3C192BD41D88B1A46BC7435B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75C67-11E1-49CC-AFD5-87B771625C76}"/>
      </w:docPartPr>
      <w:docPartBody>
        <w:p w:rsidR="00000000" w:rsidRDefault="0059756A">
          <w:pPr>
            <w:pStyle w:val="57CCA3C192BD41D88B1A46BC7435B38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2007921E902B476CADA6454C3E42C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0F2D-9455-4E64-A9EC-C2168E6F3B60}"/>
      </w:docPartPr>
      <w:docPartBody>
        <w:p w:rsidR="00000000" w:rsidRDefault="0059756A">
          <w:pPr>
            <w:pStyle w:val="2007921E902B476CADA6454C3E42C9AE"/>
          </w:pPr>
          <w:r>
            <w:t>Description</w:t>
          </w:r>
        </w:p>
      </w:docPartBody>
    </w:docPart>
    <w:docPart>
      <w:docPartPr>
        <w:name w:val="6D86408E60EF4B6D96A5060C64D8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AACA7-5742-4F1A-8661-839235080AEB}"/>
      </w:docPartPr>
      <w:docPartBody>
        <w:p w:rsidR="00000000" w:rsidRDefault="0059756A">
          <w:pPr>
            <w:pStyle w:val="6D86408E60EF4B6D96A5060C64D888A9"/>
          </w:pPr>
          <w:r>
            <w:t>To:</w:t>
          </w:r>
        </w:p>
      </w:docPartBody>
    </w:docPart>
    <w:docPart>
      <w:docPartPr>
        <w:name w:val="A5F60BCEAB24437CB61978AEAC1D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AF6E5-0B95-4C36-9686-13393CA00CDE}"/>
      </w:docPartPr>
      <w:docPartBody>
        <w:p w:rsidR="00000000" w:rsidRDefault="0059756A">
          <w:pPr>
            <w:pStyle w:val="A5F60BCEAB24437CB61978AEAC1DC3BF"/>
          </w:pPr>
          <w:r w:rsidRPr="00E31917">
            <w:t>Name</w:t>
          </w:r>
        </w:p>
      </w:docPartBody>
    </w:docPart>
    <w:docPart>
      <w:docPartPr>
        <w:name w:val="10AF137D06794E119319A2C747BBC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7FCFC-51A2-4222-8236-134D504B23AF}"/>
      </w:docPartPr>
      <w:docPartBody>
        <w:p w:rsidR="00000000" w:rsidRDefault="0059756A">
          <w:pPr>
            <w:pStyle w:val="10AF137D06794E119319A2C747BBCD54"/>
          </w:pPr>
          <w:r>
            <w:t>From:</w:t>
          </w:r>
        </w:p>
      </w:docPartBody>
    </w:docPart>
    <w:docPart>
      <w:docPartPr>
        <w:name w:val="C54047E9DE1E4B55BF8F326D3A8CE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6A540-8596-4C52-A83A-CF3B5A71A076}"/>
      </w:docPartPr>
      <w:docPartBody>
        <w:p w:rsidR="00000000" w:rsidRDefault="0059756A">
          <w:pPr>
            <w:pStyle w:val="C54047E9DE1E4B55BF8F326D3A8CEFAA"/>
          </w:pPr>
          <w:r w:rsidRPr="00E31917">
            <w:t>Name</w:t>
          </w:r>
        </w:p>
      </w:docPartBody>
    </w:docPart>
    <w:docPart>
      <w:docPartPr>
        <w:name w:val="FB64DACF13CE4C429ADB9FAC45846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BAF25-DCA8-41BF-97D1-7D724CE113B7}"/>
      </w:docPartPr>
      <w:docPartBody>
        <w:p w:rsidR="00000000" w:rsidRDefault="0059756A">
          <w:pPr>
            <w:pStyle w:val="FB64DACF13CE4C429ADB9FAC45846A5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44B30BFDC1104365B409B41851E14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FA051-25A0-4394-9983-08AC89AACE37}"/>
      </w:docPartPr>
      <w:docPartBody>
        <w:p w:rsidR="00000000" w:rsidRDefault="0059756A">
          <w:pPr>
            <w:pStyle w:val="44B30BFDC1104365B409B41851E1482C"/>
          </w:pPr>
          <w:r>
            <w:t>Description</w:t>
          </w:r>
        </w:p>
      </w:docPartBody>
    </w:docPart>
    <w:docPart>
      <w:docPartPr>
        <w:name w:val="30D50BE8C93940808AFD2534B64CD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655B-0692-48B2-B0E5-092756FA6539}"/>
      </w:docPartPr>
      <w:docPartBody>
        <w:p w:rsidR="00000000" w:rsidRDefault="0059756A">
          <w:pPr>
            <w:pStyle w:val="30D50BE8C93940808AFD2534B64CD1FD"/>
          </w:pPr>
          <w:r>
            <w:t>To:</w:t>
          </w:r>
        </w:p>
      </w:docPartBody>
    </w:docPart>
    <w:docPart>
      <w:docPartPr>
        <w:name w:val="B27B1AD7760F40509FD54447DD887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5DA47-5F03-47F9-9AE7-BC860712199C}"/>
      </w:docPartPr>
      <w:docPartBody>
        <w:p w:rsidR="00000000" w:rsidRDefault="0059756A">
          <w:pPr>
            <w:pStyle w:val="B27B1AD7760F40509FD54447DD8879DA"/>
          </w:pPr>
          <w:r>
            <w:t>Name</w:t>
          </w:r>
        </w:p>
      </w:docPartBody>
    </w:docPart>
    <w:docPart>
      <w:docPartPr>
        <w:name w:val="471E8D8DEEC34AC99D71462F977F8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63FC0-24A6-4C97-BCAC-61EBB7126261}"/>
      </w:docPartPr>
      <w:docPartBody>
        <w:p w:rsidR="00000000" w:rsidRDefault="0059756A">
          <w:pPr>
            <w:pStyle w:val="471E8D8DEEC34AC99D71462F977F87B5"/>
          </w:pPr>
          <w:r>
            <w:t>From:</w:t>
          </w:r>
        </w:p>
      </w:docPartBody>
    </w:docPart>
    <w:docPart>
      <w:docPartPr>
        <w:name w:val="9951D7348FE544A6B7DA7513DCFF5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EBF6C-BE39-4836-BFFF-9D31BB12515A}"/>
      </w:docPartPr>
      <w:docPartBody>
        <w:p w:rsidR="00000000" w:rsidRDefault="0059756A">
          <w:pPr>
            <w:pStyle w:val="9951D7348FE544A6B7DA7513DCFF524F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6A"/>
    <w:rsid w:val="0059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3"/>
    <w:qFormat/>
    <w:rPr>
      <w:b w:val="0"/>
      <w:bCs w:val="0"/>
      <w:color w:val="2F5496" w:themeColor="accent1" w:themeShade="BF"/>
    </w:rPr>
  </w:style>
  <w:style w:type="paragraph" w:customStyle="1" w:styleId="2A74AB666EAE407C99C95B2FB59CCDB1">
    <w:name w:val="2A74AB666EAE407C99C95B2FB59CCDB1"/>
  </w:style>
  <w:style w:type="paragraph" w:customStyle="1" w:styleId="B3ED4846B4E24B36955A2784AA5F6B1F">
    <w:name w:val="B3ED4846B4E24B36955A2784AA5F6B1F"/>
  </w:style>
  <w:style w:type="paragraph" w:customStyle="1" w:styleId="FEC7FA5F525943CEB5B0BBCE29F3E6C8">
    <w:name w:val="FEC7FA5F525943CEB5B0BBCE29F3E6C8"/>
  </w:style>
  <w:style w:type="paragraph" w:customStyle="1" w:styleId="F3FE18644B70439BA0B15B20E475302B">
    <w:name w:val="F3FE18644B70439BA0B15B20E475302B"/>
  </w:style>
  <w:style w:type="paragraph" w:customStyle="1" w:styleId="A57763A0FE3442B6AB124F0F9858DA62">
    <w:name w:val="A57763A0FE3442B6AB124F0F9858DA62"/>
  </w:style>
  <w:style w:type="paragraph" w:customStyle="1" w:styleId="A44C696825724642AC1C388A8889CCCC">
    <w:name w:val="A44C696825724642AC1C388A8889CCCC"/>
  </w:style>
  <w:style w:type="paragraph" w:customStyle="1" w:styleId="57CCA3C192BD41D88B1A46BC7435B38B">
    <w:name w:val="57CCA3C192BD41D88B1A46BC7435B38B"/>
  </w:style>
  <w:style w:type="paragraph" w:customStyle="1" w:styleId="2007921E902B476CADA6454C3E42C9AE">
    <w:name w:val="2007921E902B476CADA6454C3E42C9AE"/>
  </w:style>
  <w:style w:type="paragraph" w:customStyle="1" w:styleId="6D86408E60EF4B6D96A5060C64D888A9">
    <w:name w:val="6D86408E60EF4B6D96A5060C64D888A9"/>
  </w:style>
  <w:style w:type="paragraph" w:customStyle="1" w:styleId="A5F60BCEAB24437CB61978AEAC1DC3BF">
    <w:name w:val="A5F60BCEAB24437CB61978AEAC1DC3BF"/>
  </w:style>
  <w:style w:type="paragraph" w:customStyle="1" w:styleId="10AF137D06794E119319A2C747BBCD54">
    <w:name w:val="10AF137D06794E119319A2C747BBCD54"/>
  </w:style>
  <w:style w:type="paragraph" w:customStyle="1" w:styleId="C54047E9DE1E4B55BF8F326D3A8CEFAA">
    <w:name w:val="C54047E9DE1E4B55BF8F326D3A8CEFAA"/>
  </w:style>
  <w:style w:type="paragraph" w:customStyle="1" w:styleId="FB64DACF13CE4C429ADB9FAC45846A5B">
    <w:name w:val="FB64DACF13CE4C429ADB9FAC45846A5B"/>
  </w:style>
  <w:style w:type="paragraph" w:customStyle="1" w:styleId="44B30BFDC1104365B409B41851E1482C">
    <w:name w:val="44B30BFDC1104365B409B41851E1482C"/>
  </w:style>
  <w:style w:type="paragraph" w:customStyle="1" w:styleId="30D50BE8C93940808AFD2534B64CD1FD">
    <w:name w:val="30D50BE8C93940808AFD2534B64CD1FD"/>
  </w:style>
  <w:style w:type="paragraph" w:customStyle="1" w:styleId="B27B1AD7760F40509FD54447DD8879DA">
    <w:name w:val="B27B1AD7760F40509FD54447DD8879DA"/>
  </w:style>
  <w:style w:type="paragraph" w:customStyle="1" w:styleId="471E8D8DEEC34AC99D71462F977F87B5">
    <w:name w:val="471E8D8DEEC34AC99D71462F977F87B5"/>
  </w:style>
  <w:style w:type="paragraph" w:customStyle="1" w:styleId="9951D7348FE544A6B7DA7513DCFF524F">
    <w:name w:val="9951D7348FE544A6B7DA7513DCFF52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hristmas Set">
      <a:dk1>
        <a:sysClr val="windowText" lastClr="000000"/>
      </a:dk1>
      <a:lt1>
        <a:sysClr val="window" lastClr="FFFFFF"/>
      </a:lt1>
      <a:dk2>
        <a:srgbClr val="6D332F"/>
      </a:dk2>
      <a:lt2>
        <a:srgbClr val="FCF5E3"/>
      </a:lt2>
      <a:accent1>
        <a:srgbClr val="DD5949"/>
      </a:accent1>
      <a:accent2>
        <a:srgbClr val="3EA3CB"/>
      </a:accent2>
      <a:accent3>
        <a:srgbClr val="79A342"/>
      </a:accent3>
      <a:accent4>
        <a:srgbClr val="E28F41"/>
      </a:accent4>
      <a:accent5>
        <a:srgbClr val="F1BF50"/>
      </a:accent5>
      <a:accent6>
        <a:srgbClr val="927961"/>
      </a:accent6>
      <a:hlink>
        <a:srgbClr val="DD5949"/>
      </a:hlink>
      <a:folHlink>
        <a:srgbClr val="927961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48ADEA-B111-4C00-BECF-BA4354DD605C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578ECA7-7E7F-43C1-8F84-EF2F0E39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557CB-C808-4EF7-BF53-9259529E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 gift certificates (Christmas Spirit design, 3 per page)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2019-10-09T07:17:00Z</dcterms:created>
  <dcterms:modified xsi:type="dcterms:W3CDTF">2019-10-09T07:17:00Z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